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EE4CE" w14:textId="77777777" w:rsidR="008B2CC1" w:rsidRPr="008B2CC1" w:rsidRDefault="00873EE5" w:rsidP="00F11D94">
      <w:pPr>
        <w:spacing w:after="120"/>
        <w:jc w:val="right"/>
      </w:pPr>
      <w:r>
        <w:rPr>
          <w:noProof/>
          <w:sz w:val="28"/>
          <w:szCs w:val="28"/>
          <w:lang w:eastAsia="en-US"/>
        </w:rPr>
        <w:drawing>
          <wp:inline distT="0" distB="0" distL="0" distR="0" wp14:anchorId="0048F7FE" wp14:editId="0A5E7E14">
            <wp:extent cx="3084195" cy="1308100"/>
            <wp:effectExtent l="0" t="0" r="1905" b="6350"/>
            <wp:docPr id="4" name="Picture 4" descr="English Language&#10;The upward curving lines of the World Intellectual Property Organization’s logo evoke human progress driven by innovation and creativity." title="Logo of WIPO, World Intellectual Property Organiz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9-12-05_8-49-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19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1632" w:rsidRPr="00601760">
        <w:rPr>
          <w:rFonts w:ascii="Arial Black" w:hAnsi="Arial Black"/>
          <w:caps/>
          <w:noProof/>
          <w:sz w:val="15"/>
          <w:szCs w:val="15"/>
          <w:lang w:eastAsia="en-US"/>
        </w:rPr>
        <mc:AlternateContent>
          <mc:Choice Requires="wps">
            <w:drawing>
              <wp:inline distT="0" distB="0" distL="0" distR="0" wp14:anchorId="66177E96" wp14:editId="2E6026FC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7FE9BCF8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738CAFAA" w14:textId="46702785" w:rsidR="008B2CC1" w:rsidRPr="001024FE" w:rsidRDefault="005F10BC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a/6</w:t>
      </w:r>
      <w:r w:rsidR="00F8074C">
        <w:rPr>
          <w:rFonts w:ascii="Arial Black" w:hAnsi="Arial Black"/>
          <w:caps/>
          <w:sz w:val="15"/>
          <w:szCs w:val="15"/>
        </w:rPr>
        <w:t>6</w:t>
      </w:r>
      <w:r>
        <w:rPr>
          <w:rFonts w:ascii="Arial Black" w:hAnsi="Arial Black"/>
          <w:caps/>
          <w:sz w:val="15"/>
          <w:szCs w:val="15"/>
        </w:rPr>
        <w:t>/</w:t>
      </w:r>
      <w:bookmarkStart w:id="0" w:name="Code"/>
      <w:r w:rsidR="00FB0900">
        <w:rPr>
          <w:rFonts w:ascii="Arial Black" w:hAnsi="Arial Black"/>
          <w:caps/>
          <w:sz w:val="15"/>
          <w:szCs w:val="15"/>
        </w:rPr>
        <w:t>INF/2</w:t>
      </w:r>
    </w:p>
    <w:bookmarkEnd w:id="0"/>
    <w:p w14:paraId="773BFE45" w14:textId="57A8E18C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 w:rsidRPr="00CE65D4">
        <w:rPr>
          <w:rFonts w:ascii="Arial Black" w:hAnsi="Arial Black"/>
          <w:caps/>
          <w:sz w:val="15"/>
          <w:szCs w:val="15"/>
        </w:rPr>
        <w:t xml:space="preserve">ORIGINAL: </w:t>
      </w:r>
      <w:bookmarkStart w:id="1" w:name="Original"/>
      <w:r w:rsidR="00FB0900">
        <w:rPr>
          <w:rFonts w:ascii="Arial Black" w:hAnsi="Arial Black"/>
          <w:caps/>
          <w:sz w:val="15"/>
          <w:szCs w:val="15"/>
        </w:rPr>
        <w:t>ENGLISH</w:t>
      </w:r>
    </w:p>
    <w:bookmarkEnd w:id="1"/>
    <w:p w14:paraId="5396A476" w14:textId="61837CE8"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 w:rsidRPr="00292EFB">
        <w:rPr>
          <w:rFonts w:ascii="Arial Black" w:hAnsi="Arial Black"/>
          <w:sz w:val="15"/>
          <w:szCs w:val="15"/>
        </w:rPr>
        <w:t>DATE</w:t>
      </w:r>
      <w:r w:rsidRPr="00CE65D4">
        <w:rPr>
          <w:rFonts w:ascii="Arial Black" w:hAnsi="Arial Black"/>
          <w:caps/>
          <w:sz w:val="15"/>
          <w:szCs w:val="15"/>
        </w:rPr>
        <w:t xml:space="preserve">: </w:t>
      </w:r>
      <w:bookmarkStart w:id="2" w:name="Date"/>
      <w:r w:rsidR="00FB0900">
        <w:rPr>
          <w:rFonts w:ascii="Arial Black" w:hAnsi="Arial Black"/>
          <w:caps/>
          <w:sz w:val="15"/>
          <w:szCs w:val="15"/>
        </w:rPr>
        <w:t>July</w:t>
      </w:r>
      <w:r w:rsidR="008B1729">
        <w:rPr>
          <w:rFonts w:ascii="Arial Black" w:hAnsi="Arial Black"/>
          <w:caps/>
          <w:sz w:val="15"/>
          <w:szCs w:val="15"/>
        </w:rPr>
        <w:t xml:space="preserve"> 1</w:t>
      </w:r>
      <w:r w:rsidR="00E94CB7">
        <w:rPr>
          <w:rFonts w:ascii="Arial Black" w:hAnsi="Arial Black"/>
          <w:caps/>
          <w:sz w:val="15"/>
          <w:szCs w:val="15"/>
        </w:rPr>
        <w:t>7</w:t>
      </w:r>
      <w:r w:rsidR="00FB0900">
        <w:rPr>
          <w:rFonts w:ascii="Arial Black" w:hAnsi="Arial Black"/>
          <w:caps/>
          <w:sz w:val="15"/>
          <w:szCs w:val="15"/>
        </w:rPr>
        <w:t>, 2025</w:t>
      </w:r>
    </w:p>
    <w:bookmarkEnd w:id="2"/>
    <w:p w14:paraId="55302566" w14:textId="77777777" w:rsidR="008B2CC1" w:rsidRPr="003845C1" w:rsidRDefault="005F10BC" w:rsidP="00CE65D4">
      <w:pPr>
        <w:spacing w:after="600"/>
        <w:rPr>
          <w:b/>
          <w:sz w:val="28"/>
          <w:szCs w:val="28"/>
        </w:rPr>
      </w:pPr>
      <w:r w:rsidRPr="005F10BC">
        <w:rPr>
          <w:b/>
          <w:sz w:val="28"/>
          <w:szCs w:val="28"/>
        </w:rPr>
        <w:t>Assemblies of the Member States of WIPO</w:t>
      </w:r>
    </w:p>
    <w:p w14:paraId="33178E6D" w14:textId="77777777" w:rsidR="008B2CC1" w:rsidRPr="003845C1" w:rsidRDefault="005F10BC" w:rsidP="008B2CC1">
      <w:pPr>
        <w:rPr>
          <w:b/>
          <w:sz w:val="24"/>
          <w:szCs w:val="24"/>
        </w:rPr>
      </w:pPr>
      <w:r w:rsidRPr="005F10BC">
        <w:rPr>
          <w:b/>
          <w:sz w:val="24"/>
          <w:szCs w:val="24"/>
        </w:rPr>
        <w:t>Sixty</w:t>
      </w:r>
      <w:r w:rsidR="00813C5E">
        <w:rPr>
          <w:b/>
          <w:sz w:val="24"/>
          <w:szCs w:val="24"/>
        </w:rPr>
        <w:t>-</w:t>
      </w:r>
      <w:r w:rsidR="00F8074C" w:rsidRPr="00F8074C">
        <w:rPr>
          <w:b/>
          <w:sz w:val="24"/>
          <w:szCs w:val="24"/>
        </w:rPr>
        <w:t xml:space="preserve">Sixth </w:t>
      </w:r>
      <w:r w:rsidRPr="005F10BC">
        <w:rPr>
          <w:b/>
          <w:sz w:val="24"/>
          <w:szCs w:val="24"/>
        </w:rPr>
        <w:t>Series of Meetings</w:t>
      </w:r>
    </w:p>
    <w:p w14:paraId="29BFB34E" w14:textId="77777777" w:rsidR="008B2CC1" w:rsidRPr="009F3BF9" w:rsidRDefault="005F10BC" w:rsidP="00CE65D4">
      <w:pPr>
        <w:spacing w:after="720"/>
      </w:pPr>
      <w:r w:rsidRPr="005F10BC">
        <w:rPr>
          <w:b/>
          <w:sz w:val="24"/>
          <w:szCs w:val="24"/>
        </w:rPr>
        <w:t xml:space="preserve">Geneva, </w:t>
      </w:r>
      <w:r w:rsidR="008417FC" w:rsidRPr="005F10BC">
        <w:rPr>
          <w:b/>
          <w:sz w:val="24"/>
          <w:szCs w:val="24"/>
        </w:rPr>
        <w:t xml:space="preserve">July </w:t>
      </w:r>
      <w:r w:rsidR="00F8074C">
        <w:rPr>
          <w:b/>
          <w:sz w:val="24"/>
          <w:szCs w:val="24"/>
        </w:rPr>
        <w:t>8</w:t>
      </w:r>
      <w:r w:rsidR="008417FC" w:rsidRPr="005F10BC">
        <w:rPr>
          <w:b/>
          <w:sz w:val="24"/>
          <w:szCs w:val="24"/>
        </w:rPr>
        <w:t xml:space="preserve"> to 1</w:t>
      </w:r>
      <w:r w:rsidR="008417FC">
        <w:rPr>
          <w:b/>
          <w:sz w:val="24"/>
          <w:szCs w:val="24"/>
        </w:rPr>
        <w:t>7</w:t>
      </w:r>
      <w:r w:rsidR="008417FC" w:rsidRPr="005F10BC">
        <w:rPr>
          <w:b/>
          <w:sz w:val="24"/>
          <w:szCs w:val="24"/>
        </w:rPr>
        <w:t>, 202</w:t>
      </w:r>
      <w:r w:rsidR="00F8074C">
        <w:rPr>
          <w:b/>
          <w:sz w:val="24"/>
          <w:szCs w:val="24"/>
        </w:rPr>
        <w:t>5</w:t>
      </w:r>
    </w:p>
    <w:p w14:paraId="3A4E8AA8" w14:textId="04E19599" w:rsidR="008B2CC1" w:rsidRPr="009F3BF9" w:rsidRDefault="00FB0900" w:rsidP="002B7207">
      <w:pPr>
        <w:spacing w:after="1200"/>
        <w:rPr>
          <w:caps/>
          <w:sz w:val="24"/>
        </w:rPr>
      </w:pPr>
      <w:bookmarkStart w:id="3" w:name="TitleOfDoc"/>
      <w:r>
        <w:rPr>
          <w:caps/>
          <w:sz w:val="24"/>
        </w:rPr>
        <w:t>OFFICERS</w:t>
      </w:r>
    </w:p>
    <w:bookmarkEnd w:id="3"/>
    <w:p w14:paraId="6700306B" w14:textId="77777777" w:rsidR="00FB0900" w:rsidRPr="00D773BD" w:rsidRDefault="00FB0900" w:rsidP="00FB0900">
      <w:pPr>
        <w:pStyle w:val="Heading2"/>
        <w:spacing w:after="220"/>
      </w:pPr>
      <w:r w:rsidRPr="00D773BD">
        <w:t>WIPO GENERAL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4"/>
        <w:gridCol w:w="352"/>
        <w:gridCol w:w="3834"/>
        <w:gridCol w:w="2635"/>
      </w:tblGrid>
      <w:tr w:rsidR="00FB0900" w:rsidRPr="00D773BD" w14:paraId="256CD797" w14:textId="77777777" w:rsidTr="007F5963">
        <w:tc>
          <w:tcPr>
            <w:tcW w:w="2534" w:type="dxa"/>
            <w:shd w:val="clear" w:color="auto" w:fill="auto"/>
          </w:tcPr>
          <w:p w14:paraId="0D4E66A5" w14:textId="77777777" w:rsidR="00FB0900" w:rsidRPr="00D773BD" w:rsidRDefault="00FB0900" w:rsidP="007F5963">
            <w:pPr>
              <w:rPr>
                <w:caps/>
                <w:szCs w:val="22"/>
                <w:lang w:val="fr-CH"/>
              </w:rPr>
            </w:pPr>
            <w:r w:rsidRPr="00D773BD">
              <w:rPr>
                <w:szCs w:val="22"/>
                <w:lang w:val="fr-CH"/>
              </w:rPr>
              <w:t>Chair</w:t>
            </w:r>
          </w:p>
        </w:tc>
        <w:tc>
          <w:tcPr>
            <w:tcW w:w="352" w:type="dxa"/>
            <w:shd w:val="clear" w:color="auto" w:fill="auto"/>
          </w:tcPr>
          <w:p w14:paraId="13C47F64" w14:textId="77777777" w:rsidR="00FB0900" w:rsidRPr="00D773BD" w:rsidRDefault="00FB0900" w:rsidP="007F5963">
            <w:pPr>
              <w:rPr>
                <w:szCs w:val="22"/>
              </w:rPr>
            </w:pPr>
            <w:r w:rsidRPr="00D773BD">
              <w:rPr>
                <w:szCs w:val="22"/>
              </w:rPr>
              <w:t>:</w:t>
            </w:r>
          </w:p>
        </w:tc>
        <w:tc>
          <w:tcPr>
            <w:tcW w:w="3834" w:type="dxa"/>
            <w:shd w:val="clear" w:color="auto" w:fill="auto"/>
          </w:tcPr>
          <w:p w14:paraId="7457E2B0" w14:textId="3E5BC050" w:rsidR="00FB0900" w:rsidRPr="00E07C42" w:rsidRDefault="00A61574" w:rsidP="007F5963">
            <w:pPr>
              <w:rPr>
                <w:caps/>
                <w:szCs w:val="22"/>
              </w:rPr>
            </w:pPr>
            <w:r w:rsidRPr="007327E3">
              <w:rPr>
                <w:lang w:val="es-ES_tradnl"/>
              </w:rPr>
              <w:t>Carlos D. SORRETA</w:t>
            </w:r>
            <w:r w:rsidRPr="00E07C42">
              <w:t xml:space="preserve"> </w:t>
            </w:r>
            <w:r w:rsidR="00FB0900" w:rsidRPr="00E07C42">
              <w:t>(Mr</w:t>
            </w:r>
            <w:r>
              <w:t>.</w:t>
            </w:r>
            <w:r w:rsidR="00FB0900" w:rsidRPr="00E07C42">
              <w:t>)</w:t>
            </w:r>
          </w:p>
        </w:tc>
        <w:tc>
          <w:tcPr>
            <w:tcW w:w="2635" w:type="dxa"/>
            <w:shd w:val="clear" w:color="auto" w:fill="auto"/>
          </w:tcPr>
          <w:p w14:paraId="6AA05F17" w14:textId="671E2B4F" w:rsidR="00FB0900" w:rsidRPr="00D773BD" w:rsidRDefault="00FB0900" w:rsidP="007F5963">
            <w:pPr>
              <w:rPr>
                <w:szCs w:val="22"/>
              </w:rPr>
            </w:pPr>
            <w:r w:rsidRPr="00D773BD">
              <w:t>(</w:t>
            </w:r>
            <w:r w:rsidR="00A61574">
              <w:t>Philippines</w:t>
            </w:r>
            <w:r w:rsidRPr="00D773BD">
              <w:t>)</w:t>
            </w:r>
          </w:p>
        </w:tc>
      </w:tr>
      <w:tr w:rsidR="00FB0900" w:rsidRPr="00FB0900" w14:paraId="1DF9C3D1" w14:textId="77777777" w:rsidTr="007F5963">
        <w:tc>
          <w:tcPr>
            <w:tcW w:w="2534" w:type="dxa"/>
            <w:shd w:val="clear" w:color="auto" w:fill="auto"/>
          </w:tcPr>
          <w:p w14:paraId="5B97745A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2" w:type="dxa"/>
            <w:shd w:val="clear" w:color="auto" w:fill="auto"/>
          </w:tcPr>
          <w:p w14:paraId="5C5778E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4" w:type="dxa"/>
            <w:shd w:val="clear" w:color="auto" w:fill="auto"/>
          </w:tcPr>
          <w:p w14:paraId="22C56E4A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lang w:val="en-GB"/>
              </w:rPr>
              <w:t>Agris BATALAUSKIS</w:t>
            </w:r>
            <w:r w:rsidRPr="00FB0900">
              <w:t xml:space="preserve"> (Mr.)</w:t>
            </w:r>
          </w:p>
        </w:tc>
        <w:tc>
          <w:tcPr>
            <w:tcW w:w="2635" w:type="dxa"/>
            <w:shd w:val="clear" w:color="auto" w:fill="auto"/>
          </w:tcPr>
          <w:p w14:paraId="0B24CDD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(Latvia)</w:t>
            </w:r>
          </w:p>
        </w:tc>
      </w:tr>
      <w:tr w:rsidR="00FB0900" w:rsidRPr="00FB0900" w14:paraId="691A8CE7" w14:textId="77777777" w:rsidTr="007F5963">
        <w:tc>
          <w:tcPr>
            <w:tcW w:w="2534" w:type="dxa"/>
            <w:shd w:val="clear" w:color="auto" w:fill="auto"/>
          </w:tcPr>
          <w:p w14:paraId="11D9F56E" w14:textId="77777777" w:rsidR="00FB0900" w:rsidRPr="00FB0900" w:rsidRDefault="00FB0900" w:rsidP="007F5963">
            <w:pPr>
              <w:rPr>
                <w:caps/>
                <w:szCs w:val="22"/>
                <w:lang w:val="fr-CH"/>
              </w:rPr>
            </w:pPr>
          </w:p>
        </w:tc>
        <w:tc>
          <w:tcPr>
            <w:tcW w:w="352" w:type="dxa"/>
            <w:shd w:val="clear" w:color="auto" w:fill="auto"/>
          </w:tcPr>
          <w:p w14:paraId="71A941E4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4" w:type="dxa"/>
            <w:shd w:val="clear" w:color="auto" w:fill="auto"/>
          </w:tcPr>
          <w:p w14:paraId="0551CC3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Christian GUILLERMET FERNÁNDEZ (Mr.)</w:t>
            </w:r>
          </w:p>
        </w:tc>
        <w:tc>
          <w:tcPr>
            <w:tcW w:w="2635" w:type="dxa"/>
            <w:shd w:val="clear" w:color="auto" w:fill="auto"/>
          </w:tcPr>
          <w:p w14:paraId="2E14A56A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(Costa Rica)</w:t>
            </w:r>
            <w:r w:rsidRPr="00FB0900">
              <w:t xml:space="preserve"> </w:t>
            </w:r>
          </w:p>
        </w:tc>
      </w:tr>
    </w:tbl>
    <w:p w14:paraId="3A9C5901" w14:textId="77777777" w:rsidR="00FB0900" w:rsidRPr="00FB0900" w:rsidRDefault="00FB0900" w:rsidP="00FB0900">
      <w:pPr>
        <w:pStyle w:val="Heading2"/>
        <w:spacing w:after="220"/>
      </w:pPr>
      <w:r w:rsidRPr="00FB0900">
        <w:t>WIPO CONFERENCE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2"/>
        <w:gridCol w:w="352"/>
        <w:gridCol w:w="3831"/>
        <w:gridCol w:w="2630"/>
      </w:tblGrid>
      <w:tr w:rsidR="00FB0900" w:rsidRPr="00FB0900" w14:paraId="696A430E" w14:textId="77777777" w:rsidTr="007F5963">
        <w:tc>
          <w:tcPr>
            <w:tcW w:w="2588" w:type="dxa"/>
            <w:shd w:val="clear" w:color="auto" w:fill="auto"/>
          </w:tcPr>
          <w:p w14:paraId="1B0F4219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33677E8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46E5C96" w14:textId="77777777" w:rsidR="00FB0900" w:rsidRPr="00FB0900" w:rsidRDefault="00FB0900" w:rsidP="007F5963">
            <w:pPr>
              <w:rPr>
                <w:caps/>
                <w:szCs w:val="22"/>
              </w:rPr>
            </w:pPr>
            <w:proofErr w:type="spellStart"/>
            <w:r w:rsidRPr="00FB0900">
              <w:t>Ainna</w:t>
            </w:r>
            <w:proofErr w:type="spellEnd"/>
            <w:r w:rsidRPr="00FB0900">
              <w:t xml:space="preserve"> VILENGI KAUNDU (Ms.)</w:t>
            </w:r>
          </w:p>
        </w:tc>
        <w:tc>
          <w:tcPr>
            <w:tcW w:w="2689" w:type="dxa"/>
            <w:shd w:val="clear" w:color="auto" w:fill="auto"/>
          </w:tcPr>
          <w:p w14:paraId="38E2A1E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(Namibia)</w:t>
            </w:r>
          </w:p>
        </w:tc>
      </w:tr>
      <w:tr w:rsidR="00FB0900" w:rsidRPr="00FB0900" w14:paraId="6B7D21D6" w14:textId="77777777" w:rsidTr="007F5963">
        <w:tc>
          <w:tcPr>
            <w:tcW w:w="2588" w:type="dxa"/>
            <w:shd w:val="clear" w:color="auto" w:fill="auto"/>
          </w:tcPr>
          <w:p w14:paraId="2C9B6101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5FE532EF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76DFF747" w14:textId="5D0815F9" w:rsidR="00FB0900" w:rsidRPr="00FB0900" w:rsidRDefault="008279E9" w:rsidP="007F5963">
            <w:r w:rsidRPr="00FB0900">
              <w:t>-------------------------------- (Mr/Ms</w:t>
            </w:r>
          </w:p>
        </w:tc>
        <w:tc>
          <w:tcPr>
            <w:tcW w:w="2689" w:type="dxa"/>
            <w:shd w:val="clear" w:color="auto" w:fill="auto"/>
          </w:tcPr>
          <w:p w14:paraId="091E53AF" w14:textId="04C1BCFC" w:rsidR="00FB0900" w:rsidRPr="00FB0900" w:rsidRDefault="008279E9" w:rsidP="007F5963">
            <w:r w:rsidRPr="00FB0900">
              <w:t>(-----------------)</w:t>
            </w:r>
          </w:p>
        </w:tc>
      </w:tr>
      <w:tr w:rsidR="00FB0900" w:rsidRPr="00FB0900" w14:paraId="38CFC83B" w14:textId="77777777" w:rsidTr="007F5963">
        <w:tc>
          <w:tcPr>
            <w:tcW w:w="2588" w:type="dxa"/>
            <w:shd w:val="clear" w:color="auto" w:fill="auto"/>
          </w:tcPr>
          <w:p w14:paraId="3A87F099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0C26001E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8DF2CE8" w14:textId="77777777" w:rsidR="00FB0900" w:rsidRPr="00FB0900" w:rsidRDefault="00FB0900" w:rsidP="007F5963"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14CA87FE" w14:textId="77777777" w:rsidR="00FB0900" w:rsidRPr="00FB0900" w:rsidRDefault="00FB0900" w:rsidP="007F5963">
            <w:r w:rsidRPr="00FB0900">
              <w:t>(-----------------)</w:t>
            </w:r>
          </w:p>
        </w:tc>
      </w:tr>
    </w:tbl>
    <w:p w14:paraId="63F3A522" w14:textId="77777777" w:rsidR="00FB0900" w:rsidRPr="00FB0900" w:rsidRDefault="00FB0900" w:rsidP="00FB0900">
      <w:pPr>
        <w:pStyle w:val="Heading2"/>
        <w:spacing w:after="220"/>
      </w:pPr>
      <w:r w:rsidRPr="00FB0900">
        <w:t>WIPO COORDINATION COMMITTEE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352"/>
        <w:gridCol w:w="3843"/>
        <w:gridCol w:w="2621"/>
      </w:tblGrid>
      <w:tr w:rsidR="00FB0900" w:rsidRPr="00FB0900" w14:paraId="41759ED9" w14:textId="77777777" w:rsidTr="007F5963">
        <w:tc>
          <w:tcPr>
            <w:tcW w:w="2539" w:type="dxa"/>
            <w:shd w:val="clear" w:color="auto" w:fill="auto"/>
          </w:tcPr>
          <w:p w14:paraId="151303B6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</w:t>
            </w:r>
            <w:r w:rsidRPr="00FB0900">
              <w:rPr>
                <w:rStyle w:val="FootnoteReference"/>
                <w:szCs w:val="22"/>
              </w:rPr>
              <w:footnoteReference w:id="2"/>
            </w:r>
            <w:r w:rsidRPr="00FB0900">
              <w:rPr>
                <w:szCs w:val="22"/>
              </w:rPr>
              <w:t>:</w:t>
            </w:r>
          </w:p>
        </w:tc>
        <w:tc>
          <w:tcPr>
            <w:tcW w:w="352" w:type="dxa"/>
            <w:shd w:val="clear" w:color="auto" w:fill="auto"/>
          </w:tcPr>
          <w:p w14:paraId="1582285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3" w:type="dxa"/>
            <w:shd w:val="clear" w:color="auto" w:fill="auto"/>
          </w:tcPr>
          <w:p w14:paraId="3D529FE5" w14:textId="14DC80EC" w:rsidR="00FB0900" w:rsidRPr="006F1883" w:rsidRDefault="00FB0900" w:rsidP="007F5963">
            <w:r w:rsidRPr="00FB0900">
              <w:t>James BAXTER (Mr.)</w:t>
            </w:r>
          </w:p>
        </w:tc>
        <w:tc>
          <w:tcPr>
            <w:tcW w:w="2621" w:type="dxa"/>
            <w:shd w:val="clear" w:color="auto" w:fill="auto"/>
          </w:tcPr>
          <w:p w14:paraId="25CCEB8F" w14:textId="4A8EEC55" w:rsidR="00FB0900" w:rsidRPr="006F1883" w:rsidRDefault="00FB0900" w:rsidP="007F5963">
            <w:r w:rsidRPr="00FB0900">
              <w:t>(Australia)</w:t>
            </w:r>
          </w:p>
        </w:tc>
      </w:tr>
      <w:tr w:rsidR="00FB0900" w:rsidRPr="00FB0900" w14:paraId="3985F2E5" w14:textId="77777777" w:rsidTr="007F5963">
        <w:tc>
          <w:tcPr>
            <w:tcW w:w="2539" w:type="dxa"/>
            <w:shd w:val="clear" w:color="auto" w:fill="auto"/>
          </w:tcPr>
          <w:p w14:paraId="50E5CB10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</w:t>
            </w:r>
            <w:r w:rsidRPr="00FB0900">
              <w:rPr>
                <w:rStyle w:val="FootnoteReference"/>
                <w:szCs w:val="22"/>
              </w:rPr>
              <w:footnoteReference w:id="3"/>
            </w:r>
            <w:r w:rsidRPr="00FB0900">
              <w:rPr>
                <w:szCs w:val="22"/>
              </w:rPr>
              <w:t>:</w:t>
            </w:r>
          </w:p>
        </w:tc>
        <w:tc>
          <w:tcPr>
            <w:tcW w:w="352" w:type="dxa"/>
            <w:shd w:val="clear" w:color="auto" w:fill="auto"/>
          </w:tcPr>
          <w:p w14:paraId="1AAC180E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3" w:type="dxa"/>
            <w:shd w:val="clear" w:color="auto" w:fill="auto"/>
          </w:tcPr>
          <w:p w14:paraId="0AB801EF" w14:textId="77777777" w:rsidR="00FB0900" w:rsidRPr="00FB0900" w:rsidRDefault="00FB0900" w:rsidP="007F5963">
            <w:r w:rsidRPr="00FB0900">
              <w:t>SHEN Jian (Mr.)</w:t>
            </w:r>
          </w:p>
        </w:tc>
        <w:tc>
          <w:tcPr>
            <w:tcW w:w="2621" w:type="dxa"/>
            <w:shd w:val="clear" w:color="auto" w:fill="auto"/>
          </w:tcPr>
          <w:p w14:paraId="31919821" w14:textId="77777777" w:rsidR="00FB0900" w:rsidRPr="00FB0900" w:rsidRDefault="00FB0900" w:rsidP="007F5963">
            <w:r w:rsidRPr="00FB0900">
              <w:t>(China)</w:t>
            </w:r>
          </w:p>
        </w:tc>
      </w:tr>
      <w:tr w:rsidR="00FB0900" w:rsidRPr="00FB0900" w14:paraId="0D0E1F6B" w14:textId="77777777" w:rsidTr="007F5963">
        <w:tc>
          <w:tcPr>
            <w:tcW w:w="2539" w:type="dxa"/>
            <w:shd w:val="clear" w:color="auto" w:fill="auto"/>
          </w:tcPr>
          <w:p w14:paraId="62C40AEA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2" w:type="dxa"/>
            <w:shd w:val="clear" w:color="auto" w:fill="auto"/>
          </w:tcPr>
          <w:p w14:paraId="15E3970A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3" w:type="dxa"/>
            <w:shd w:val="clear" w:color="auto" w:fill="auto"/>
          </w:tcPr>
          <w:p w14:paraId="572620EA" w14:textId="77777777" w:rsidR="00FB0900" w:rsidRPr="00FB0900" w:rsidRDefault="00FB0900" w:rsidP="007F5963">
            <w:r w:rsidRPr="00FB0900">
              <w:t>Patricia BENEDETTI (Ms.)</w:t>
            </w:r>
          </w:p>
        </w:tc>
        <w:tc>
          <w:tcPr>
            <w:tcW w:w="2621" w:type="dxa"/>
            <w:shd w:val="clear" w:color="auto" w:fill="auto"/>
          </w:tcPr>
          <w:p w14:paraId="6CC99961" w14:textId="77777777" w:rsidR="00FB0900" w:rsidRPr="00FB0900" w:rsidRDefault="00FB0900" w:rsidP="007F5963">
            <w:r w:rsidRPr="00FB0900">
              <w:t>(El Salvador)</w:t>
            </w:r>
          </w:p>
        </w:tc>
      </w:tr>
      <w:tr w:rsidR="00702B48" w:rsidRPr="00FB0900" w14:paraId="6126A960" w14:textId="77777777" w:rsidTr="007F5963">
        <w:tc>
          <w:tcPr>
            <w:tcW w:w="2539" w:type="dxa"/>
            <w:shd w:val="clear" w:color="auto" w:fill="auto"/>
          </w:tcPr>
          <w:p w14:paraId="51A1DED9" w14:textId="77777777" w:rsidR="00702B48" w:rsidRPr="00FB0900" w:rsidRDefault="00702B48" w:rsidP="007F5963">
            <w:pPr>
              <w:rPr>
                <w:caps/>
                <w:szCs w:val="22"/>
              </w:rPr>
            </w:pPr>
          </w:p>
        </w:tc>
        <w:tc>
          <w:tcPr>
            <w:tcW w:w="352" w:type="dxa"/>
            <w:shd w:val="clear" w:color="auto" w:fill="auto"/>
          </w:tcPr>
          <w:p w14:paraId="49EF18C0" w14:textId="77777777" w:rsidR="00702B48" w:rsidRPr="00FB0900" w:rsidRDefault="00702B48" w:rsidP="007F5963">
            <w:pPr>
              <w:rPr>
                <w:szCs w:val="22"/>
              </w:rPr>
            </w:pPr>
          </w:p>
        </w:tc>
        <w:tc>
          <w:tcPr>
            <w:tcW w:w="3843" w:type="dxa"/>
            <w:shd w:val="clear" w:color="auto" w:fill="auto"/>
          </w:tcPr>
          <w:p w14:paraId="7495697E" w14:textId="77777777" w:rsidR="00702B48" w:rsidRPr="00FB0900" w:rsidRDefault="00702B48" w:rsidP="007F5963"/>
        </w:tc>
        <w:tc>
          <w:tcPr>
            <w:tcW w:w="2621" w:type="dxa"/>
            <w:shd w:val="clear" w:color="auto" w:fill="auto"/>
          </w:tcPr>
          <w:p w14:paraId="22FD0E9F" w14:textId="77777777" w:rsidR="00702B48" w:rsidRPr="00FB0900" w:rsidRDefault="00702B48" w:rsidP="007F5963"/>
        </w:tc>
      </w:tr>
    </w:tbl>
    <w:p w14:paraId="71D8050A" w14:textId="77777777" w:rsidR="00FB0900" w:rsidRPr="00FB0900" w:rsidRDefault="00FB0900" w:rsidP="00FB0900">
      <w:pPr>
        <w:pStyle w:val="Heading2"/>
        <w:spacing w:after="220"/>
      </w:pPr>
      <w:r w:rsidRPr="00FB0900">
        <w:lastRenderedPageBreak/>
        <w:t>PARIS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4"/>
        <w:gridCol w:w="352"/>
        <w:gridCol w:w="3835"/>
        <w:gridCol w:w="2624"/>
      </w:tblGrid>
      <w:tr w:rsidR="00FB0900" w:rsidRPr="00FB0900" w14:paraId="0E4B33C6" w14:textId="77777777" w:rsidTr="007F5963">
        <w:tc>
          <w:tcPr>
            <w:tcW w:w="2544" w:type="dxa"/>
            <w:shd w:val="clear" w:color="auto" w:fill="auto"/>
          </w:tcPr>
          <w:p w14:paraId="0746412E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2" w:type="dxa"/>
            <w:shd w:val="clear" w:color="auto" w:fill="auto"/>
          </w:tcPr>
          <w:p w14:paraId="2D3F2E9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5" w:type="dxa"/>
            <w:shd w:val="clear" w:color="auto" w:fill="auto"/>
          </w:tcPr>
          <w:p w14:paraId="6BEB4F7D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Maryam Abdulaziz ALDOSERI (Ms.)</w:t>
            </w:r>
          </w:p>
        </w:tc>
        <w:tc>
          <w:tcPr>
            <w:tcW w:w="2624" w:type="dxa"/>
            <w:shd w:val="clear" w:color="auto" w:fill="auto"/>
          </w:tcPr>
          <w:p w14:paraId="3D55592F" w14:textId="77777777" w:rsidR="00FB0900" w:rsidRPr="00FB0900" w:rsidRDefault="00FB0900" w:rsidP="007F5963">
            <w:pPr>
              <w:ind w:left="109"/>
              <w:rPr>
                <w:szCs w:val="22"/>
              </w:rPr>
            </w:pPr>
            <w:r w:rsidRPr="00FB0900">
              <w:t>(Bahrain)</w:t>
            </w:r>
          </w:p>
        </w:tc>
      </w:tr>
      <w:tr w:rsidR="00FB0900" w:rsidRPr="00FB0900" w14:paraId="5C196633" w14:textId="77777777" w:rsidTr="007F5963">
        <w:tc>
          <w:tcPr>
            <w:tcW w:w="2544" w:type="dxa"/>
            <w:shd w:val="clear" w:color="auto" w:fill="auto"/>
          </w:tcPr>
          <w:p w14:paraId="760DE248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2" w:type="dxa"/>
            <w:shd w:val="clear" w:color="auto" w:fill="auto"/>
          </w:tcPr>
          <w:p w14:paraId="0DAEDC9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5" w:type="dxa"/>
            <w:shd w:val="clear" w:color="auto" w:fill="auto"/>
          </w:tcPr>
          <w:p w14:paraId="08507C9F" w14:textId="77777777" w:rsidR="00FB0900" w:rsidRPr="00D35AC3" w:rsidRDefault="00FB0900" w:rsidP="007F5963">
            <w:pPr>
              <w:rPr>
                <w:szCs w:val="22"/>
                <w:lang w:val="fr-FR"/>
              </w:rPr>
            </w:pPr>
            <w:r w:rsidRPr="00D35AC3">
              <w:rPr>
                <w:lang w:val="fr-FR"/>
              </w:rPr>
              <w:t>François-Xavier DE BEAUFORT (Mr.)</w:t>
            </w:r>
          </w:p>
        </w:tc>
        <w:tc>
          <w:tcPr>
            <w:tcW w:w="2624" w:type="dxa"/>
            <w:shd w:val="clear" w:color="auto" w:fill="auto"/>
          </w:tcPr>
          <w:p w14:paraId="12C9A05A" w14:textId="77777777" w:rsidR="00FB0900" w:rsidRPr="00FB0900" w:rsidRDefault="00FB0900" w:rsidP="007F5963">
            <w:pPr>
              <w:ind w:left="109"/>
            </w:pPr>
            <w:r w:rsidRPr="00FB0900">
              <w:t>(France)</w:t>
            </w:r>
          </w:p>
        </w:tc>
      </w:tr>
      <w:tr w:rsidR="00FB0900" w:rsidRPr="00FB0900" w14:paraId="0704543D" w14:textId="77777777" w:rsidTr="007F5963">
        <w:tc>
          <w:tcPr>
            <w:tcW w:w="2544" w:type="dxa"/>
            <w:shd w:val="clear" w:color="auto" w:fill="auto"/>
          </w:tcPr>
          <w:p w14:paraId="557293A2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2" w:type="dxa"/>
            <w:shd w:val="clear" w:color="auto" w:fill="auto"/>
          </w:tcPr>
          <w:p w14:paraId="27969747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5" w:type="dxa"/>
            <w:shd w:val="clear" w:color="auto" w:fill="auto"/>
          </w:tcPr>
          <w:p w14:paraId="5736481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SHEN Changyu (Mr.)</w:t>
            </w:r>
          </w:p>
        </w:tc>
        <w:tc>
          <w:tcPr>
            <w:tcW w:w="2624" w:type="dxa"/>
            <w:shd w:val="clear" w:color="auto" w:fill="auto"/>
          </w:tcPr>
          <w:p w14:paraId="5877CD1A" w14:textId="77777777" w:rsidR="00FB0900" w:rsidRPr="00FB0900" w:rsidRDefault="00FB0900" w:rsidP="007F5963">
            <w:pPr>
              <w:ind w:left="109"/>
              <w:rPr>
                <w:szCs w:val="22"/>
              </w:rPr>
            </w:pPr>
            <w:r w:rsidRPr="00FB0900">
              <w:t xml:space="preserve">(China) </w:t>
            </w:r>
          </w:p>
        </w:tc>
      </w:tr>
    </w:tbl>
    <w:p w14:paraId="4C2049F4" w14:textId="77777777" w:rsidR="00FB0900" w:rsidRPr="00FB0900" w:rsidRDefault="00FB0900" w:rsidP="00FB0900">
      <w:pPr>
        <w:pStyle w:val="Heading2"/>
        <w:spacing w:after="220"/>
      </w:pPr>
      <w:r w:rsidRPr="00FB0900">
        <w:t>PARIS UNION EXECUTIVE COMMITTEE</w:t>
      </w:r>
      <w:r w:rsidRPr="00FB0900">
        <w:rPr>
          <w:rStyle w:val="FootnoteReference"/>
        </w:rPr>
        <w:footnoteReference w:id="4"/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2557"/>
        <w:gridCol w:w="352"/>
        <w:gridCol w:w="4003"/>
        <w:gridCol w:w="2448"/>
      </w:tblGrid>
      <w:tr w:rsidR="00FB0900" w:rsidRPr="00FB0900" w14:paraId="0820D0FE" w14:textId="77777777" w:rsidTr="007F5963">
        <w:tc>
          <w:tcPr>
            <w:tcW w:w="2557" w:type="dxa"/>
            <w:shd w:val="clear" w:color="auto" w:fill="auto"/>
          </w:tcPr>
          <w:p w14:paraId="0DC1EC69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2" w:type="dxa"/>
            <w:shd w:val="clear" w:color="auto" w:fill="auto"/>
          </w:tcPr>
          <w:p w14:paraId="639738A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4003" w:type="dxa"/>
            <w:shd w:val="clear" w:color="auto" w:fill="auto"/>
          </w:tcPr>
          <w:p w14:paraId="3B656DEE" w14:textId="77777777" w:rsidR="00FB0900" w:rsidRPr="00FB0900" w:rsidRDefault="00FB0900" w:rsidP="007F5963">
            <w:pPr>
              <w:rPr>
                <w:szCs w:val="22"/>
                <w:lang w:val="es-ES_tradnl"/>
              </w:rPr>
            </w:pPr>
            <w:r w:rsidRPr="00FB0900">
              <w:t>Sofía BOZA MARTÍNEZ (Ms.)</w:t>
            </w:r>
          </w:p>
        </w:tc>
        <w:tc>
          <w:tcPr>
            <w:tcW w:w="2448" w:type="dxa"/>
            <w:shd w:val="clear" w:color="auto" w:fill="auto"/>
          </w:tcPr>
          <w:p w14:paraId="3D3728B1" w14:textId="77777777" w:rsidR="00FB0900" w:rsidRPr="00FB0900" w:rsidRDefault="00FB0900" w:rsidP="007F5963">
            <w:pPr>
              <w:keepNext/>
              <w:keepLines/>
              <w:ind w:left="-72"/>
              <w:rPr>
                <w:szCs w:val="22"/>
              </w:rPr>
            </w:pPr>
            <w:r w:rsidRPr="00FB0900">
              <w:t>(Chile)</w:t>
            </w:r>
          </w:p>
        </w:tc>
      </w:tr>
      <w:tr w:rsidR="00FB0900" w:rsidRPr="00FB0900" w14:paraId="17568C3F" w14:textId="77777777" w:rsidTr="007F5963">
        <w:tc>
          <w:tcPr>
            <w:tcW w:w="2557" w:type="dxa"/>
            <w:shd w:val="clear" w:color="auto" w:fill="auto"/>
          </w:tcPr>
          <w:p w14:paraId="6DFE46B6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2" w:type="dxa"/>
            <w:shd w:val="clear" w:color="auto" w:fill="auto"/>
          </w:tcPr>
          <w:p w14:paraId="4EEB94ED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4003" w:type="dxa"/>
            <w:shd w:val="clear" w:color="auto" w:fill="auto"/>
          </w:tcPr>
          <w:p w14:paraId="3EBD15A6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448" w:type="dxa"/>
            <w:shd w:val="clear" w:color="auto" w:fill="auto"/>
          </w:tcPr>
          <w:p w14:paraId="76F45B11" w14:textId="77777777" w:rsidR="00FB0900" w:rsidRPr="00FB0900" w:rsidRDefault="00FB0900" w:rsidP="007F5963">
            <w:pPr>
              <w:ind w:left="-72"/>
              <w:rPr>
                <w:szCs w:val="22"/>
              </w:rPr>
            </w:pPr>
            <w:r w:rsidRPr="00FB0900">
              <w:t>(-----------------)</w:t>
            </w:r>
          </w:p>
        </w:tc>
      </w:tr>
      <w:tr w:rsidR="00FB0900" w:rsidRPr="00FB0900" w14:paraId="35831613" w14:textId="77777777" w:rsidTr="007F5963">
        <w:tc>
          <w:tcPr>
            <w:tcW w:w="2557" w:type="dxa"/>
            <w:shd w:val="clear" w:color="auto" w:fill="auto"/>
          </w:tcPr>
          <w:p w14:paraId="6E4F041B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</w:p>
        </w:tc>
        <w:tc>
          <w:tcPr>
            <w:tcW w:w="352" w:type="dxa"/>
            <w:shd w:val="clear" w:color="auto" w:fill="auto"/>
          </w:tcPr>
          <w:p w14:paraId="685D7AFD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4003" w:type="dxa"/>
            <w:shd w:val="clear" w:color="auto" w:fill="auto"/>
          </w:tcPr>
          <w:p w14:paraId="65442D6D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448" w:type="dxa"/>
            <w:shd w:val="clear" w:color="auto" w:fill="auto"/>
          </w:tcPr>
          <w:p w14:paraId="038F8F8F" w14:textId="77777777" w:rsidR="00FB0900" w:rsidRPr="00FB0900" w:rsidRDefault="00FB0900" w:rsidP="007F5963">
            <w:pPr>
              <w:ind w:left="-72"/>
              <w:rPr>
                <w:szCs w:val="22"/>
              </w:rPr>
            </w:pPr>
            <w:r w:rsidRPr="00FB0900">
              <w:t>(-----------------)</w:t>
            </w:r>
          </w:p>
        </w:tc>
      </w:tr>
    </w:tbl>
    <w:p w14:paraId="00F2A86E" w14:textId="77777777" w:rsidR="00FB0900" w:rsidRPr="00FB0900" w:rsidRDefault="00FB0900" w:rsidP="00FB0900">
      <w:pPr>
        <w:pStyle w:val="Heading2"/>
        <w:spacing w:after="220"/>
        <w:rPr>
          <w:lang w:val="fr-FR"/>
        </w:rPr>
      </w:pPr>
      <w:r w:rsidRPr="00FB0900">
        <w:rPr>
          <w:lang w:val="fr-FR"/>
        </w:rPr>
        <w:t>BERNE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352"/>
        <w:gridCol w:w="3830"/>
        <w:gridCol w:w="2635"/>
      </w:tblGrid>
      <w:tr w:rsidR="00FB0900" w:rsidRPr="00FB0900" w14:paraId="48FDCD73" w14:textId="77777777" w:rsidTr="007F5963">
        <w:tc>
          <w:tcPr>
            <w:tcW w:w="2588" w:type="dxa"/>
            <w:shd w:val="clear" w:color="auto" w:fill="auto"/>
          </w:tcPr>
          <w:p w14:paraId="7834290C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proofErr w:type="gramStart"/>
            <w:r w:rsidRPr="00FB0900">
              <w:rPr>
                <w:szCs w:val="22"/>
                <w:lang w:val="fr-FR"/>
              </w:rPr>
              <w:t>Chair:</w:t>
            </w:r>
            <w:proofErr w:type="gramEnd"/>
          </w:p>
        </w:tc>
        <w:tc>
          <w:tcPr>
            <w:tcW w:w="355" w:type="dxa"/>
            <w:shd w:val="clear" w:color="auto" w:fill="auto"/>
          </w:tcPr>
          <w:p w14:paraId="0417AE32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1B826458" w14:textId="77777777" w:rsidR="00FB0900" w:rsidRPr="00FB0900" w:rsidRDefault="00FB0900" w:rsidP="007F5963">
            <w:r w:rsidRPr="00FB0900">
              <w:t>Sami ALSODAIS (Mr.)</w:t>
            </w:r>
          </w:p>
        </w:tc>
        <w:tc>
          <w:tcPr>
            <w:tcW w:w="2689" w:type="dxa"/>
            <w:shd w:val="clear" w:color="auto" w:fill="auto"/>
          </w:tcPr>
          <w:p w14:paraId="745055F0" w14:textId="77777777" w:rsidR="00FB0900" w:rsidRPr="00FB0900" w:rsidRDefault="00FB0900" w:rsidP="007F5963">
            <w:pPr>
              <w:ind w:left="91"/>
            </w:pPr>
            <w:r w:rsidRPr="00FB0900">
              <w:t>(Saudi Arabia)</w:t>
            </w:r>
          </w:p>
        </w:tc>
      </w:tr>
      <w:tr w:rsidR="00FB0900" w:rsidRPr="00FB0900" w14:paraId="0F8D689D" w14:textId="77777777" w:rsidTr="007F5963">
        <w:tc>
          <w:tcPr>
            <w:tcW w:w="2588" w:type="dxa"/>
            <w:shd w:val="clear" w:color="auto" w:fill="auto"/>
          </w:tcPr>
          <w:p w14:paraId="4BBF98F5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105BC33A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B5D41D7" w14:textId="77777777" w:rsidR="00FB0900" w:rsidRPr="00FB0900" w:rsidRDefault="00FB0900" w:rsidP="007F5963">
            <w:pPr>
              <w:rPr>
                <w:rFonts w:eastAsia="MS PGothic"/>
                <w:color w:val="000000"/>
                <w:szCs w:val="22"/>
              </w:rPr>
            </w:pPr>
            <w:r w:rsidRPr="00FB0900">
              <w:t xml:space="preserve">TANG </w:t>
            </w:r>
            <w:proofErr w:type="spellStart"/>
            <w:r w:rsidRPr="00FB0900">
              <w:t>Zhaozhi</w:t>
            </w:r>
            <w:proofErr w:type="spellEnd"/>
            <w:r w:rsidRPr="00FB0900">
              <w:t xml:space="preserve"> (Mr.)</w:t>
            </w:r>
          </w:p>
        </w:tc>
        <w:tc>
          <w:tcPr>
            <w:tcW w:w="2689" w:type="dxa"/>
            <w:shd w:val="clear" w:color="auto" w:fill="auto"/>
          </w:tcPr>
          <w:p w14:paraId="33B3B0AB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t>(China)</w:t>
            </w:r>
          </w:p>
        </w:tc>
      </w:tr>
      <w:tr w:rsidR="00FB0900" w:rsidRPr="00FB0900" w14:paraId="011B016F" w14:textId="77777777" w:rsidTr="007F5963">
        <w:tc>
          <w:tcPr>
            <w:tcW w:w="2588" w:type="dxa"/>
            <w:shd w:val="clear" w:color="auto" w:fill="auto"/>
          </w:tcPr>
          <w:p w14:paraId="3EF3165E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0EADEAFE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411CD9C1" w14:textId="0210AC15" w:rsidR="00FB0900" w:rsidRPr="0054444A" w:rsidRDefault="006D058B" w:rsidP="007F5963">
            <w:r w:rsidRPr="0054444A">
              <w:t>Camille GOMEZ-JONES</w:t>
            </w:r>
            <w:r w:rsidR="00FB0900" w:rsidRPr="0054444A">
              <w:t xml:space="preserve"> (Ms</w:t>
            </w:r>
            <w:r w:rsidRPr="0054444A">
              <w:t>.</w:t>
            </w:r>
            <w:r w:rsidR="00FB0900" w:rsidRPr="0054444A">
              <w:t>)</w:t>
            </w:r>
          </w:p>
        </w:tc>
        <w:tc>
          <w:tcPr>
            <w:tcW w:w="2689" w:type="dxa"/>
            <w:shd w:val="clear" w:color="auto" w:fill="auto"/>
          </w:tcPr>
          <w:p w14:paraId="0ADAA5E5" w14:textId="53DADEC0" w:rsidR="00FB0900" w:rsidRPr="0054444A" w:rsidRDefault="00FB0900" w:rsidP="007F5963">
            <w:pPr>
              <w:ind w:left="91"/>
            </w:pPr>
            <w:r w:rsidRPr="0054444A">
              <w:t>(</w:t>
            </w:r>
            <w:r w:rsidR="006D058B" w:rsidRPr="0054444A">
              <w:t>Bahamas</w:t>
            </w:r>
            <w:r w:rsidRPr="0054444A">
              <w:t>)</w:t>
            </w:r>
          </w:p>
        </w:tc>
      </w:tr>
    </w:tbl>
    <w:p w14:paraId="0412BE7E" w14:textId="77777777" w:rsidR="00FB0900" w:rsidRPr="00FB0900" w:rsidRDefault="00FB0900" w:rsidP="00FB0900">
      <w:pPr>
        <w:pStyle w:val="Heading2"/>
        <w:spacing w:after="220"/>
      </w:pPr>
      <w:r w:rsidRPr="00FB0900">
        <w:t>BERNE UNION EXECUTIVE COMMITTEE</w:t>
      </w:r>
      <w:r w:rsidRPr="00FB0900">
        <w:rPr>
          <w:rStyle w:val="FootnoteReference"/>
          <w:lang w:val="fr-FR"/>
        </w:rPr>
        <w:footnoteReference w:id="5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352"/>
        <w:gridCol w:w="3834"/>
        <w:gridCol w:w="2630"/>
      </w:tblGrid>
      <w:tr w:rsidR="00FB0900" w:rsidRPr="00FB0900" w14:paraId="0529E125" w14:textId="77777777" w:rsidTr="007F5963">
        <w:tc>
          <w:tcPr>
            <w:tcW w:w="2588" w:type="dxa"/>
            <w:shd w:val="clear" w:color="auto" w:fill="auto"/>
          </w:tcPr>
          <w:p w14:paraId="5E229FF8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715FDB45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056BCF6B" w14:textId="221FDCE7" w:rsidR="00FB0900" w:rsidRPr="00FB0900" w:rsidRDefault="008279E9" w:rsidP="007F5963">
            <w:pPr>
              <w:rPr>
                <w:szCs w:val="22"/>
              </w:rPr>
            </w:pPr>
            <w:r w:rsidRPr="00FB0900">
              <w:t>Hesham ALARIFI (Mr.)</w:t>
            </w:r>
          </w:p>
        </w:tc>
        <w:tc>
          <w:tcPr>
            <w:tcW w:w="2689" w:type="dxa"/>
            <w:shd w:val="clear" w:color="auto" w:fill="auto"/>
          </w:tcPr>
          <w:p w14:paraId="1400FE56" w14:textId="1D8A6871" w:rsidR="00FB0900" w:rsidRPr="00FB0900" w:rsidRDefault="008279E9" w:rsidP="007F5963">
            <w:pPr>
              <w:keepNext/>
              <w:keepLines/>
              <w:ind w:left="91"/>
              <w:rPr>
                <w:szCs w:val="22"/>
              </w:rPr>
            </w:pPr>
            <w:r w:rsidRPr="00FB0900">
              <w:t>(Saudi Arabia)</w:t>
            </w:r>
          </w:p>
        </w:tc>
      </w:tr>
      <w:tr w:rsidR="00FB0900" w:rsidRPr="00FB0900" w14:paraId="4FD8B6C6" w14:textId="77777777" w:rsidTr="007F5963">
        <w:tc>
          <w:tcPr>
            <w:tcW w:w="2588" w:type="dxa"/>
            <w:shd w:val="clear" w:color="auto" w:fill="auto"/>
          </w:tcPr>
          <w:p w14:paraId="32AEE8E3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7B2918E3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72ACC728" w14:textId="77777777" w:rsidR="00FB0900" w:rsidRPr="00FB0900" w:rsidRDefault="00FB0900" w:rsidP="007F5963">
            <w:pPr>
              <w:rPr>
                <w:szCs w:val="22"/>
              </w:rPr>
            </w:pPr>
            <w:proofErr w:type="spellStart"/>
            <w:r w:rsidRPr="00FB0900">
              <w:t>Onesmus</w:t>
            </w:r>
            <w:proofErr w:type="spellEnd"/>
            <w:r w:rsidRPr="00FB0900">
              <w:t xml:space="preserve"> K JOSEPH (Mr.)</w:t>
            </w:r>
          </w:p>
        </w:tc>
        <w:tc>
          <w:tcPr>
            <w:tcW w:w="2689" w:type="dxa"/>
            <w:shd w:val="clear" w:color="auto" w:fill="auto"/>
          </w:tcPr>
          <w:p w14:paraId="69612BC3" w14:textId="77777777" w:rsidR="00FB0900" w:rsidRPr="00FB0900" w:rsidRDefault="00FB0900" w:rsidP="007F5963">
            <w:pPr>
              <w:keepNext/>
              <w:keepLines/>
              <w:ind w:left="91"/>
              <w:rPr>
                <w:szCs w:val="22"/>
              </w:rPr>
            </w:pPr>
            <w:r w:rsidRPr="00FB0900">
              <w:t>(Namibia)</w:t>
            </w:r>
          </w:p>
        </w:tc>
      </w:tr>
      <w:tr w:rsidR="00FB0900" w:rsidRPr="00FB0900" w14:paraId="18E200BB" w14:textId="77777777" w:rsidTr="007F5963">
        <w:tc>
          <w:tcPr>
            <w:tcW w:w="2588" w:type="dxa"/>
            <w:shd w:val="clear" w:color="auto" w:fill="auto"/>
          </w:tcPr>
          <w:p w14:paraId="47E8A917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43ABA50E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AE7F1CA" w14:textId="562D1A36" w:rsidR="00FB0900" w:rsidRPr="00FB0900" w:rsidRDefault="000541A7" w:rsidP="007F5963">
            <w:r w:rsidRPr="000541A7">
              <w:rPr>
                <w:lang w:val="en-GB"/>
              </w:rPr>
              <w:t>Adéla FALADOVÁ</w:t>
            </w:r>
            <w:r w:rsidR="00FB0900" w:rsidRPr="00FB0900">
              <w:t xml:space="preserve"> (Ms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89" w:type="dxa"/>
            <w:shd w:val="clear" w:color="auto" w:fill="auto"/>
          </w:tcPr>
          <w:p w14:paraId="1F3394D9" w14:textId="41C96875" w:rsidR="00FB0900" w:rsidRPr="00FB0900" w:rsidRDefault="00FB0900" w:rsidP="007F5963">
            <w:pPr>
              <w:ind w:left="91"/>
            </w:pPr>
            <w:r w:rsidRPr="00FB0900">
              <w:t>(</w:t>
            </w:r>
            <w:r w:rsidR="000541A7">
              <w:t>Czech Republic</w:t>
            </w:r>
            <w:r w:rsidRPr="00FB0900">
              <w:t>)</w:t>
            </w:r>
          </w:p>
        </w:tc>
      </w:tr>
    </w:tbl>
    <w:p w14:paraId="3142CCBE" w14:textId="77777777" w:rsidR="00FB0900" w:rsidRPr="00FB0900" w:rsidRDefault="00FB0900" w:rsidP="00FB0900">
      <w:pPr>
        <w:spacing w:before="360" w:after="100" w:afterAutospacing="1"/>
      </w:pPr>
      <w:r w:rsidRPr="00FB0900">
        <w:t>MADRID UNION ASSEMBLY</w:t>
      </w:r>
    </w:p>
    <w:tbl>
      <w:tblPr>
        <w:tblW w:w="11964" w:type="dxa"/>
        <w:tblLook w:val="01E0" w:firstRow="1" w:lastRow="1" w:firstColumn="1" w:lastColumn="1" w:noHBand="0" w:noVBand="0"/>
      </w:tblPr>
      <w:tblGrid>
        <w:gridCol w:w="2550"/>
        <w:gridCol w:w="353"/>
        <w:gridCol w:w="3843"/>
        <w:gridCol w:w="2609"/>
        <w:gridCol w:w="2609"/>
      </w:tblGrid>
      <w:tr w:rsidR="00FB0900" w:rsidRPr="00FB0900" w14:paraId="3C75FB38" w14:textId="77777777" w:rsidTr="007F5963">
        <w:tc>
          <w:tcPr>
            <w:tcW w:w="2550" w:type="dxa"/>
            <w:shd w:val="clear" w:color="auto" w:fill="auto"/>
          </w:tcPr>
          <w:p w14:paraId="6AB56173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3" w:type="dxa"/>
            <w:shd w:val="clear" w:color="auto" w:fill="auto"/>
          </w:tcPr>
          <w:p w14:paraId="4B685D1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3" w:type="dxa"/>
            <w:shd w:val="clear" w:color="auto" w:fill="auto"/>
          </w:tcPr>
          <w:p w14:paraId="7DC8B6F6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Pascal FAURE (Mr.)</w:t>
            </w:r>
          </w:p>
        </w:tc>
        <w:tc>
          <w:tcPr>
            <w:tcW w:w="2609" w:type="dxa"/>
          </w:tcPr>
          <w:p w14:paraId="181FF9A0" w14:textId="77777777" w:rsidR="00FB0900" w:rsidRPr="00FB0900" w:rsidRDefault="00FB0900" w:rsidP="007F5963">
            <w:pPr>
              <w:keepNext/>
              <w:keepLines/>
              <w:ind w:left="91" w:hanging="16"/>
              <w:rPr>
                <w:szCs w:val="22"/>
              </w:rPr>
            </w:pPr>
            <w:r w:rsidRPr="00FB0900">
              <w:t>(France)</w:t>
            </w:r>
          </w:p>
        </w:tc>
        <w:tc>
          <w:tcPr>
            <w:tcW w:w="2609" w:type="dxa"/>
            <w:shd w:val="clear" w:color="auto" w:fill="auto"/>
          </w:tcPr>
          <w:p w14:paraId="1DB82527" w14:textId="77777777" w:rsidR="00FB0900" w:rsidRPr="00FB0900" w:rsidRDefault="00FB0900" w:rsidP="007F5963">
            <w:pPr>
              <w:keepNext/>
              <w:keepLines/>
              <w:ind w:left="91" w:hanging="196"/>
              <w:rPr>
                <w:szCs w:val="22"/>
              </w:rPr>
            </w:pPr>
          </w:p>
        </w:tc>
      </w:tr>
      <w:tr w:rsidR="00FB0900" w:rsidRPr="00FB0900" w14:paraId="7A16CB2F" w14:textId="77777777" w:rsidTr="007F5963">
        <w:tc>
          <w:tcPr>
            <w:tcW w:w="2550" w:type="dxa"/>
            <w:shd w:val="clear" w:color="auto" w:fill="auto"/>
          </w:tcPr>
          <w:p w14:paraId="15337A13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3" w:type="dxa"/>
            <w:shd w:val="clear" w:color="auto" w:fill="auto"/>
          </w:tcPr>
          <w:p w14:paraId="72DEDF80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3" w:type="dxa"/>
            <w:shd w:val="clear" w:color="auto" w:fill="auto"/>
          </w:tcPr>
          <w:p w14:paraId="6B311EF8" w14:textId="762D5D87" w:rsidR="00FB0900" w:rsidRPr="00FB0900" w:rsidRDefault="0054444A" w:rsidP="007F5963">
            <w:pPr>
              <w:rPr>
                <w:szCs w:val="22"/>
              </w:rPr>
            </w:pPr>
            <w:r w:rsidRPr="0054444A">
              <w:t>Willie MUSHAYI</w:t>
            </w:r>
            <w:r w:rsidRPr="00FB0900">
              <w:t xml:space="preserve"> </w:t>
            </w:r>
            <w:r w:rsidR="00FB0900" w:rsidRPr="00FB0900">
              <w:t>(Mr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09" w:type="dxa"/>
          </w:tcPr>
          <w:p w14:paraId="567DF878" w14:textId="66755354" w:rsidR="00FB0900" w:rsidRPr="00FB0900" w:rsidRDefault="00FB0900" w:rsidP="007F5963">
            <w:pPr>
              <w:keepNext/>
              <w:keepLines/>
              <w:ind w:left="91" w:hanging="16"/>
              <w:rPr>
                <w:szCs w:val="22"/>
              </w:rPr>
            </w:pPr>
            <w:r w:rsidRPr="00FB0900">
              <w:t>(</w:t>
            </w:r>
            <w:r w:rsidR="0054444A">
              <w:t>Zimbabwe</w:t>
            </w:r>
            <w:r w:rsidRPr="00FB0900">
              <w:t>)</w:t>
            </w:r>
          </w:p>
        </w:tc>
        <w:tc>
          <w:tcPr>
            <w:tcW w:w="2609" w:type="dxa"/>
            <w:shd w:val="clear" w:color="auto" w:fill="auto"/>
          </w:tcPr>
          <w:p w14:paraId="39B1EE7C" w14:textId="77777777" w:rsidR="00FB0900" w:rsidRPr="00FB0900" w:rsidRDefault="00FB0900" w:rsidP="007F5963">
            <w:pPr>
              <w:keepNext/>
              <w:keepLines/>
              <w:ind w:left="91" w:hanging="196"/>
              <w:rPr>
                <w:szCs w:val="22"/>
              </w:rPr>
            </w:pPr>
          </w:p>
        </w:tc>
      </w:tr>
      <w:tr w:rsidR="00FB0900" w:rsidRPr="00FB0900" w14:paraId="1DCD14AD" w14:textId="77777777" w:rsidTr="007F5963">
        <w:tc>
          <w:tcPr>
            <w:tcW w:w="2550" w:type="dxa"/>
            <w:shd w:val="clear" w:color="auto" w:fill="auto"/>
          </w:tcPr>
          <w:p w14:paraId="577DB67F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3" w:type="dxa"/>
            <w:shd w:val="clear" w:color="auto" w:fill="auto"/>
          </w:tcPr>
          <w:p w14:paraId="0CCEF9AF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3" w:type="dxa"/>
            <w:shd w:val="clear" w:color="auto" w:fill="auto"/>
          </w:tcPr>
          <w:p w14:paraId="7B4D765A" w14:textId="3C2A72AE" w:rsidR="00FB0900" w:rsidRPr="0059191C" w:rsidRDefault="0059191C" w:rsidP="007F5963">
            <w:r w:rsidRPr="0059191C">
              <w:t>Mehdi ABBASI (Mr.)</w:t>
            </w:r>
          </w:p>
        </w:tc>
        <w:tc>
          <w:tcPr>
            <w:tcW w:w="2609" w:type="dxa"/>
          </w:tcPr>
          <w:p w14:paraId="65C25B58" w14:textId="4306C681" w:rsidR="00FB0900" w:rsidRPr="0059191C" w:rsidRDefault="0059191C" w:rsidP="007F5963">
            <w:pPr>
              <w:ind w:left="91" w:hanging="16"/>
            </w:pPr>
            <w:r w:rsidRPr="0059191C">
              <w:t>(Iran (Islamic Republic of))</w:t>
            </w:r>
          </w:p>
        </w:tc>
        <w:tc>
          <w:tcPr>
            <w:tcW w:w="2609" w:type="dxa"/>
            <w:shd w:val="clear" w:color="auto" w:fill="auto"/>
          </w:tcPr>
          <w:p w14:paraId="6C373A86" w14:textId="77777777" w:rsidR="00FB0900" w:rsidRPr="00FB0900" w:rsidRDefault="00FB0900" w:rsidP="007F5963">
            <w:pPr>
              <w:ind w:left="91" w:hanging="196"/>
            </w:pPr>
          </w:p>
        </w:tc>
      </w:tr>
    </w:tbl>
    <w:p w14:paraId="5F9EFD33" w14:textId="77777777" w:rsidR="00FB0900" w:rsidRPr="00FB0900" w:rsidRDefault="00FB0900" w:rsidP="00FB0900">
      <w:pPr>
        <w:pStyle w:val="Heading2"/>
        <w:spacing w:after="220"/>
        <w:rPr>
          <w:szCs w:val="22"/>
          <w:lang w:val="fr-FR"/>
        </w:rPr>
      </w:pPr>
      <w:r w:rsidRPr="00FB0900">
        <w:rPr>
          <w:szCs w:val="22"/>
          <w:lang w:val="fr-FR"/>
        </w:rPr>
        <w:t>HAGUE UNION ASSEMBLY</w:t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2640"/>
        <w:gridCol w:w="352"/>
        <w:gridCol w:w="3841"/>
        <w:gridCol w:w="2612"/>
      </w:tblGrid>
      <w:tr w:rsidR="00FB0900" w:rsidRPr="00FB0900" w14:paraId="297178AD" w14:textId="77777777" w:rsidTr="007F5963">
        <w:tc>
          <w:tcPr>
            <w:tcW w:w="2640" w:type="dxa"/>
            <w:shd w:val="clear" w:color="auto" w:fill="auto"/>
          </w:tcPr>
          <w:p w14:paraId="71646AE3" w14:textId="77777777" w:rsidR="00FB0900" w:rsidRPr="00FB0900" w:rsidRDefault="00FB0900" w:rsidP="007F5963">
            <w:pPr>
              <w:keepNext/>
              <w:keepLines/>
              <w:rPr>
                <w:caps/>
                <w:szCs w:val="22"/>
                <w:lang w:val="fr-FR"/>
              </w:rPr>
            </w:pPr>
            <w:proofErr w:type="gramStart"/>
            <w:r w:rsidRPr="00FB0900">
              <w:rPr>
                <w:szCs w:val="22"/>
                <w:lang w:val="fr-FR"/>
              </w:rPr>
              <w:t>Chair:</w:t>
            </w:r>
            <w:proofErr w:type="gramEnd"/>
          </w:p>
        </w:tc>
        <w:tc>
          <w:tcPr>
            <w:tcW w:w="352" w:type="dxa"/>
            <w:shd w:val="clear" w:color="auto" w:fill="auto"/>
          </w:tcPr>
          <w:p w14:paraId="34656CBE" w14:textId="77777777" w:rsidR="00FB0900" w:rsidRPr="00FB0900" w:rsidRDefault="00FB0900" w:rsidP="007F5963">
            <w:pPr>
              <w:keepNext/>
              <w:keepLines/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32098C9E" w14:textId="21445219" w:rsidR="00FB0900" w:rsidRPr="00FB0900" w:rsidRDefault="008D4AE6" w:rsidP="007F5963">
            <w:pPr>
              <w:rPr>
                <w:szCs w:val="22"/>
                <w:lang w:val="fr-FR"/>
              </w:rPr>
            </w:pPr>
            <w:r w:rsidRPr="008D4AE6">
              <w:t>Grace ISSAHAQUE</w:t>
            </w:r>
            <w:r w:rsidR="00FB0900" w:rsidRPr="00FB0900">
              <w:t xml:space="preserve"> (Ms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12" w:type="dxa"/>
            <w:shd w:val="clear" w:color="auto" w:fill="auto"/>
          </w:tcPr>
          <w:p w14:paraId="336449D6" w14:textId="25946459" w:rsidR="00FB0900" w:rsidRPr="00FB0900" w:rsidRDefault="00FB0900" w:rsidP="007F5963">
            <w:pPr>
              <w:keepNext/>
              <w:keepLines/>
              <w:ind w:right="-30" w:firstLine="75"/>
              <w:rPr>
                <w:szCs w:val="22"/>
                <w:lang w:val="fr-FR"/>
              </w:rPr>
            </w:pPr>
            <w:r w:rsidRPr="00FB0900">
              <w:t>(</w:t>
            </w:r>
            <w:r w:rsidR="008D4AE6">
              <w:t>Ghana</w:t>
            </w:r>
            <w:r w:rsidRPr="00FB0900">
              <w:t>)</w:t>
            </w:r>
          </w:p>
        </w:tc>
      </w:tr>
      <w:tr w:rsidR="00FB0900" w:rsidRPr="00FB0900" w14:paraId="7132111A" w14:textId="77777777" w:rsidTr="007F5963">
        <w:tc>
          <w:tcPr>
            <w:tcW w:w="2640" w:type="dxa"/>
            <w:shd w:val="clear" w:color="auto" w:fill="auto"/>
          </w:tcPr>
          <w:p w14:paraId="012F47D6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Vice</w:t>
            </w:r>
            <w:r w:rsidRPr="00FB0900">
              <w:rPr>
                <w:szCs w:val="22"/>
                <w:lang w:val="fr-FR"/>
              </w:rPr>
              <w:noBreakHyphen/>
            </w:r>
            <w:proofErr w:type="gramStart"/>
            <w:r w:rsidRPr="00FB0900">
              <w:rPr>
                <w:szCs w:val="22"/>
                <w:lang w:val="fr-FR"/>
              </w:rPr>
              <w:t>Chairs:</w:t>
            </w:r>
            <w:proofErr w:type="gramEnd"/>
          </w:p>
        </w:tc>
        <w:tc>
          <w:tcPr>
            <w:tcW w:w="352" w:type="dxa"/>
            <w:shd w:val="clear" w:color="auto" w:fill="auto"/>
          </w:tcPr>
          <w:p w14:paraId="0DE39F0F" w14:textId="77777777" w:rsidR="00FB0900" w:rsidRPr="00FB0900" w:rsidRDefault="00FB0900" w:rsidP="007F5963">
            <w:pPr>
              <w:keepNext/>
              <w:keepLines/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7059AC6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Jérémie FÉNICHEL (Mr.)</w:t>
            </w:r>
          </w:p>
        </w:tc>
        <w:tc>
          <w:tcPr>
            <w:tcW w:w="2612" w:type="dxa"/>
            <w:shd w:val="clear" w:color="auto" w:fill="auto"/>
          </w:tcPr>
          <w:p w14:paraId="3B3812B2" w14:textId="77777777" w:rsidR="00FB0900" w:rsidRPr="00FB0900" w:rsidRDefault="00FB0900" w:rsidP="007F5963">
            <w:pPr>
              <w:ind w:right="-30" w:firstLine="75"/>
              <w:rPr>
                <w:szCs w:val="22"/>
              </w:rPr>
            </w:pPr>
            <w:r w:rsidRPr="00FB0900">
              <w:t>(France)</w:t>
            </w:r>
          </w:p>
        </w:tc>
      </w:tr>
      <w:tr w:rsidR="00FB0900" w:rsidRPr="00FB0900" w14:paraId="2F526FD5" w14:textId="77777777" w:rsidTr="007F5963">
        <w:tc>
          <w:tcPr>
            <w:tcW w:w="2640" w:type="dxa"/>
            <w:shd w:val="clear" w:color="auto" w:fill="auto"/>
          </w:tcPr>
          <w:p w14:paraId="28C6F581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</w:p>
        </w:tc>
        <w:tc>
          <w:tcPr>
            <w:tcW w:w="352" w:type="dxa"/>
            <w:shd w:val="clear" w:color="auto" w:fill="auto"/>
          </w:tcPr>
          <w:p w14:paraId="73C50E6E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69C7977B" w14:textId="76ED28FB" w:rsidR="00FB0900" w:rsidRPr="00FB0900" w:rsidRDefault="00DE38D6" w:rsidP="007F5963">
            <w:pPr>
              <w:rPr>
                <w:szCs w:val="22"/>
              </w:rPr>
            </w:pPr>
            <w:r w:rsidRPr="0079435E">
              <w:t>Ahou Rosine</w:t>
            </w:r>
            <w:r>
              <w:t xml:space="preserve"> </w:t>
            </w:r>
            <w:r w:rsidRPr="0079435E">
              <w:t>KANGAH</w:t>
            </w:r>
            <w:r w:rsidR="00FB0900" w:rsidRPr="00FB0900">
              <w:t xml:space="preserve"> (Ms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12" w:type="dxa"/>
            <w:shd w:val="clear" w:color="auto" w:fill="auto"/>
          </w:tcPr>
          <w:p w14:paraId="290B3DE6" w14:textId="368A993C" w:rsidR="00FB0900" w:rsidRPr="00FB0900" w:rsidRDefault="00FB0900" w:rsidP="007F5963">
            <w:pPr>
              <w:ind w:right="-30" w:firstLine="75"/>
              <w:rPr>
                <w:szCs w:val="22"/>
              </w:rPr>
            </w:pPr>
            <w:r w:rsidRPr="00FB0900">
              <w:t>(</w:t>
            </w:r>
            <w:r w:rsidR="00DE38D6">
              <w:t>Côte d’Ivoire</w:t>
            </w:r>
            <w:r w:rsidRPr="00FB0900">
              <w:t>)</w:t>
            </w:r>
          </w:p>
        </w:tc>
      </w:tr>
    </w:tbl>
    <w:p w14:paraId="6F85E497" w14:textId="77777777" w:rsidR="00FB0900" w:rsidRPr="00FB0900" w:rsidRDefault="00FB0900" w:rsidP="00FB0900">
      <w:pPr>
        <w:pStyle w:val="Heading2"/>
        <w:spacing w:after="220"/>
        <w:rPr>
          <w:szCs w:val="22"/>
        </w:rPr>
      </w:pPr>
      <w:r w:rsidRPr="00FB0900">
        <w:rPr>
          <w:szCs w:val="22"/>
        </w:rPr>
        <w:t>NICE UNION ASSEMBLY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2588"/>
        <w:gridCol w:w="355"/>
        <w:gridCol w:w="3939"/>
        <w:gridCol w:w="2478"/>
      </w:tblGrid>
      <w:tr w:rsidR="00FB0900" w:rsidRPr="00FB0900" w14:paraId="28E9DEA1" w14:textId="77777777" w:rsidTr="007F5963">
        <w:tc>
          <w:tcPr>
            <w:tcW w:w="2588" w:type="dxa"/>
            <w:shd w:val="clear" w:color="auto" w:fill="auto"/>
          </w:tcPr>
          <w:p w14:paraId="7E9F5AFB" w14:textId="77777777" w:rsidR="00FB0900" w:rsidRPr="00FB0900" w:rsidRDefault="00FB0900" w:rsidP="007F5963">
            <w:pPr>
              <w:keepNext/>
              <w:keepLines/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42723F34" w14:textId="77777777" w:rsidR="00FB0900" w:rsidRPr="00FB0900" w:rsidRDefault="00FB0900" w:rsidP="007F5963">
            <w:pPr>
              <w:keepNext/>
              <w:keepLines/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33EF76A6" w14:textId="77777777" w:rsidR="00FB0900" w:rsidRPr="00FB0900" w:rsidRDefault="00FB0900" w:rsidP="007F5963">
            <w:pPr>
              <w:keepNext/>
              <w:keepLines/>
              <w:rPr>
                <w:caps/>
                <w:szCs w:val="22"/>
                <w:lang w:val="es-ES_tradnl"/>
              </w:rPr>
            </w:pPr>
            <w:r w:rsidRPr="00FB0900">
              <w:t>Fawaz E. ALMUBALLI (Mr.)</w:t>
            </w:r>
          </w:p>
        </w:tc>
        <w:tc>
          <w:tcPr>
            <w:tcW w:w="2478" w:type="dxa"/>
            <w:shd w:val="clear" w:color="auto" w:fill="auto"/>
          </w:tcPr>
          <w:p w14:paraId="04A78018" w14:textId="77777777" w:rsidR="00FB0900" w:rsidRPr="00FB0900" w:rsidRDefault="00FB0900" w:rsidP="007F5963">
            <w:pPr>
              <w:keepNext/>
              <w:keepLines/>
              <w:ind w:hanging="60"/>
              <w:rPr>
                <w:szCs w:val="22"/>
              </w:rPr>
            </w:pPr>
            <w:r w:rsidRPr="00FB0900">
              <w:t>(Saudi Arabia)</w:t>
            </w:r>
          </w:p>
        </w:tc>
      </w:tr>
      <w:tr w:rsidR="00FB0900" w:rsidRPr="00FB0900" w14:paraId="7E030246" w14:textId="77777777" w:rsidTr="007F5963">
        <w:tc>
          <w:tcPr>
            <w:tcW w:w="2588" w:type="dxa"/>
            <w:shd w:val="clear" w:color="auto" w:fill="auto"/>
          </w:tcPr>
          <w:p w14:paraId="2F0E8C06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5C1E8B3C" w14:textId="77777777" w:rsidR="00FB0900" w:rsidRPr="00FB0900" w:rsidRDefault="00FB0900" w:rsidP="007F5963">
            <w:pPr>
              <w:keepNext/>
              <w:keepLines/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1AD05A76" w14:textId="06F773EE" w:rsidR="00FB0900" w:rsidRPr="00FB0900" w:rsidRDefault="00814F1A" w:rsidP="007F5963">
            <w:pPr>
              <w:keepNext/>
              <w:keepLines/>
              <w:rPr>
                <w:szCs w:val="22"/>
              </w:rPr>
            </w:pPr>
            <w:r w:rsidRPr="00814F1A">
              <w:t>Carole BREMEERSCH</w:t>
            </w:r>
            <w:r w:rsidR="00FB0900" w:rsidRPr="00FB0900">
              <w:t xml:space="preserve"> (Ms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478" w:type="dxa"/>
            <w:shd w:val="clear" w:color="auto" w:fill="auto"/>
          </w:tcPr>
          <w:p w14:paraId="462B164A" w14:textId="15BA3F33" w:rsidR="00FB0900" w:rsidRPr="00FB0900" w:rsidRDefault="00FB0900" w:rsidP="007F5963">
            <w:pPr>
              <w:keepNext/>
              <w:keepLines/>
              <w:ind w:hanging="60"/>
              <w:rPr>
                <w:szCs w:val="22"/>
                <w:lang w:val="fr-FR"/>
              </w:rPr>
            </w:pPr>
            <w:r w:rsidRPr="00FB0900">
              <w:t>(</w:t>
            </w:r>
            <w:r w:rsidR="00814F1A">
              <w:t>France</w:t>
            </w:r>
            <w:r w:rsidRPr="00FB0900">
              <w:t>)</w:t>
            </w:r>
          </w:p>
        </w:tc>
      </w:tr>
      <w:tr w:rsidR="00FB0900" w:rsidRPr="00FB0900" w14:paraId="3BAF590F" w14:textId="77777777" w:rsidTr="007F5963">
        <w:tc>
          <w:tcPr>
            <w:tcW w:w="2588" w:type="dxa"/>
            <w:shd w:val="clear" w:color="auto" w:fill="auto"/>
          </w:tcPr>
          <w:p w14:paraId="547B3F20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</w:p>
        </w:tc>
        <w:tc>
          <w:tcPr>
            <w:tcW w:w="355" w:type="dxa"/>
            <w:shd w:val="clear" w:color="auto" w:fill="auto"/>
          </w:tcPr>
          <w:p w14:paraId="173186AB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62081201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478" w:type="dxa"/>
            <w:shd w:val="clear" w:color="auto" w:fill="auto"/>
          </w:tcPr>
          <w:p w14:paraId="6AA79FEE" w14:textId="77777777" w:rsidR="00FB0900" w:rsidRPr="00FB0900" w:rsidRDefault="00FB0900" w:rsidP="007F5963">
            <w:pPr>
              <w:ind w:hanging="60"/>
              <w:rPr>
                <w:szCs w:val="22"/>
              </w:rPr>
            </w:pPr>
            <w:r w:rsidRPr="00FB0900">
              <w:rPr>
                <w:szCs w:val="22"/>
              </w:rPr>
              <w:t>(-----------------)</w:t>
            </w:r>
          </w:p>
        </w:tc>
      </w:tr>
    </w:tbl>
    <w:p w14:paraId="50F867FE" w14:textId="77777777" w:rsidR="00FB0900" w:rsidRPr="00FB0900" w:rsidRDefault="00FB0900" w:rsidP="00FB0900">
      <w:pPr>
        <w:pStyle w:val="Heading2"/>
        <w:spacing w:after="220"/>
        <w:rPr>
          <w:szCs w:val="22"/>
        </w:rPr>
      </w:pPr>
      <w:r w:rsidRPr="00FB0900">
        <w:rPr>
          <w:szCs w:val="22"/>
        </w:rPr>
        <w:t>LISBON UNION ASSEMBLY</w:t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2640"/>
        <w:gridCol w:w="352"/>
        <w:gridCol w:w="3841"/>
        <w:gridCol w:w="2612"/>
      </w:tblGrid>
      <w:tr w:rsidR="00FB0900" w:rsidRPr="00FB0900" w14:paraId="4316735F" w14:textId="77777777" w:rsidTr="007F5963">
        <w:tc>
          <w:tcPr>
            <w:tcW w:w="2640" w:type="dxa"/>
            <w:shd w:val="clear" w:color="auto" w:fill="auto"/>
          </w:tcPr>
          <w:p w14:paraId="64BA696B" w14:textId="77777777" w:rsidR="00FB0900" w:rsidRPr="00FB0900" w:rsidRDefault="00FB0900" w:rsidP="007F5963">
            <w:pPr>
              <w:keepNext/>
              <w:keepLines/>
              <w:rPr>
                <w:caps/>
                <w:szCs w:val="22"/>
                <w:lang w:val="fr-FR"/>
              </w:rPr>
            </w:pPr>
            <w:proofErr w:type="gramStart"/>
            <w:r w:rsidRPr="00FB0900">
              <w:rPr>
                <w:szCs w:val="22"/>
                <w:lang w:val="fr-FR"/>
              </w:rPr>
              <w:t>Chair:</w:t>
            </w:r>
            <w:proofErr w:type="gramEnd"/>
          </w:p>
        </w:tc>
        <w:tc>
          <w:tcPr>
            <w:tcW w:w="352" w:type="dxa"/>
            <w:shd w:val="clear" w:color="auto" w:fill="auto"/>
          </w:tcPr>
          <w:p w14:paraId="5E6B0828" w14:textId="77777777" w:rsidR="00FB0900" w:rsidRPr="00FB0900" w:rsidRDefault="00FB0900" w:rsidP="007F5963">
            <w:pPr>
              <w:keepNext/>
              <w:keepLines/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4B24E203" w14:textId="77777777" w:rsidR="00FB0900" w:rsidRPr="00D35AC3" w:rsidRDefault="00FB0900" w:rsidP="007F5963">
            <w:pPr>
              <w:rPr>
                <w:szCs w:val="22"/>
                <w:lang w:val="es-ES_tradnl"/>
              </w:rPr>
            </w:pPr>
            <w:r w:rsidRPr="00FB0900">
              <w:rPr>
                <w:lang w:val="es-ES_tradnl"/>
              </w:rPr>
              <w:t xml:space="preserve">Alison </w:t>
            </w:r>
            <w:proofErr w:type="spellStart"/>
            <w:r w:rsidRPr="00FB0900">
              <w:rPr>
                <w:lang w:val="es-ES_tradnl"/>
              </w:rPr>
              <w:t>Anabella</w:t>
            </w:r>
            <w:proofErr w:type="spellEnd"/>
            <w:r w:rsidRPr="00FB0900">
              <w:rPr>
                <w:lang w:val="es-ES_tradnl"/>
              </w:rPr>
              <w:t xml:space="preserve"> URQUIZO OLAZABAL (Ms.)</w:t>
            </w:r>
          </w:p>
        </w:tc>
        <w:tc>
          <w:tcPr>
            <w:tcW w:w="2612" w:type="dxa"/>
            <w:shd w:val="clear" w:color="auto" w:fill="auto"/>
          </w:tcPr>
          <w:p w14:paraId="60FF741D" w14:textId="77777777" w:rsidR="00FB0900" w:rsidRPr="00FB0900" w:rsidRDefault="00FB0900" w:rsidP="007F5963">
            <w:pPr>
              <w:keepNext/>
              <w:keepLines/>
              <w:ind w:left="165" w:hanging="90"/>
              <w:rPr>
                <w:szCs w:val="22"/>
                <w:lang w:val="fr-FR"/>
              </w:rPr>
            </w:pPr>
            <w:r w:rsidRPr="00FB0900">
              <w:t>(Peru)</w:t>
            </w:r>
          </w:p>
        </w:tc>
      </w:tr>
      <w:tr w:rsidR="00FB0900" w:rsidRPr="00FB0900" w14:paraId="684F90AC" w14:textId="77777777" w:rsidTr="007F5963">
        <w:tc>
          <w:tcPr>
            <w:tcW w:w="2640" w:type="dxa"/>
            <w:shd w:val="clear" w:color="auto" w:fill="auto"/>
          </w:tcPr>
          <w:p w14:paraId="4F54E07F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Vice</w:t>
            </w:r>
            <w:r w:rsidRPr="00FB0900">
              <w:rPr>
                <w:szCs w:val="22"/>
                <w:lang w:val="fr-FR"/>
              </w:rPr>
              <w:noBreakHyphen/>
            </w:r>
            <w:proofErr w:type="gramStart"/>
            <w:r w:rsidRPr="00FB0900">
              <w:rPr>
                <w:szCs w:val="22"/>
                <w:lang w:val="fr-FR"/>
              </w:rPr>
              <w:t>Chairs:</w:t>
            </w:r>
            <w:proofErr w:type="gramEnd"/>
          </w:p>
        </w:tc>
        <w:tc>
          <w:tcPr>
            <w:tcW w:w="352" w:type="dxa"/>
            <w:shd w:val="clear" w:color="auto" w:fill="auto"/>
          </w:tcPr>
          <w:p w14:paraId="063551F0" w14:textId="77777777" w:rsidR="00FB0900" w:rsidRPr="00FB0900" w:rsidRDefault="00FB0900" w:rsidP="007F5963">
            <w:pPr>
              <w:keepNext/>
              <w:keepLines/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469529F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Florence GALTIER (Ms.)</w:t>
            </w:r>
          </w:p>
        </w:tc>
        <w:tc>
          <w:tcPr>
            <w:tcW w:w="2612" w:type="dxa"/>
            <w:shd w:val="clear" w:color="auto" w:fill="auto"/>
          </w:tcPr>
          <w:p w14:paraId="637706DF" w14:textId="77777777" w:rsidR="00FB0900" w:rsidRPr="00FB0900" w:rsidRDefault="00FB0900" w:rsidP="007F5963">
            <w:pPr>
              <w:ind w:left="165" w:hanging="90"/>
              <w:rPr>
                <w:szCs w:val="22"/>
              </w:rPr>
            </w:pPr>
            <w:r w:rsidRPr="00FB0900">
              <w:t>(France)</w:t>
            </w:r>
          </w:p>
        </w:tc>
      </w:tr>
      <w:tr w:rsidR="00FB0900" w:rsidRPr="00FB0900" w14:paraId="406965AA" w14:textId="77777777" w:rsidTr="007F5963">
        <w:tc>
          <w:tcPr>
            <w:tcW w:w="2640" w:type="dxa"/>
            <w:shd w:val="clear" w:color="auto" w:fill="auto"/>
          </w:tcPr>
          <w:p w14:paraId="4F6DF365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</w:p>
        </w:tc>
        <w:tc>
          <w:tcPr>
            <w:tcW w:w="352" w:type="dxa"/>
            <w:shd w:val="clear" w:color="auto" w:fill="auto"/>
          </w:tcPr>
          <w:p w14:paraId="481F4C86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73C77A8E" w14:textId="68EDEE4D" w:rsidR="00FB0900" w:rsidRPr="00FB0900" w:rsidRDefault="00EE3486" w:rsidP="007F5963">
            <w:pPr>
              <w:rPr>
                <w:szCs w:val="22"/>
              </w:rPr>
            </w:pPr>
            <w:r w:rsidRPr="00EE3486">
              <w:rPr>
                <w:lang w:val="fr-FR"/>
              </w:rPr>
              <w:t>Audrey NEEQUAYE</w:t>
            </w:r>
            <w:r w:rsidRPr="00EE3486">
              <w:t xml:space="preserve"> </w:t>
            </w:r>
            <w:r w:rsidR="00523538" w:rsidRPr="00FB0900">
              <w:t>(Ms</w:t>
            </w:r>
            <w:r>
              <w:t>.</w:t>
            </w:r>
            <w:r w:rsidR="00523538" w:rsidRPr="00FB0900">
              <w:t>)</w:t>
            </w:r>
          </w:p>
        </w:tc>
        <w:tc>
          <w:tcPr>
            <w:tcW w:w="2612" w:type="dxa"/>
            <w:shd w:val="clear" w:color="auto" w:fill="auto"/>
          </w:tcPr>
          <w:p w14:paraId="46B59D89" w14:textId="1D170053" w:rsidR="00FB0900" w:rsidRPr="00FB0900" w:rsidRDefault="00523538" w:rsidP="007F5963">
            <w:pPr>
              <w:ind w:left="165" w:hanging="90"/>
              <w:rPr>
                <w:szCs w:val="22"/>
              </w:rPr>
            </w:pPr>
            <w:r w:rsidRPr="00FB0900">
              <w:rPr>
                <w:szCs w:val="22"/>
              </w:rPr>
              <w:t>(</w:t>
            </w:r>
            <w:r w:rsidR="00EE3486">
              <w:rPr>
                <w:szCs w:val="22"/>
              </w:rPr>
              <w:t>Ghana</w:t>
            </w:r>
            <w:r w:rsidRPr="00FB0900">
              <w:rPr>
                <w:szCs w:val="22"/>
              </w:rPr>
              <w:t>)</w:t>
            </w:r>
          </w:p>
        </w:tc>
      </w:tr>
    </w:tbl>
    <w:p w14:paraId="266DFCE2" w14:textId="77777777" w:rsidR="00FB0900" w:rsidRPr="00FB0900" w:rsidRDefault="00FB0900" w:rsidP="00FB0900">
      <w:pPr>
        <w:pStyle w:val="Heading2"/>
        <w:spacing w:after="220"/>
        <w:rPr>
          <w:szCs w:val="22"/>
          <w:lang w:val="fr-FR"/>
        </w:rPr>
      </w:pPr>
      <w:r w:rsidRPr="00FB0900">
        <w:rPr>
          <w:szCs w:val="22"/>
          <w:lang w:val="fr-FR"/>
        </w:rPr>
        <w:lastRenderedPageBreak/>
        <w:t>LOCARNO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3"/>
        <w:gridCol w:w="352"/>
        <w:gridCol w:w="3826"/>
        <w:gridCol w:w="2634"/>
      </w:tblGrid>
      <w:tr w:rsidR="00FB0900" w:rsidRPr="00FB0900" w14:paraId="146FA74A" w14:textId="77777777" w:rsidTr="007F5963">
        <w:tc>
          <w:tcPr>
            <w:tcW w:w="2588" w:type="dxa"/>
            <w:shd w:val="clear" w:color="auto" w:fill="auto"/>
          </w:tcPr>
          <w:p w14:paraId="648B2093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proofErr w:type="gramStart"/>
            <w:r w:rsidRPr="00FB0900">
              <w:rPr>
                <w:szCs w:val="22"/>
                <w:lang w:val="fr-FR"/>
              </w:rPr>
              <w:t>Chair:</w:t>
            </w:r>
            <w:proofErr w:type="gramEnd"/>
          </w:p>
        </w:tc>
        <w:tc>
          <w:tcPr>
            <w:tcW w:w="355" w:type="dxa"/>
            <w:shd w:val="clear" w:color="auto" w:fill="auto"/>
          </w:tcPr>
          <w:p w14:paraId="486D8344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C5195B4" w14:textId="4A0DDECC" w:rsidR="00FB0900" w:rsidRPr="00FB0900" w:rsidRDefault="00B31BB9" w:rsidP="007F5963">
            <w:pPr>
              <w:rPr>
                <w:szCs w:val="22"/>
              </w:rPr>
            </w:pPr>
            <w:r w:rsidRPr="000B2CF8">
              <w:t>Marie-Louise ORRE</w:t>
            </w:r>
            <w:r w:rsidR="00FB0900" w:rsidRPr="00FB0900">
              <w:t xml:space="preserve"> (Ms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89" w:type="dxa"/>
            <w:shd w:val="clear" w:color="auto" w:fill="auto"/>
          </w:tcPr>
          <w:p w14:paraId="50E8F79A" w14:textId="0B8053A0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t>(</w:t>
            </w:r>
            <w:r w:rsidR="00B31BB9">
              <w:t>Sweden</w:t>
            </w:r>
            <w:r w:rsidRPr="00FB0900">
              <w:t>)</w:t>
            </w:r>
          </w:p>
        </w:tc>
      </w:tr>
      <w:tr w:rsidR="00FB0900" w:rsidRPr="00FB0900" w14:paraId="624F98F5" w14:textId="77777777" w:rsidTr="007F5963">
        <w:tc>
          <w:tcPr>
            <w:tcW w:w="2588" w:type="dxa"/>
            <w:shd w:val="clear" w:color="auto" w:fill="auto"/>
          </w:tcPr>
          <w:p w14:paraId="1A717B48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0E9331E1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3FED4B7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0D75266B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t>(-----------------)</w:t>
            </w:r>
          </w:p>
        </w:tc>
      </w:tr>
      <w:tr w:rsidR="00FB0900" w:rsidRPr="00FB0900" w14:paraId="11FB5C29" w14:textId="77777777" w:rsidTr="007F5963">
        <w:tc>
          <w:tcPr>
            <w:tcW w:w="2588" w:type="dxa"/>
            <w:shd w:val="clear" w:color="auto" w:fill="auto"/>
          </w:tcPr>
          <w:p w14:paraId="22ABD0CA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34758A6F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1C4C8EE1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40121D50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rPr>
                <w:szCs w:val="22"/>
              </w:rPr>
              <w:t>(-----------------)</w:t>
            </w:r>
          </w:p>
        </w:tc>
      </w:tr>
    </w:tbl>
    <w:p w14:paraId="730B390E" w14:textId="77777777" w:rsidR="00FB0900" w:rsidRPr="00FB0900" w:rsidRDefault="00FB0900" w:rsidP="00FB0900">
      <w:pPr>
        <w:pStyle w:val="Heading2"/>
        <w:spacing w:after="220"/>
        <w:rPr>
          <w:szCs w:val="22"/>
        </w:rPr>
      </w:pPr>
      <w:r w:rsidRPr="00FB0900">
        <w:rPr>
          <w:szCs w:val="22"/>
        </w:rPr>
        <w:t>IPC [INTERNATIONAL PATENT CLASSIFICATION]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3"/>
        <w:gridCol w:w="352"/>
        <w:gridCol w:w="3833"/>
        <w:gridCol w:w="2627"/>
      </w:tblGrid>
      <w:tr w:rsidR="00FB0900" w:rsidRPr="00FB0900" w14:paraId="0B8CDE4A" w14:textId="77777777" w:rsidTr="007F5963">
        <w:tc>
          <w:tcPr>
            <w:tcW w:w="2588" w:type="dxa"/>
            <w:shd w:val="clear" w:color="auto" w:fill="auto"/>
          </w:tcPr>
          <w:p w14:paraId="1098B5B7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4D7FE90C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3F1C5AB5" w14:textId="2786C8D0" w:rsidR="00FB0900" w:rsidRPr="00FB0900" w:rsidRDefault="00814F1A" w:rsidP="007F5963">
            <w:pPr>
              <w:rPr>
                <w:szCs w:val="22"/>
              </w:rPr>
            </w:pPr>
            <w:r w:rsidRPr="00814F1A">
              <w:t xml:space="preserve">ITO Yuichi </w:t>
            </w:r>
            <w:r w:rsidR="00FB0900" w:rsidRPr="00FB0900">
              <w:t>(Mr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89" w:type="dxa"/>
            <w:shd w:val="clear" w:color="auto" w:fill="auto"/>
          </w:tcPr>
          <w:p w14:paraId="3DD0BA6E" w14:textId="2638F33D" w:rsidR="00FB0900" w:rsidRPr="00FB0900" w:rsidRDefault="00FB0900" w:rsidP="007F5963">
            <w:pPr>
              <w:ind w:left="91" w:firstLine="9"/>
              <w:rPr>
                <w:szCs w:val="22"/>
              </w:rPr>
            </w:pPr>
            <w:r w:rsidRPr="00FB0900">
              <w:t>(</w:t>
            </w:r>
            <w:r w:rsidR="00814F1A">
              <w:t>Japan</w:t>
            </w:r>
            <w:r w:rsidRPr="00FB0900">
              <w:t>)</w:t>
            </w:r>
          </w:p>
        </w:tc>
      </w:tr>
      <w:tr w:rsidR="00FB0900" w:rsidRPr="00FB0900" w14:paraId="38A3E8AC" w14:textId="77777777" w:rsidTr="007F5963">
        <w:tc>
          <w:tcPr>
            <w:tcW w:w="2588" w:type="dxa"/>
            <w:shd w:val="clear" w:color="auto" w:fill="auto"/>
          </w:tcPr>
          <w:p w14:paraId="36386592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2C9D5DB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C2120D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Mizael ALHARBI (Mr.)</w:t>
            </w:r>
          </w:p>
        </w:tc>
        <w:tc>
          <w:tcPr>
            <w:tcW w:w="2689" w:type="dxa"/>
            <w:shd w:val="clear" w:color="auto" w:fill="auto"/>
          </w:tcPr>
          <w:p w14:paraId="0DF63034" w14:textId="77777777" w:rsidR="00FB0900" w:rsidRPr="00FB0900" w:rsidRDefault="00FB0900" w:rsidP="007F5963">
            <w:pPr>
              <w:ind w:left="91" w:firstLine="9"/>
              <w:rPr>
                <w:szCs w:val="22"/>
              </w:rPr>
            </w:pPr>
            <w:r w:rsidRPr="00FB0900">
              <w:t>(Saudi Arabia)</w:t>
            </w:r>
          </w:p>
        </w:tc>
      </w:tr>
      <w:tr w:rsidR="00FB0900" w:rsidRPr="00FB0900" w14:paraId="17274570" w14:textId="77777777" w:rsidTr="007F5963">
        <w:tc>
          <w:tcPr>
            <w:tcW w:w="2588" w:type="dxa"/>
            <w:shd w:val="clear" w:color="auto" w:fill="auto"/>
          </w:tcPr>
          <w:p w14:paraId="0321E7A7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46C0AAFD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686C8407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2611E267" w14:textId="77777777" w:rsidR="00FB0900" w:rsidRPr="00FB0900" w:rsidRDefault="00FB0900" w:rsidP="007F5963">
            <w:pPr>
              <w:ind w:left="91" w:firstLine="9"/>
              <w:rPr>
                <w:szCs w:val="22"/>
              </w:rPr>
            </w:pPr>
            <w:r w:rsidRPr="00FB0900">
              <w:rPr>
                <w:szCs w:val="22"/>
              </w:rPr>
              <w:t>(-----------------)</w:t>
            </w:r>
          </w:p>
        </w:tc>
      </w:tr>
    </w:tbl>
    <w:p w14:paraId="589FA01E" w14:textId="77777777" w:rsidR="00FB0900" w:rsidRPr="00FB0900" w:rsidRDefault="00FB0900" w:rsidP="00FB0900">
      <w:pPr>
        <w:pStyle w:val="Heading2"/>
        <w:spacing w:after="220"/>
        <w:rPr>
          <w:szCs w:val="22"/>
        </w:rPr>
      </w:pPr>
      <w:r w:rsidRPr="00FB0900">
        <w:rPr>
          <w:szCs w:val="22"/>
        </w:rPr>
        <w:t>PCT [PATENT COOPERATION TREATY]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4"/>
        <w:gridCol w:w="352"/>
        <w:gridCol w:w="3832"/>
        <w:gridCol w:w="2627"/>
      </w:tblGrid>
      <w:tr w:rsidR="00FB0900" w:rsidRPr="00FB0900" w14:paraId="1AE57000" w14:textId="77777777" w:rsidTr="007F5963">
        <w:tc>
          <w:tcPr>
            <w:tcW w:w="2544" w:type="dxa"/>
            <w:shd w:val="clear" w:color="auto" w:fill="auto"/>
          </w:tcPr>
          <w:p w14:paraId="7ECE9535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2" w:type="dxa"/>
            <w:shd w:val="clear" w:color="auto" w:fill="auto"/>
          </w:tcPr>
          <w:p w14:paraId="563F0B30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2" w:type="dxa"/>
            <w:shd w:val="clear" w:color="auto" w:fill="auto"/>
          </w:tcPr>
          <w:p w14:paraId="4B9D10DF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lang w:val="en-AU"/>
              </w:rPr>
              <w:t>Konstantinos GEORGARAS</w:t>
            </w:r>
            <w:r w:rsidRPr="00FB0900">
              <w:t xml:space="preserve"> (Mr.)</w:t>
            </w:r>
          </w:p>
        </w:tc>
        <w:tc>
          <w:tcPr>
            <w:tcW w:w="2627" w:type="dxa"/>
            <w:shd w:val="clear" w:color="auto" w:fill="auto"/>
          </w:tcPr>
          <w:p w14:paraId="639D0C15" w14:textId="77777777" w:rsidR="00FB0900" w:rsidRPr="00FB0900" w:rsidRDefault="00FB0900" w:rsidP="007F5963">
            <w:pPr>
              <w:ind w:left="108"/>
              <w:rPr>
                <w:szCs w:val="22"/>
              </w:rPr>
            </w:pPr>
            <w:r w:rsidRPr="00FB0900">
              <w:t>(Canada)</w:t>
            </w:r>
          </w:p>
        </w:tc>
      </w:tr>
      <w:tr w:rsidR="00FB0900" w:rsidRPr="00FB0900" w14:paraId="4227C95B" w14:textId="77777777" w:rsidTr="007F5963">
        <w:tc>
          <w:tcPr>
            <w:tcW w:w="2544" w:type="dxa"/>
            <w:shd w:val="clear" w:color="auto" w:fill="auto"/>
          </w:tcPr>
          <w:p w14:paraId="6F0678D4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2" w:type="dxa"/>
            <w:shd w:val="clear" w:color="auto" w:fill="auto"/>
          </w:tcPr>
          <w:p w14:paraId="66564C2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2" w:type="dxa"/>
            <w:shd w:val="clear" w:color="auto" w:fill="auto"/>
          </w:tcPr>
          <w:p w14:paraId="17B39C94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 xml:space="preserve">ZHANG </w:t>
            </w:r>
            <w:proofErr w:type="spellStart"/>
            <w:r w:rsidRPr="00FB0900">
              <w:t>Zhicheng</w:t>
            </w:r>
            <w:proofErr w:type="spellEnd"/>
            <w:r w:rsidRPr="00FB0900">
              <w:t xml:space="preserve"> (Mr.)</w:t>
            </w:r>
          </w:p>
        </w:tc>
        <w:tc>
          <w:tcPr>
            <w:tcW w:w="2627" w:type="dxa"/>
            <w:shd w:val="clear" w:color="auto" w:fill="auto"/>
          </w:tcPr>
          <w:p w14:paraId="608AA6A4" w14:textId="77777777" w:rsidR="00FB0900" w:rsidRPr="00FB0900" w:rsidRDefault="00FB0900" w:rsidP="007F5963">
            <w:pPr>
              <w:ind w:left="108"/>
              <w:rPr>
                <w:szCs w:val="22"/>
              </w:rPr>
            </w:pPr>
            <w:r w:rsidRPr="00FB0900">
              <w:t>(China)</w:t>
            </w:r>
          </w:p>
        </w:tc>
      </w:tr>
      <w:tr w:rsidR="00FB0900" w:rsidRPr="00FB0900" w14:paraId="71CDA7A9" w14:textId="77777777" w:rsidTr="007F5963">
        <w:tc>
          <w:tcPr>
            <w:tcW w:w="2544" w:type="dxa"/>
            <w:shd w:val="clear" w:color="auto" w:fill="auto"/>
          </w:tcPr>
          <w:p w14:paraId="0B64717E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2" w:type="dxa"/>
            <w:shd w:val="clear" w:color="auto" w:fill="auto"/>
          </w:tcPr>
          <w:p w14:paraId="2762A28D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32" w:type="dxa"/>
            <w:shd w:val="clear" w:color="auto" w:fill="auto"/>
          </w:tcPr>
          <w:p w14:paraId="0E02C26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Gilbert AGABA (Mr.)</w:t>
            </w:r>
          </w:p>
        </w:tc>
        <w:tc>
          <w:tcPr>
            <w:tcW w:w="2627" w:type="dxa"/>
            <w:shd w:val="clear" w:color="auto" w:fill="auto"/>
          </w:tcPr>
          <w:p w14:paraId="1AE8D8B0" w14:textId="77777777" w:rsidR="00FB0900" w:rsidRPr="00FB0900" w:rsidRDefault="00FB0900" w:rsidP="007F5963">
            <w:pPr>
              <w:ind w:left="108"/>
              <w:rPr>
                <w:szCs w:val="22"/>
              </w:rPr>
            </w:pPr>
            <w:r w:rsidRPr="00FB0900">
              <w:t>(Uganda)</w:t>
            </w:r>
          </w:p>
        </w:tc>
      </w:tr>
    </w:tbl>
    <w:p w14:paraId="79A5E26C" w14:textId="77777777" w:rsidR="00FB0900" w:rsidRPr="00FB0900" w:rsidRDefault="00FB0900" w:rsidP="00FB0900">
      <w:pPr>
        <w:spacing w:before="240" w:after="220"/>
        <w:rPr>
          <w:szCs w:val="22"/>
          <w:lang w:val="fr-FR"/>
        </w:rPr>
      </w:pPr>
      <w:r w:rsidRPr="00FB0900">
        <w:rPr>
          <w:szCs w:val="22"/>
          <w:lang w:val="fr-FR"/>
        </w:rPr>
        <w:t>BUDAPEST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1"/>
        <w:gridCol w:w="352"/>
        <w:gridCol w:w="3828"/>
        <w:gridCol w:w="2634"/>
      </w:tblGrid>
      <w:tr w:rsidR="00FB0900" w:rsidRPr="00FB0900" w14:paraId="6A005170" w14:textId="77777777" w:rsidTr="007F5963">
        <w:tc>
          <w:tcPr>
            <w:tcW w:w="2588" w:type="dxa"/>
            <w:shd w:val="clear" w:color="auto" w:fill="auto"/>
          </w:tcPr>
          <w:p w14:paraId="6BEC35F4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proofErr w:type="gramStart"/>
            <w:r w:rsidRPr="00FB0900">
              <w:rPr>
                <w:szCs w:val="22"/>
                <w:lang w:val="fr-FR"/>
              </w:rPr>
              <w:t>Chair:</w:t>
            </w:r>
            <w:proofErr w:type="gramEnd"/>
          </w:p>
        </w:tc>
        <w:tc>
          <w:tcPr>
            <w:tcW w:w="355" w:type="dxa"/>
            <w:shd w:val="clear" w:color="auto" w:fill="auto"/>
          </w:tcPr>
          <w:p w14:paraId="5FDEC10F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7FA13A2E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lang w:val="en-GB"/>
              </w:rPr>
              <w:t>Szabolcs FARKAS</w:t>
            </w:r>
            <w:r w:rsidRPr="00FB0900">
              <w:t xml:space="preserve"> (Mr.)</w:t>
            </w:r>
          </w:p>
        </w:tc>
        <w:tc>
          <w:tcPr>
            <w:tcW w:w="2689" w:type="dxa"/>
            <w:shd w:val="clear" w:color="auto" w:fill="auto"/>
          </w:tcPr>
          <w:p w14:paraId="6741FFD4" w14:textId="77777777" w:rsidR="00FB0900" w:rsidRPr="00FB0900" w:rsidRDefault="00FB0900" w:rsidP="007F5963">
            <w:pPr>
              <w:ind w:left="91"/>
              <w:rPr>
                <w:szCs w:val="22"/>
                <w:lang w:val="fr-FR"/>
              </w:rPr>
            </w:pPr>
            <w:r w:rsidRPr="00FB0900">
              <w:t>(Hungary)</w:t>
            </w:r>
          </w:p>
        </w:tc>
      </w:tr>
      <w:tr w:rsidR="00FB0900" w:rsidRPr="00FB0900" w14:paraId="60E61D4A" w14:textId="77777777" w:rsidTr="007F5963">
        <w:tc>
          <w:tcPr>
            <w:tcW w:w="2588" w:type="dxa"/>
            <w:shd w:val="clear" w:color="auto" w:fill="auto"/>
          </w:tcPr>
          <w:p w14:paraId="29412555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  <w:lang w:val="fr-FR"/>
              </w:rPr>
              <w:t>Vic</w:t>
            </w:r>
            <w:r w:rsidRPr="00FB0900">
              <w:rPr>
                <w:szCs w:val="22"/>
              </w:rPr>
              <w:t>e</w:t>
            </w:r>
            <w:r w:rsidRPr="00FB0900">
              <w:rPr>
                <w:szCs w:val="22"/>
              </w:rPr>
              <w:noBreakHyphen/>
            </w:r>
            <w:proofErr w:type="gramStart"/>
            <w:r w:rsidRPr="00FB0900">
              <w:rPr>
                <w:szCs w:val="22"/>
              </w:rPr>
              <w:t>Chairs:</w:t>
            </w:r>
            <w:proofErr w:type="gramEnd"/>
          </w:p>
        </w:tc>
        <w:tc>
          <w:tcPr>
            <w:tcW w:w="355" w:type="dxa"/>
            <w:shd w:val="clear" w:color="auto" w:fill="auto"/>
          </w:tcPr>
          <w:p w14:paraId="4341FA15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5523C70D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58982C3E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t>(-----------------)</w:t>
            </w:r>
          </w:p>
        </w:tc>
      </w:tr>
      <w:tr w:rsidR="00FB0900" w:rsidRPr="00FB0900" w14:paraId="16017FF1" w14:textId="77777777" w:rsidTr="007F5963">
        <w:tc>
          <w:tcPr>
            <w:tcW w:w="2588" w:type="dxa"/>
            <w:shd w:val="clear" w:color="auto" w:fill="auto"/>
          </w:tcPr>
          <w:p w14:paraId="76FE86C2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1D84A961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0562AD1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3597A77F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rPr>
                <w:szCs w:val="22"/>
              </w:rPr>
              <w:t>(-----------------)</w:t>
            </w:r>
          </w:p>
        </w:tc>
      </w:tr>
    </w:tbl>
    <w:p w14:paraId="5295FAFE" w14:textId="77777777" w:rsidR="00FB0900" w:rsidRPr="00FB0900" w:rsidRDefault="00FB0900" w:rsidP="00FB0900">
      <w:pPr>
        <w:pStyle w:val="Heading2"/>
        <w:spacing w:after="220"/>
        <w:rPr>
          <w:szCs w:val="22"/>
        </w:rPr>
      </w:pPr>
      <w:r w:rsidRPr="00FB0900">
        <w:rPr>
          <w:szCs w:val="22"/>
        </w:rPr>
        <w:t>VIENNA UNION ASSEMBLY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8"/>
        <w:gridCol w:w="352"/>
        <w:gridCol w:w="3840"/>
        <w:gridCol w:w="2625"/>
      </w:tblGrid>
      <w:tr w:rsidR="00FB0900" w:rsidRPr="00FB0900" w14:paraId="624C51C8" w14:textId="77777777" w:rsidTr="007F5963">
        <w:tc>
          <w:tcPr>
            <w:tcW w:w="2588" w:type="dxa"/>
            <w:shd w:val="clear" w:color="auto" w:fill="auto"/>
          </w:tcPr>
          <w:p w14:paraId="5ECAD630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2687C934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423E9A98" w14:textId="0B6CF5B7" w:rsidR="00FB0900" w:rsidRPr="00227C54" w:rsidRDefault="00042B6B" w:rsidP="007F5963">
            <w:pPr>
              <w:rPr>
                <w:szCs w:val="22"/>
              </w:rPr>
            </w:pPr>
            <w:r w:rsidRPr="00227C54">
              <w:t xml:space="preserve">Ljiljana KUTEROVAC </w:t>
            </w:r>
            <w:r w:rsidR="00FB0900" w:rsidRPr="00227C54">
              <w:t>(Ms</w:t>
            </w:r>
            <w:r w:rsidRPr="00227C54">
              <w:t>.</w:t>
            </w:r>
            <w:r w:rsidR="00FB0900" w:rsidRPr="00227C54">
              <w:t>)</w:t>
            </w:r>
          </w:p>
        </w:tc>
        <w:tc>
          <w:tcPr>
            <w:tcW w:w="2689" w:type="dxa"/>
            <w:shd w:val="clear" w:color="auto" w:fill="auto"/>
          </w:tcPr>
          <w:p w14:paraId="76BD96BA" w14:textId="7E1E47DA" w:rsidR="00FB0900" w:rsidRPr="00227C54" w:rsidRDefault="00FB0900" w:rsidP="007F5963">
            <w:pPr>
              <w:ind w:left="91"/>
              <w:rPr>
                <w:szCs w:val="22"/>
              </w:rPr>
            </w:pPr>
            <w:r w:rsidRPr="00227C54">
              <w:rPr>
                <w:szCs w:val="22"/>
              </w:rPr>
              <w:t>(</w:t>
            </w:r>
            <w:r w:rsidR="00042B6B" w:rsidRPr="00227C54">
              <w:rPr>
                <w:szCs w:val="22"/>
              </w:rPr>
              <w:t>Croatia</w:t>
            </w:r>
            <w:r w:rsidRPr="00227C54">
              <w:rPr>
                <w:szCs w:val="22"/>
              </w:rPr>
              <w:t>)</w:t>
            </w:r>
          </w:p>
        </w:tc>
      </w:tr>
      <w:tr w:rsidR="00FB0900" w:rsidRPr="00FB0900" w14:paraId="3C3733A6" w14:textId="77777777" w:rsidTr="007F5963">
        <w:tc>
          <w:tcPr>
            <w:tcW w:w="2588" w:type="dxa"/>
            <w:shd w:val="clear" w:color="auto" w:fill="auto"/>
          </w:tcPr>
          <w:p w14:paraId="24EA5B5F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4DC00CB3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5BB409EA" w14:textId="77777777" w:rsidR="00FB0900" w:rsidRPr="00FB0900" w:rsidRDefault="00FB0900" w:rsidP="007F5963">
            <w:pPr>
              <w:rPr>
                <w:bCs/>
                <w:caps/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24ED3C83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t>(-----------------)</w:t>
            </w:r>
          </w:p>
        </w:tc>
      </w:tr>
      <w:tr w:rsidR="00FB0900" w:rsidRPr="00FB0900" w14:paraId="064CDE8B" w14:textId="77777777" w:rsidTr="007F5963">
        <w:tc>
          <w:tcPr>
            <w:tcW w:w="2588" w:type="dxa"/>
            <w:shd w:val="clear" w:color="auto" w:fill="auto"/>
          </w:tcPr>
          <w:p w14:paraId="2CC53AC7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256CA51C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5406DB3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2614C817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rPr>
                <w:szCs w:val="22"/>
              </w:rPr>
              <w:t>(-----------------)</w:t>
            </w:r>
          </w:p>
        </w:tc>
      </w:tr>
    </w:tbl>
    <w:p w14:paraId="4E023936" w14:textId="77777777" w:rsidR="00FB0900" w:rsidRPr="00FB0900" w:rsidRDefault="00FB0900" w:rsidP="00FB0900">
      <w:pPr>
        <w:pStyle w:val="Heading2"/>
        <w:spacing w:after="220"/>
      </w:pPr>
      <w:r w:rsidRPr="00FB0900">
        <w:t>ASSEMBLY OF THE WIPO COPYRIGHT TREATY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7"/>
        <w:gridCol w:w="352"/>
        <w:gridCol w:w="3828"/>
        <w:gridCol w:w="2638"/>
      </w:tblGrid>
      <w:tr w:rsidR="00FB0900" w:rsidRPr="00FB0900" w14:paraId="1352543C" w14:textId="77777777" w:rsidTr="007F5963">
        <w:tc>
          <w:tcPr>
            <w:tcW w:w="2588" w:type="dxa"/>
            <w:shd w:val="clear" w:color="auto" w:fill="auto"/>
          </w:tcPr>
          <w:p w14:paraId="4659A7BB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788485F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0F14A7E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Kamran IMANOV (Mr.)</w:t>
            </w:r>
          </w:p>
        </w:tc>
        <w:tc>
          <w:tcPr>
            <w:tcW w:w="2689" w:type="dxa"/>
            <w:shd w:val="clear" w:color="auto" w:fill="auto"/>
          </w:tcPr>
          <w:p w14:paraId="2679377C" w14:textId="77777777" w:rsidR="00FB0900" w:rsidRPr="00FB0900" w:rsidRDefault="00FB0900" w:rsidP="007F5963">
            <w:pPr>
              <w:ind w:left="91"/>
              <w:rPr>
                <w:szCs w:val="22"/>
              </w:rPr>
            </w:pPr>
            <w:r w:rsidRPr="00FB0900">
              <w:rPr>
                <w:szCs w:val="22"/>
              </w:rPr>
              <w:t>(Azerbaijan)</w:t>
            </w:r>
          </w:p>
        </w:tc>
      </w:tr>
      <w:tr w:rsidR="00FB0900" w:rsidRPr="00FB0900" w14:paraId="26432833" w14:textId="77777777" w:rsidTr="007F5963">
        <w:tc>
          <w:tcPr>
            <w:tcW w:w="2588" w:type="dxa"/>
            <w:shd w:val="clear" w:color="auto" w:fill="auto"/>
          </w:tcPr>
          <w:p w14:paraId="58764083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4B95BCB4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4A751A6F" w14:textId="27730638" w:rsidR="00FB0900" w:rsidRPr="00F4554D" w:rsidRDefault="00650FA6" w:rsidP="007F5963">
            <w:pPr>
              <w:rPr>
                <w:bCs/>
                <w:caps/>
                <w:szCs w:val="22"/>
              </w:rPr>
            </w:pPr>
            <w:proofErr w:type="spellStart"/>
            <w:r w:rsidRPr="00F4554D">
              <w:t>Keitseng</w:t>
            </w:r>
            <w:proofErr w:type="spellEnd"/>
            <w:r w:rsidRPr="00F4554D">
              <w:t xml:space="preserve"> </w:t>
            </w:r>
            <w:proofErr w:type="spellStart"/>
            <w:r w:rsidRPr="00F4554D">
              <w:t>Nkah</w:t>
            </w:r>
            <w:proofErr w:type="spellEnd"/>
            <w:r w:rsidRPr="00F4554D">
              <w:t xml:space="preserve"> MONYATSI </w:t>
            </w:r>
            <w:r w:rsidR="00FB0900" w:rsidRPr="00F4554D">
              <w:t>(Ms</w:t>
            </w:r>
            <w:r w:rsidRPr="00F4554D">
              <w:t>.</w:t>
            </w:r>
            <w:r w:rsidR="00FB0900" w:rsidRPr="00F4554D">
              <w:t>)</w:t>
            </w:r>
          </w:p>
        </w:tc>
        <w:tc>
          <w:tcPr>
            <w:tcW w:w="2689" w:type="dxa"/>
            <w:shd w:val="clear" w:color="auto" w:fill="auto"/>
          </w:tcPr>
          <w:p w14:paraId="0983F463" w14:textId="14EC49AF" w:rsidR="00FB0900" w:rsidRPr="00F4554D" w:rsidRDefault="00FB0900" w:rsidP="007F5963">
            <w:pPr>
              <w:ind w:left="91"/>
              <w:rPr>
                <w:szCs w:val="22"/>
              </w:rPr>
            </w:pPr>
            <w:r w:rsidRPr="00F4554D">
              <w:t>(</w:t>
            </w:r>
            <w:r w:rsidR="00650FA6" w:rsidRPr="00F4554D">
              <w:t>Botswana)</w:t>
            </w:r>
          </w:p>
        </w:tc>
      </w:tr>
      <w:tr w:rsidR="00FB0900" w:rsidRPr="00FB0900" w14:paraId="550D00ED" w14:textId="77777777" w:rsidTr="007F5963">
        <w:tc>
          <w:tcPr>
            <w:tcW w:w="2588" w:type="dxa"/>
            <w:shd w:val="clear" w:color="auto" w:fill="auto"/>
          </w:tcPr>
          <w:p w14:paraId="7969E2C6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6E2DB33F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6A4278B0" w14:textId="34647A48" w:rsidR="00FB0900" w:rsidRPr="00FB0900" w:rsidRDefault="003D585D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131CDB12" w14:textId="3ABF1067" w:rsidR="00FB0900" w:rsidRPr="00FB0900" w:rsidRDefault="003D585D" w:rsidP="007F5963">
            <w:pPr>
              <w:ind w:left="91"/>
              <w:rPr>
                <w:szCs w:val="22"/>
              </w:rPr>
            </w:pPr>
            <w:r w:rsidRPr="00FB0900">
              <w:t>(-----------------)</w:t>
            </w:r>
          </w:p>
        </w:tc>
      </w:tr>
    </w:tbl>
    <w:p w14:paraId="4D8AF4EB" w14:textId="77777777" w:rsidR="00FB0900" w:rsidRPr="00FB0900" w:rsidRDefault="00FB0900" w:rsidP="00FB0900">
      <w:pPr>
        <w:pStyle w:val="Heading2"/>
        <w:spacing w:after="220"/>
      </w:pPr>
      <w:r w:rsidRPr="00FB0900">
        <w:t>ASSEMBLY OF THE WIPO PERFORMANCES AND PHONOGRAMS TREATY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7"/>
        <w:gridCol w:w="352"/>
        <w:gridCol w:w="3845"/>
        <w:gridCol w:w="2621"/>
      </w:tblGrid>
      <w:tr w:rsidR="00FB0900" w:rsidRPr="00FB0900" w14:paraId="2602F5DF" w14:textId="77777777" w:rsidTr="007F5963">
        <w:tc>
          <w:tcPr>
            <w:tcW w:w="2588" w:type="dxa"/>
            <w:shd w:val="clear" w:color="auto" w:fill="auto"/>
          </w:tcPr>
          <w:p w14:paraId="66E2B6A2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228547D5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6E218E31" w14:textId="77777777" w:rsidR="00FB0900" w:rsidRPr="00FB0900" w:rsidRDefault="00FB0900" w:rsidP="007F5963">
            <w:r w:rsidRPr="00FB0900">
              <w:t>Mercy KAINOBWISHO (Ms.)</w:t>
            </w:r>
          </w:p>
        </w:tc>
        <w:tc>
          <w:tcPr>
            <w:tcW w:w="2689" w:type="dxa"/>
            <w:shd w:val="clear" w:color="auto" w:fill="auto"/>
          </w:tcPr>
          <w:p w14:paraId="1858E983" w14:textId="77777777" w:rsidR="00FB0900" w:rsidRPr="00FB0900" w:rsidRDefault="00FB0900" w:rsidP="007F5963">
            <w:r w:rsidRPr="00FB0900">
              <w:t>(Uganda)</w:t>
            </w:r>
          </w:p>
        </w:tc>
      </w:tr>
      <w:tr w:rsidR="00FB0900" w:rsidRPr="00FB0900" w14:paraId="2FF14FFC" w14:textId="77777777" w:rsidTr="007F5963">
        <w:tc>
          <w:tcPr>
            <w:tcW w:w="2588" w:type="dxa"/>
            <w:shd w:val="clear" w:color="auto" w:fill="auto"/>
          </w:tcPr>
          <w:p w14:paraId="5A9F3717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2911475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16EADA95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4AD030EA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(-----------------)</w:t>
            </w:r>
          </w:p>
        </w:tc>
      </w:tr>
      <w:tr w:rsidR="00FB0900" w:rsidRPr="00FB0900" w14:paraId="55168677" w14:textId="77777777" w:rsidTr="007F5963">
        <w:tc>
          <w:tcPr>
            <w:tcW w:w="2588" w:type="dxa"/>
            <w:shd w:val="clear" w:color="auto" w:fill="auto"/>
          </w:tcPr>
          <w:p w14:paraId="57963B41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396C1C1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037F1C71" w14:textId="77777777" w:rsidR="00FB0900" w:rsidRPr="00FB0900" w:rsidRDefault="00FB0900" w:rsidP="007F5963">
            <w:pPr>
              <w:rPr>
                <w:bCs/>
                <w:szCs w:val="22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3E72CC5B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t>(-----------------)</w:t>
            </w:r>
          </w:p>
        </w:tc>
      </w:tr>
    </w:tbl>
    <w:p w14:paraId="5C31610A" w14:textId="77777777" w:rsidR="00FB0900" w:rsidRPr="00FB0900" w:rsidRDefault="00FB0900" w:rsidP="00FB0900">
      <w:pPr>
        <w:pStyle w:val="Heading2"/>
        <w:tabs>
          <w:tab w:val="left" w:pos="6840"/>
        </w:tabs>
        <w:spacing w:after="220"/>
      </w:pPr>
      <w:r w:rsidRPr="00FB0900">
        <w:t>ASSEMBLY OF THE PATENT LAW TREATY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41"/>
        <w:gridCol w:w="352"/>
        <w:gridCol w:w="3831"/>
        <w:gridCol w:w="2631"/>
      </w:tblGrid>
      <w:tr w:rsidR="00FB0900" w:rsidRPr="00FB0900" w14:paraId="255D04A5" w14:textId="77777777" w:rsidTr="007F5963">
        <w:tc>
          <w:tcPr>
            <w:tcW w:w="2588" w:type="dxa"/>
            <w:shd w:val="clear" w:color="auto" w:fill="auto"/>
          </w:tcPr>
          <w:p w14:paraId="6D64A65B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494ED636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707CB7D8" w14:textId="29D5CFAC" w:rsidR="00FB0900" w:rsidRPr="00FB0900" w:rsidRDefault="00A61574" w:rsidP="007F5963">
            <w:pPr>
              <w:rPr>
                <w:caps/>
                <w:szCs w:val="22"/>
              </w:rPr>
            </w:pPr>
            <w:r w:rsidRPr="006863DD">
              <w:rPr>
                <w:lang w:val="et-EE"/>
              </w:rPr>
              <w:t>Vita KASCĖNĖ</w:t>
            </w:r>
            <w:r w:rsidRPr="00FB0900">
              <w:t xml:space="preserve"> </w:t>
            </w:r>
            <w:r w:rsidR="00FB0900" w:rsidRPr="00FB0900">
              <w:t>(Ms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89" w:type="dxa"/>
            <w:shd w:val="clear" w:color="auto" w:fill="auto"/>
          </w:tcPr>
          <w:p w14:paraId="7BA5DEB0" w14:textId="3A6886CC" w:rsidR="00FB0900" w:rsidRPr="00FB0900" w:rsidRDefault="00FB0900" w:rsidP="007F5963">
            <w:r w:rsidRPr="00FB0900">
              <w:t>(</w:t>
            </w:r>
            <w:r w:rsidR="00A61574">
              <w:t>Lithuania</w:t>
            </w:r>
            <w:r w:rsidRPr="00FB0900">
              <w:t>)</w:t>
            </w:r>
          </w:p>
        </w:tc>
      </w:tr>
      <w:tr w:rsidR="00FB0900" w:rsidRPr="00FB0900" w14:paraId="50A5855B" w14:textId="77777777" w:rsidTr="007F5963">
        <w:tc>
          <w:tcPr>
            <w:tcW w:w="2588" w:type="dxa"/>
            <w:shd w:val="clear" w:color="auto" w:fill="auto"/>
          </w:tcPr>
          <w:p w14:paraId="7C87E768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Chairs:</w:t>
            </w:r>
          </w:p>
        </w:tc>
        <w:tc>
          <w:tcPr>
            <w:tcW w:w="355" w:type="dxa"/>
            <w:shd w:val="clear" w:color="auto" w:fill="auto"/>
          </w:tcPr>
          <w:p w14:paraId="04C58D33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29C6A04A" w14:textId="77777777" w:rsidR="00FB0900" w:rsidRPr="00FB0900" w:rsidRDefault="00FB0900" w:rsidP="007F5963"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44000AA7" w14:textId="77777777" w:rsidR="00FB0900" w:rsidRPr="00FB0900" w:rsidRDefault="00FB0900" w:rsidP="007F5963">
            <w:r w:rsidRPr="00FB0900">
              <w:t>(-----------------)</w:t>
            </w:r>
          </w:p>
        </w:tc>
      </w:tr>
      <w:tr w:rsidR="00FB0900" w:rsidRPr="00FB0900" w14:paraId="763D97B0" w14:textId="77777777" w:rsidTr="007F5963">
        <w:tc>
          <w:tcPr>
            <w:tcW w:w="2588" w:type="dxa"/>
            <w:shd w:val="clear" w:color="auto" w:fill="auto"/>
          </w:tcPr>
          <w:p w14:paraId="78F9C1FB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</w:p>
        </w:tc>
        <w:tc>
          <w:tcPr>
            <w:tcW w:w="355" w:type="dxa"/>
            <w:shd w:val="clear" w:color="auto" w:fill="auto"/>
          </w:tcPr>
          <w:p w14:paraId="2093B6CB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5DD83FEB" w14:textId="77777777" w:rsidR="00FB0900" w:rsidRPr="00FB0900" w:rsidRDefault="00FB0900" w:rsidP="007F5963">
            <w:pPr>
              <w:rPr>
                <w:lang w:val="fr-CH"/>
              </w:rPr>
            </w:pPr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4C1900B9" w14:textId="77777777" w:rsidR="00FB0900" w:rsidRPr="00FB0900" w:rsidRDefault="00FB0900" w:rsidP="007F5963">
            <w:r w:rsidRPr="00FB0900">
              <w:t>(-----------------)</w:t>
            </w:r>
          </w:p>
        </w:tc>
      </w:tr>
    </w:tbl>
    <w:p w14:paraId="33F13D04" w14:textId="77777777" w:rsidR="00FB0900" w:rsidRPr="00FB0900" w:rsidRDefault="00FB0900" w:rsidP="00FB0900">
      <w:pPr>
        <w:pStyle w:val="Heading2"/>
        <w:spacing w:after="220"/>
      </w:pPr>
      <w:r w:rsidRPr="00FB0900">
        <w:t>ASSEMBLY OF THE SINGAPORE TREATY ON THE LAW OF TRADEMARKS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352"/>
        <w:gridCol w:w="3827"/>
        <w:gridCol w:w="2637"/>
      </w:tblGrid>
      <w:tr w:rsidR="00FB0900" w:rsidRPr="00FB0900" w14:paraId="0392ADFF" w14:textId="77777777" w:rsidTr="007F5963">
        <w:tc>
          <w:tcPr>
            <w:tcW w:w="2588" w:type="dxa"/>
            <w:shd w:val="clear" w:color="auto" w:fill="auto"/>
          </w:tcPr>
          <w:p w14:paraId="48BE8284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4FA1E76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11375860" w14:textId="0F8BF188" w:rsidR="00FB0900" w:rsidRPr="00FB0900" w:rsidRDefault="00B31BB9" w:rsidP="007F5963">
            <w:pPr>
              <w:rPr>
                <w:caps/>
                <w:szCs w:val="22"/>
              </w:rPr>
            </w:pPr>
            <w:r w:rsidRPr="000B2CF8">
              <w:t>Magnus AHLGREN</w:t>
            </w:r>
            <w:r w:rsidR="00FB0900" w:rsidRPr="00FB0900">
              <w:t xml:space="preserve"> (Mr</w:t>
            </w:r>
            <w:r>
              <w:t>.</w:t>
            </w:r>
            <w:r w:rsidR="00FB0900" w:rsidRPr="00FB0900">
              <w:t>)</w:t>
            </w:r>
          </w:p>
        </w:tc>
        <w:tc>
          <w:tcPr>
            <w:tcW w:w="2689" w:type="dxa"/>
            <w:shd w:val="clear" w:color="auto" w:fill="auto"/>
          </w:tcPr>
          <w:p w14:paraId="13461B51" w14:textId="4D4CB013" w:rsidR="00FB0900" w:rsidRPr="00FB0900" w:rsidRDefault="00FB0900" w:rsidP="007F5963">
            <w:r w:rsidRPr="00FB0900">
              <w:t>(</w:t>
            </w:r>
            <w:r w:rsidR="00B31BB9">
              <w:t>Sweden</w:t>
            </w:r>
            <w:r w:rsidRPr="00FB0900">
              <w:t>)</w:t>
            </w:r>
          </w:p>
        </w:tc>
      </w:tr>
      <w:tr w:rsidR="00FB0900" w:rsidRPr="00FB0900" w14:paraId="531B69D4" w14:textId="77777777" w:rsidTr="007F5963">
        <w:tc>
          <w:tcPr>
            <w:tcW w:w="2588" w:type="dxa"/>
            <w:shd w:val="clear" w:color="auto" w:fill="auto"/>
          </w:tcPr>
          <w:p w14:paraId="2D29D2A0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</w:t>
            </w:r>
            <w:r w:rsidRPr="00FB0900">
              <w:rPr>
                <w:szCs w:val="22"/>
                <w:lang w:val="fr-FR"/>
              </w:rPr>
              <w:t>airs:</w:t>
            </w:r>
          </w:p>
        </w:tc>
        <w:tc>
          <w:tcPr>
            <w:tcW w:w="355" w:type="dxa"/>
            <w:shd w:val="clear" w:color="auto" w:fill="auto"/>
          </w:tcPr>
          <w:p w14:paraId="38820670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6F3DC702" w14:textId="78D7FB9E" w:rsidR="00FB0900" w:rsidRPr="00FB0900" w:rsidRDefault="003D585D" w:rsidP="007F5963">
            <w:proofErr w:type="spellStart"/>
            <w:r w:rsidRPr="00052C2B">
              <w:t>Juteau</w:t>
            </w:r>
            <w:proofErr w:type="spellEnd"/>
            <w:r w:rsidRPr="00052C2B">
              <w:t xml:space="preserve"> </w:t>
            </w:r>
            <w:proofErr w:type="spellStart"/>
            <w:r w:rsidRPr="00052C2B">
              <w:t>Deadjufo</w:t>
            </w:r>
            <w:proofErr w:type="spellEnd"/>
            <w:r w:rsidRPr="00052C2B">
              <w:t xml:space="preserve"> TOUSSE</w:t>
            </w:r>
            <w:r w:rsidRPr="00FB0900">
              <w:t xml:space="preserve"> (Mr</w:t>
            </w:r>
            <w:r>
              <w:t>.</w:t>
            </w:r>
            <w:r w:rsidRPr="00FB0900">
              <w:t>)</w:t>
            </w:r>
          </w:p>
        </w:tc>
        <w:tc>
          <w:tcPr>
            <w:tcW w:w="2689" w:type="dxa"/>
            <w:shd w:val="clear" w:color="auto" w:fill="auto"/>
          </w:tcPr>
          <w:p w14:paraId="30088D24" w14:textId="3CE768A5" w:rsidR="00FB0900" w:rsidRPr="00FB0900" w:rsidRDefault="00FB0900" w:rsidP="007F5963">
            <w:r w:rsidRPr="00FB0900">
              <w:t>(</w:t>
            </w:r>
            <w:r w:rsidR="003D585D">
              <w:t>African Intellectual Property Organization (OAPI)</w:t>
            </w:r>
            <w:r w:rsidRPr="00FB0900">
              <w:t>)</w:t>
            </w:r>
          </w:p>
        </w:tc>
      </w:tr>
      <w:tr w:rsidR="00FB0900" w:rsidRPr="00FB0900" w14:paraId="7B7B6B26" w14:textId="77777777" w:rsidTr="007F5963">
        <w:tc>
          <w:tcPr>
            <w:tcW w:w="2588" w:type="dxa"/>
            <w:shd w:val="clear" w:color="auto" w:fill="auto"/>
          </w:tcPr>
          <w:p w14:paraId="5DB7DC5B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718D6FF0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5A0C4512" w14:textId="77777777" w:rsidR="00FB0900" w:rsidRPr="00FB0900" w:rsidRDefault="00FB0900" w:rsidP="007F5963">
            <w:r w:rsidRPr="00FB0900">
              <w:t>-------------------------------- (Mr/Ms)</w:t>
            </w:r>
          </w:p>
        </w:tc>
        <w:tc>
          <w:tcPr>
            <w:tcW w:w="2689" w:type="dxa"/>
            <w:shd w:val="clear" w:color="auto" w:fill="auto"/>
          </w:tcPr>
          <w:p w14:paraId="23C2992F" w14:textId="77777777" w:rsidR="00FB0900" w:rsidRPr="00FB0900" w:rsidRDefault="00FB0900" w:rsidP="007F5963">
            <w:r w:rsidRPr="00FB0900">
              <w:t>(-----------------)</w:t>
            </w:r>
          </w:p>
        </w:tc>
      </w:tr>
    </w:tbl>
    <w:p w14:paraId="48CA9128" w14:textId="77777777" w:rsidR="00FB0900" w:rsidRPr="00FB0900" w:rsidRDefault="00FB0900" w:rsidP="00FB0900">
      <w:pPr>
        <w:pStyle w:val="Heading2"/>
        <w:spacing w:after="220"/>
      </w:pPr>
      <w:r w:rsidRPr="00FB0900">
        <w:lastRenderedPageBreak/>
        <w:t>ASSEMBLY OF MARRAKESH TREATY TO FACILITATE ACCESS TO PUBLISHED WORKS FOR PERSONS WHO ARE BLIND, VISUALLY IMPAIRED OR OTHERWISE PRINT DISABLED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50"/>
        <w:gridCol w:w="352"/>
        <w:gridCol w:w="3841"/>
        <w:gridCol w:w="2612"/>
      </w:tblGrid>
      <w:tr w:rsidR="00FB0900" w:rsidRPr="00FB0900" w14:paraId="2C2B090A" w14:textId="77777777" w:rsidTr="007F5963">
        <w:tc>
          <w:tcPr>
            <w:tcW w:w="2550" w:type="dxa"/>
            <w:shd w:val="clear" w:color="auto" w:fill="auto"/>
          </w:tcPr>
          <w:p w14:paraId="1E2F8B38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2" w:type="dxa"/>
            <w:shd w:val="clear" w:color="auto" w:fill="auto"/>
          </w:tcPr>
          <w:p w14:paraId="20FC9519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14F0AAF0" w14:textId="3A31BDC8" w:rsidR="00FB0900" w:rsidRPr="00FB0900" w:rsidRDefault="00845B1A" w:rsidP="007F5963">
            <w:pPr>
              <w:rPr>
                <w:caps/>
                <w:szCs w:val="22"/>
                <w:lang w:val="es-ES_tradnl"/>
              </w:rPr>
            </w:pPr>
            <w:r w:rsidRPr="00FB0900">
              <w:t>Franklin PONKA SEUKAM (Mr.</w:t>
            </w:r>
            <w:r w:rsidR="0093783D">
              <w:t>)</w:t>
            </w:r>
          </w:p>
        </w:tc>
        <w:tc>
          <w:tcPr>
            <w:tcW w:w="2612" w:type="dxa"/>
            <w:shd w:val="clear" w:color="auto" w:fill="auto"/>
          </w:tcPr>
          <w:p w14:paraId="6FDA7E45" w14:textId="08CCAB41" w:rsidR="00FB0900" w:rsidRPr="00FB0900" w:rsidRDefault="00845B1A" w:rsidP="007F5963">
            <w:r w:rsidRPr="00FB0900">
              <w:t>(Cameroon)</w:t>
            </w:r>
          </w:p>
        </w:tc>
      </w:tr>
      <w:tr w:rsidR="00FB0900" w:rsidRPr="00FB0900" w14:paraId="66C6B7F4" w14:textId="77777777" w:rsidTr="007F5963">
        <w:tc>
          <w:tcPr>
            <w:tcW w:w="2550" w:type="dxa"/>
            <w:shd w:val="clear" w:color="auto" w:fill="auto"/>
          </w:tcPr>
          <w:p w14:paraId="2D2D8D30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</w:t>
            </w:r>
            <w:r w:rsidRPr="00FB0900">
              <w:rPr>
                <w:szCs w:val="22"/>
                <w:lang w:val="fr-FR"/>
              </w:rPr>
              <w:t>airs:</w:t>
            </w:r>
          </w:p>
        </w:tc>
        <w:tc>
          <w:tcPr>
            <w:tcW w:w="352" w:type="dxa"/>
            <w:shd w:val="clear" w:color="auto" w:fill="auto"/>
          </w:tcPr>
          <w:p w14:paraId="478E3DFB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36ECB454" w14:textId="503D02BA" w:rsidR="00FB0900" w:rsidRPr="00845B1A" w:rsidRDefault="00845B1A" w:rsidP="007F5963">
            <w:pPr>
              <w:rPr>
                <w:lang w:val="es-ES_tradnl"/>
              </w:rPr>
            </w:pPr>
            <w:r w:rsidRPr="00FB0900">
              <w:rPr>
                <w:lang w:val="es-ES_tradnl"/>
              </w:rPr>
              <w:t>Flor de María GARCÍA DÍAZ</w:t>
            </w:r>
            <w:r w:rsidRPr="00845B1A">
              <w:rPr>
                <w:lang w:val="es-ES_tradnl"/>
              </w:rPr>
              <w:t xml:space="preserve"> </w:t>
            </w:r>
            <w:r w:rsidR="00FB0900" w:rsidRPr="00845B1A">
              <w:rPr>
                <w:lang w:val="es-ES_tradnl"/>
              </w:rPr>
              <w:t>(Ms</w:t>
            </w:r>
            <w:r>
              <w:rPr>
                <w:lang w:val="es-ES_tradnl"/>
              </w:rPr>
              <w:t>.</w:t>
            </w:r>
            <w:r w:rsidR="00FB0900" w:rsidRPr="00845B1A">
              <w:rPr>
                <w:lang w:val="es-ES_tradnl"/>
              </w:rPr>
              <w:t>)</w:t>
            </w:r>
          </w:p>
        </w:tc>
        <w:tc>
          <w:tcPr>
            <w:tcW w:w="2612" w:type="dxa"/>
            <w:shd w:val="clear" w:color="auto" w:fill="auto"/>
          </w:tcPr>
          <w:p w14:paraId="31CED4CE" w14:textId="4FAF5AA4" w:rsidR="00FB0900" w:rsidRPr="00FB0900" w:rsidRDefault="00845B1A" w:rsidP="007F5963">
            <w:r w:rsidRPr="00FB0900">
              <w:t>(Guatemala)</w:t>
            </w:r>
          </w:p>
        </w:tc>
      </w:tr>
      <w:tr w:rsidR="00FB0900" w:rsidRPr="00FB0900" w14:paraId="2BE009D8" w14:textId="77777777" w:rsidTr="007F5963">
        <w:tc>
          <w:tcPr>
            <w:tcW w:w="2550" w:type="dxa"/>
            <w:shd w:val="clear" w:color="auto" w:fill="auto"/>
          </w:tcPr>
          <w:p w14:paraId="708BF2AA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2" w:type="dxa"/>
            <w:shd w:val="clear" w:color="auto" w:fill="auto"/>
          </w:tcPr>
          <w:p w14:paraId="43E95A98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841" w:type="dxa"/>
            <w:shd w:val="clear" w:color="auto" w:fill="auto"/>
          </w:tcPr>
          <w:p w14:paraId="6A45565A" w14:textId="031D5F3F" w:rsidR="00FB0900" w:rsidRPr="005347D9" w:rsidRDefault="005347D9" w:rsidP="007F5963">
            <w:pPr>
              <w:rPr>
                <w:lang w:val="es-ES_tradnl"/>
              </w:rPr>
            </w:pPr>
            <w:r w:rsidRPr="005347D9">
              <w:rPr>
                <w:lang w:val="es-ES_tradnl"/>
              </w:rPr>
              <w:t xml:space="preserve">Brigitte DA COSTA-VILLALUZ </w:t>
            </w:r>
            <w:r w:rsidR="00FB0900" w:rsidRPr="005347D9">
              <w:rPr>
                <w:lang w:val="es-ES_tradnl"/>
              </w:rPr>
              <w:t>(Ms</w:t>
            </w:r>
            <w:r w:rsidRPr="005347D9">
              <w:rPr>
                <w:lang w:val="es-ES_tradnl"/>
              </w:rPr>
              <w:t>.</w:t>
            </w:r>
            <w:r w:rsidR="00FB0900" w:rsidRPr="005347D9">
              <w:rPr>
                <w:lang w:val="es-ES_tradnl"/>
              </w:rPr>
              <w:t>)</w:t>
            </w:r>
          </w:p>
        </w:tc>
        <w:tc>
          <w:tcPr>
            <w:tcW w:w="2612" w:type="dxa"/>
            <w:shd w:val="clear" w:color="auto" w:fill="auto"/>
          </w:tcPr>
          <w:p w14:paraId="010EB26F" w14:textId="3CBEF163" w:rsidR="00FB0900" w:rsidRPr="00FB0900" w:rsidRDefault="00FB0900" w:rsidP="007F5963">
            <w:r w:rsidRPr="00FB0900">
              <w:t>(</w:t>
            </w:r>
            <w:r w:rsidR="005347D9">
              <w:t>Philippines</w:t>
            </w:r>
            <w:r w:rsidRPr="00FB0900">
              <w:t>)</w:t>
            </w:r>
          </w:p>
        </w:tc>
      </w:tr>
    </w:tbl>
    <w:p w14:paraId="4CE65BD1" w14:textId="77777777" w:rsidR="00FB0900" w:rsidRPr="00FB0900" w:rsidRDefault="00FB0900" w:rsidP="00FB0900">
      <w:pPr>
        <w:pStyle w:val="Heading2"/>
        <w:spacing w:after="220"/>
      </w:pPr>
      <w:r w:rsidRPr="00FB0900">
        <w:t>ASSEMBLY OF THE BEIJING TREATY ON AUDIOVISUAL PERFORMANCES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39"/>
        <w:gridCol w:w="352"/>
        <w:gridCol w:w="3832"/>
        <w:gridCol w:w="2632"/>
      </w:tblGrid>
      <w:tr w:rsidR="00FB0900" w:rsidRPr="00FB0900" w14:paraId="5DFE7334" w14:textId="77777777" w:rsidTr="007F5963">
        <w:tc>
          <w:tcPr>
            <w:tcW w:w="2588" w:type="dxa"/>
            <w:shd w:val="clear" w:color="auto" w:fill="auto"/>
          </w:tcPr>
          <w:p w14:paraId="3C5D36AF" w14:textId="77777777" w:rsidR="00FB0900" w:rsidRPr="00FB0900" w:rsidRDefault="00FB0900" w:rsidP="007F5963">
            <w:pPr>
              <w:rPr>
                <w:caps/>
                <w:szCs w:val="22"/>
              </w:rPr>
            </w:pPr>
            <w:r w:rsidRPr="00FB0900">
              <w:rPr>
                <w:szCs w:val="22"/>
              </w:rPr>
              <w:t>Chair:</w:t>
            </w:r>
          </w:p>
        </w:tc>
        <w:tc>
          <w:tcPr>
            <w:tcW w:w="355" w:type="dxa"/>
            <w:shd w:val="clear" w:color="auto" w:fill="auto"/>
          </w:tcPr>
          <w:p w14:paraId="5F0799F6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41AA49A9" w14:textId="77777777" w:rsidR="00FB0900" w:rsidRPr="00D35AC3" w:rsidRDefault="00FB0900" w:rsidP="007F5963">
            <w:pPr>
              <w:rPr>
                <w:caps/>
                <w:szCs w:val="22"/>
                <w:lang w:val="it-IT"/>
              </w:rPr>
            </w:pPr>
            <w:r w:rsidRPr="00D35AC3">
              <w:rPr>
                <w:lang w:val="it-IT"/>
              </w:rPr>
              <w:t>Ahmed Essa AL-SULAITI (Mr.)</w:t>
            </w:r>
          </w:p>
        </w:tc>
        <w:tc>
          <w:tcPr>
            <w:tcW w:w="2689" w:type="dxa"/>
            <w:shd w:val="clear" w:color="auto" w:fill="auto"/>
          </w:tcPr>
          <w:p w14:paraId="3CD8A353" w14:textId="77777777" w:rsidR="00FB0900" w:rsidRPr="00FB0900" w:rsidRDefault="00FB0900" w:rsidP="007F5963">
            <w:r w:rsidRPr="00FB0900">
              <w:t>(Qatar)</w:t>
            </w:r>
          </w:p>
        </w:tc>
      </w:tr>
      <w:tr w:rsidR="00FB0900" w:rsidRPr="00FB0900" w14:paraId="69D7D15E" w14:textId="77777777" w:rsidTr="007F5963">
        <w:tc>
          <w:tcPr>
            <w:tcW w:w="2588" w:type="dxa"/>
            <w:shd w:val="clear" w:color="auto" w:fill="auto"/>
          </w:tcPr>
          <w:p w14:paraId="059679BF" w14:textId="77777777" w:rsidR="00FB0900" w:rsidRPr="00FB0900" w:rsidRDefault="00FB0900" w:rsidP="007F5963">
            <w:pPr>
              <w:rPr>
                <w:caps/>
                <w:szCs w:val="22"/>
                <w:lang w:val="fr-FR"/>
              </w:rPr>
            </w:pPr>
            <w:r w:rsidRPr="00FB0900">
              <w:rPr>
                <w:szCs w:val="22"/>
              </w:rPr>
              <w:t>Vice</w:t>
            </w:r>
            <w:r w:rsidRPr="00FB0900">
              <w:rPr>
                <w:szCs w:val="22"/>
              </w:rPr>
              <w:noBreakHyphen/>
              <w:t>Ch</w:t>
            </w:r>
            <w:r w:rsidRPr="00FB0900">
              <w:rPr>
                <w:szCs w:val="22"/>
                <w:lang w:val="fr-FR"/>
              </w:rPr>
              <w:t>airs:</w:t>
            </w:r>
          </w:p>
        </w:tc>
        <w:tc>
          <w:tcPr>
            <w:tcW w:w="355" w:type="dxa"/>
            <w:shd w:val="clear" w:color="auto" w:fill="auto"/>
          </w:tcPr>
          <w:p w14:paraId="78C93E6B" w14:textId="77777777" w:rsidR="00FB0900" w:rsidRPr="00FB0900" w:rsidRDefault="00FB0900" w:rsidP="007F5963">
            <w:pPr>
              <w:rPr>
                <w:szCs w:val="22"/>
                <w:lang w:val="fr-FR"/>
              </w:rPr>
            </w:pPr>
            <w:r w:rsidRPr="00FB0900">
              <w:rPr>
                <w:szCs w:val="22"/>
                <w:lang w:val="fr-FR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5B6C8B40" w14:textId="77777777" w:rsidR="00FB0900" w:rsidRPr="00FB0900" w:rsidRDefault="00FB0900" w:rsidP="007F5963">
            <w:r w:rsidRPr="00FB0900">
              <w:t xml:space="preserve">WANG </w:t>
            </w:r>
            <w:proofErr w:type="spellStart"/>
            <w:r w:rsidRPr="00FB0900">
              <w:t>Zhicheng</w:t>
            </w:r>
            <w:proofErr w:type="spellEnd"/>
            <w:r w:rsidRPr="00FB0900">
              <w:t xml:space="preserve"> (Mr.)</w:t>
            </w:r>
          </w:p>
        </w:tc>
        <w:tc>
          <w:tcPr>
            <w:tcW w:w="2689" w:type="dxa"/>
            <w:shd w:val="clear" w:color="auto" w:fill="auto"/>
          </w:tcPr>
          <w:p w14:paraId="6E27042B" w14:textId="77777777" w:rsidR="00FB0900" w:rsidRPr="00FB0900" w:rsidRDefault="00FB0900" w:rsidP="007F5963">
            <w:r w:rsidRPr="00FB0900">
              <w:t>(China)</w:t>
            </w:r>
          </w:p>
        </w:tc>
      </w:tr>
      <w:tr w:rsidR="00FB0900" w:rsidRPr="00FB0900" w14:paraId="07A102A1" w14:textId="77777777" w:rsidTr="007F5963">
        <w:tc>
          <w:tcPr>
            <w:tcW w:w="2588" w:type="dxa"/>
            <w:shd w:val="clear" w:color="auto" w:fill="auto"/>
          </w:tcPr>
          <w:p w14:paraId="1787E4C8" w14:textId="77777777" w:rsidR="00FB0900" w:rsidRPr="00FB0900" w:rsidRDefault="00FB0900" w:rsidP="007F5963">
            <w:pPr>
              <w:rPr>
                <w:caps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14:paraId="53609A22" w14:textId="77777777" w:rsidR="00FB0900" w:rsidRPr="00FB0900" w:rsidRDefault="00FB0900" w:rsidP="007F5963">
            <w:pPr>
              <w:rPr>
                <w:szCs w:val="22"/>
              </w:rPr>
            </w:pPr>
            <w:r w:rsidRPr="00FB0900">
              <w:rPr>
                <w:szCs w:val="22"/>
              </w:rPr>
              <w:t>:</w:t>
            </w:r>
          </w:p>
        </w:tc>
        <w:tc>
          <w:tcPr>
            <w:tcW w:w="3939" w:type="dxa"/>
            <w:shd w:val="clear" w:color="auto" w:fill="auto"/>
          </w:tcPr>
          <w:p w14:paraId="3C05DD26" w14:textId="0524C601" w:rsidR="00FB0900" w:rsidRPr="00F4554D" w:rsidRDefault="008B1729" w:rsidP="007F5963">
            <w:proofErr w:type="spellStart"/>
            <w:r w:rsidRPr="00F4554D">
              <w:t>Keitseng</w:t>
            </w:r>
            <w:proofErr w:type="spellEnd"/>
            <w:r w:rsidRPr="00F4554D">
              <w:t xml:space="preserve"> </w:t>
            </w:r>
            <w:proofErr w:type="spellStart"/>
            <w:r w:rsidRPr="00F4554D">
              <w:t>Nkah</w:t>
            </w:r>
            <w:proofErr w:type="spellEnd"/>
            <w:r w:rsidRPr="00F4554D">
              <w:t xml:space="preserve"> MONYATSI (Ms.)</w:t>
            </w:r>
          </w:p>
        </w:tc>
        <w:tc>
          <w:tcPr>
            <w:tcW w:w="2689" w:type="dxa"/>
            <w:shd w:val="clear" w:color="auto" w:fill="auto"/>
          </w:tcPr>
          <w:p w14:paraId="4801C9A1" w14:textId="63FCC0E5" w:rsidR="00FB0900" w:rsidRPr="00F4554D" w:rsidRDefault="008B1729" w:rsidP="007F5963">
            <w:r w:rsidRPr="00F4554D">
              <w:t>(Botswana)</w:t>
            </w:r>
          </w:p>
        </w:tc>
      </w:tr>
    </w:tbl>
    <w:p w14:paraId="46EE857F" w14:textId="77777777" w:rsidR="00FB0900" w:rsidRPr="00E13208" w:rsidRDefault="00FB0900" w:rsidP="00FB0900">
      <w:pPr>
        <w:pStyle w:val="Endofdocument-Annex"/>
        <w:spacing w:before="720"/>
        <w:rPr>
          <w:lang w:val="fr-FR"/>
        </w:rPr>
      </w:pPr>
      <w:r w:rsidRPr="00FB0900">
        <w:rPr>
          <w:lang w:val="fr-CH"/>
        </w:rPr>
        <w:t>[</w:t>
      </w:r>
      <w:r w:rsidRPr="00FB0900">
        <w:rPr>
          <w:lang w:val="fr-FR"/>
        </w:rPr>
        <w:t>End of document]</w:t>
      </w:r>
    </w:p>
    <w:sectPr w:rsidR="00FB0900" w:rsidRPr="00E13208" w:rsidSect="00FB0900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054C9" w14:textId="77777777" w:rsidR="00FB0900" w:rsidRDefault="00FB0900">
      <w:r>
        <w:separator/>
      </w:r>
    </w:p>
  </w:endnote>
  <w:endnote w:type="continuationSeparator" w:id="0">
    <w:p w14:paraId="44BD9BDD" w14:textId="77777777" w:rsidR="00FB0900" w:rsidRDefault="00FB0900" w:rsidP="003B38C1">
      <w:r>
        <w:separator/>
      </w:r>
    </w:p>
    <w:p w14:paraId="39113B5C" w14:textId="77777777" w:rsidR="00FB0900" w:rsidRPr="003B38C1" w:rsidRDefault="00FB090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75991429" w14:textId="77777777" w:rsidR="00FB0900" w:rsidRPr="003B38C1" w:rsidRDefault="00FB090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 xml:space="preserve">[Endnote </w:t>
      </w:r>
      <w:proofErr w:type="gramStart"/>
      <w:r w:rsidRPr="003B38C1">
        <w:rPr>
          <w:sz w:val="17"/>
          <w:szCs w:val="17"/>
        </w:rPr>
        <w:t>continued on</w:t>
      </w:r>
      <w:proofErr w:type="gramEnd"/>
      <w:r w:rsidRPr="003B38C1">
        <w:rPr>
          <w:sz w:val="17"/>
          <w:szCs w:val="17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00F2" w14:textId="77777777" w:rsidR="00FB0900" w:rsidRDefault="00FB0900">
      <w:r>
        <w:separator/>
      </w:r>
    </w:p>
  </w:footnote>
  <w:footnote w:type="continuationSeparator" w:id="0">
    <w:p w14:paraId="229F7575" w14:textId="77777777" w:rsidR="00FB0900" w:rsidRDefault="00FB0900" w:rsidP="008B60B2">
      <w:r>
        <w:separator/>
      </w:r>
    </w:p>
    <w:p w14:paraId="5A69D3C2" w14:textId="77777777" w:rsidR="00FB0900" w:rsidRPr="00ED77FB" w:rsidRDefault="00FB090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3D41FBB6" w14:textId="77777777" w:rsidR="00FB0900" w:rsidRPr="00ED77FB" w:rsidRDefault="00FB090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 xml:space="preserve">[Footnote </w:t>
      </w:r>
      <w:proofErr w:type="gramStart"/>
      <w:r w:rsidRPr="00ED77FB">
        <w:rPr>
          <w:sz w:val="17"/>
          <w:szCs w:val="17"/>
        </w:rPr>
        <w:t>continued on</w:t>
      </w:r>
      <w:proofErr w:type="gramEnd"/>
      <w:r w:rsidRPr="00ED77FB">
        <w:rPr>
          <w:sz w:val="17"/>
          <w:szCs w:val="17"/>
        </w:rPr>
        <w:t xml:space="preserve"> next page]</w:t>
      </w:r>
    </w:p>
  </w:footnote>
  <w:footnote w:id="2">
    <w:p w14:paraId="47843D04" w14:textId="77777777" w:rsidR="00FB0900" w:rsidRPr="00F943FC" w:rsidRDefault="00FB0900" w:rsidP="00FB0900">
      <w:pPr>
        <w:pStyle w:val="FootnoteText"/>
        <w:tabs>
          <w:tab w:val="left" w:pos="284"/>
        </w:tabs>
      </w:pPr>
      <w:r>
        <w:rPr>
          <w:rStyle w:val="FootnoteReference"/>
        </w:rPr>
        <w:footnoteRef/>
      </w:r>
      <w:r>
        <w:tab/>
        <w:t>In accordance with Rule 3 of the Special Rules of Procedure of the WIPO Coordination Committee, this year the Chair must be elected from the delegates of the ordinary members of the Berne Union Executive Committee.</w:t>
      </w:r>
    </w:p>
  </w:footnote>
  <w:footnote w:id="3">
    <w:p w14:paraId="3725A12A" w14:textId="77777777" w:rsidR="00FB0900" w:rsidRPr="00F943FC" w:rsidRDefault="00FB0900" w:rsidP="00FB0900">
      <w:pPr>
        <w:pStyle w:val="FootnoteText"/>
        <w:tabs>
          <w:tab w:val="left" w:pos="284"/>
        </w:tabs>
      </w:pPr>
      <w:r>
        <w:rPr>
          <w:rStyle w:val="FootnoteReference"/>
        </w:rPr>
        <w:footnoteRef/>
      </w:r>
      <w:r>
        <w:t xml:space="preserve"> </w:t>
      </w:r>
      <w:r w:rsidRPr="00F943FC">
        <w:tab/>
        <w:t>In accordance with Rule 3 of the Special Rules of Procedure of the WIPO Coordination Committee, this year the first Vice-Chair must be elected from the delegates of t</w:t>
      </w:r>
      <w:r>
        <w:t>he ordinary members of the Paris</w:t>
      </w:r>
      <w:r w:rsidRPr="00F943FC">
        <w:t xml:space="preserve"> Union Execut</w:t>
      </w:r>
      <w:r>
        <w:t xml:space="preserve">ive Committee, and the second Vice-Chair must be elected from the delegates of the ordinary members of the Berne Union Executive Committee. </w:t>
      </w:r>
    </w:p>
  </w:footnote>
  <w:footnote w:id="4">
    <w:p w14:paraId="39A49283" w14:textId="77777777" w:rsidR="00FB0900" w:rsidRDefault="00FB0900" w:rsidP="00FB0900">
      <w:pPr>
        <w:pStyle w:val="FootnoteText"/>
        <w:tabs>
          <w:tab w:val="left" w:pos="284"/>
        </w:tabs>
      </w:pPr>
      <w:r>
        <w:rPr>
          <w:rStyle w:val="FootnoteReference"/>
        </w:rPr>
        <w:footnoteRef/>
      </w:r>
      <w:r>
        <w:tab/>
        <w:t>The officers (Chair and Vice-Chairs) of the Paris Union Executive Committee must be elected from the delegates of the ordinary members of the Paris Union Executive Committee.</w:t>
      </w:r>
    </w:p>
  </w:footnote>
  <w:footnote w:id="5">
    <w:p w14:paraId="799585A7" w14:textId="77777777" w:rsidR="00FB0900" w:rsidRDefault="00FB0900" w:rsidP="00FB0900">
      <w:pPr>
        <w:pStyle w:val="FootnoteText"/>
        <w:tabs>
          <w:tab w:val="left" w:pos="284"/>
        </w:tabs>
      </w:pPr>
      <w:r>
        <w:rPr>
          <w:rStyle w:val="FootnoteReference"/>
        </w:rPr>
        <w:footnoteRef/>
      </w:r>
      <w:r>
        <w:tab/>
        <w:t>The officers (Chair and Vice-Chairs) of the Berne Union Executive Committee must be elected from the delegates of the ordinary members of the Berne Union Executive Committee.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8C03" w14:textId="4E7236A4" w:rsidR="00EC4E49" w:rsidRDefault="00FB0900" w:rsidP="00477D6B">
    <w:pPr>
      <w:jc w:val="right"/>
    </w:pPr>
    <w:bookmarkStart w:id="4" w:name="Code2"/>
    <w:bookmarkEnd w:id="4"/>
    <w:r>
      <w:t>A/66/INF/2</w:t>
    </w:r>
  </w:p>
  <w:p w14:paraId="07FD2663" w14:textId="77777777" w:rsidR="00EC4E49" w:rsidRDefault="00EC4E49" w:rsidP="00477D6B">
    <w:pPr>
      <w:jc w:val="right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rPr>
        <w:noProof/>
      </w:rPr>
      <w:t>2</w:t>
    </w:r>
    <w:r>
      <w:fldChar w:fldCharType="end"/>
    </w:r>
  </w:p>
  <w:p w14:paraId="15B64888" w14:textId="77777777" w:rsidR="00EC4E49" w:rsidRDefault="00EC4E49" w:rsidP="00477D6B">
    <w:pPr>
      <w:jc w:val="right"/>
    </w:pPr>
  </w:p>
  <w:p w14:paraId="0D095576" w14:textId="77777777" w:rsidR="00B50B99" w:rsidRDefault="00B50B99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0116900">
    <w:abstractNumId w:val="2"/>
  </w:num>
  <w:num w:numId="2" w16cid:durableId="180895070">
    <w:abstractNumId w:val="4"/>
  </w:num>
  <w:num w:numId="3" w16cid:durableId="1356350649">
    <w:abstractNumId w:val="0"/>
  </w:num>
  <w:num w:numId="4" w16cid:durableId="1151099335">
    <w:abstractNumId w:val="5"/>
  </w:num>
  <w:num w:numId="5" w16cid:durableId="797770133">
    <w:abstractNumId w:val="1"/>
  </w:num>
  <w:num w:numId="6" w16cid:durableId="878471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00"/>
    <w:rsid w:val="0001647B"/>
    <w:rsid w:val="00042B6B"/>
    <w:rsid w:val="00043CAA"/>
    <w:rsid w:val="00052C2B"/>
    <w:rsid w:val="000541A7"/>
    <w:rsid w:val="000571B1"/>
    <w:rsid w:val="00075432"/>
    <w:rsid w:val="000968ED"/>
    <w:rsid w:val="000A10BD"/>
    <w:rsid w:val="000B49D3"/>
    <w:rsid w:val="000F5E56"/>
    <w:rsid w:val="001024FE"/>
    <w:rsid w:val="00122DD1"/>
    <w:rsid w:val="00124096"/>
    <w:rsid w:val="001362EE"/>
    <w:rsid w:val="00142868"/>
    <w:rsid w:val="00144C91"/>
    <w:rsid w:val="00176106"/>
    <w:rsid w:val="001832A6"/>
    <w:rsid w:val="001C6808"/>
    <w:rsid w:val="002121FA"/>
    <w:rsid w:val="00227C54"/>
    <w:rsid w:val="0024079C"/>
    <w:rsid w:val="002427DF"/>
    <w:rsid w:val="00246181"/>
    <w:rsid w:val="002634C4"/>
    <w:rsid w:val="002928D3"/>
    <w:rsid w:val="00292EFB"/>
    <w:rsid w:val="002B7207"/>
    <w:rsid w:val="002F12A0"/>
    <w:rsid w:val="002F1FE6"/>
    <w:rsid w:val="002F4E68"/>
    <w:rsid w:val="00301BCE"/>
    <w:rsid w:val="00303CE6"/>
    <w:rsid w:val="00312F7F"/>
    <w:rsid w:val="003228B7"/>
    <w:rsid w:val="003508A3"/>
    <w:rsid w:val="003673CF"/>
    <w:rsid w:val="003845C1"/>
    <w:rsid w:val="003A6F89"/>
    <w:rsid w:val="003B38C1"/>
    <w:rsid w:val="003D352A"/>
    <w:rsid w:val="003D585D"/>
    <w:rsid w:val="00413B34"/>
    <w:rsid w:val="0041438B"/>
    <w:rsid w:val="00423E3E"/>
    <w:rsid w:val="00427AF4"/>
    <w:rsid w:val="004400E2"/>
    <w:rsid w:val="00461632"/>
    <w:rsid w:val="004647DA"/>
    <w:rsid w:val="00474062"/>
    <w:rsid w:val="00477D6B"/>
    <w:rsid w:val="004D39C4"/>
    <w:rsid w:val="00523538"/>
    <w:rsid w:val="0053057A"/>
    <w:rsid w:val="005347D9"/>
    <w:rsid w:val="0054444A"/>
    <w:rsid w:val="00554CAE"/>
    <w:rsid w:val="00560A29"/>
    <w:rsid w:val="00561977"/>
    <w:rsid w:val="005731C9"/>
    <w:rsid w:val="0059191C"/>
    <w:rsid w:val="00594D27"/>
    <w:rsid w:val="005F10BC"/>
    <w:rsid w:val="00601760"/>
    <w:rsid w:val="00602455"/>
    <w:rsid w:val="00605827"/>
    <w:rsid w:val="00640553"/>
    <w:rsid w:val="00646050"/>
    <w:rsid w:val="00650FA6"/>
    <w:rsid w:val="006713CA"/>
    <w:rsid w:val="00675D32"/>
    <w:rsid w:val="00676C5C"/>
    <w:rsid w:val="00695558"/>
    <w:rsid w:val="006D058B"/>
    <w:rsid w:val="006D5E0F"/>
    <w:rsid w:val="006F1883"/>
    <w:rsid w:val="00702B48"/>
    <w:rsid w:val="007058FB"/>
    <w:rsid w:val="0073000F"/>
    <w:rsid w:val="00730B92"/>
    <w:rsid w:val="007405B9"/>
    <w:rsid w:val="00746960"/>
    <w:rsid w:val="007717BA"/>
    <w:rsid w:val="007A406D"/>
    <w:rsid w:val="007B6A58"/>
    <w:rsid w:val="007D1613"/>
    <w:rsid w:val="007E4ABF"/>
    <w:rsid w:val="00813C5E"/>
    <w:rsid w:val="00814F1A"/>
    <w:rsid w:val="008279E9"/>
    <w:rsid w:val="008348FA"/>
    <w:rsid w:val="008417FC"/>
    <w:rsid w:val="00845B1A"/>
    <w:rsid w:val="00852A6E"/>
    <w:rsid w:val="00873EE5"/>
    <w:rsid w:val="00897856"/>
    <w:rsid w:val="008A7879"/>
    <w:rsid w:val="008B1729"/>
    <w:rsid w:val="008B2CC1"/>
    <w:rsid w:val="008B4B5E"/>
    <w:rsid w:val="008B60B2"/>
    <w:rsid w:val="008B7830"/>
    <w:rsid w:val="008C574C"/>
    <w:rsid w:val="008D4AE6"/>
    <w:rsid w:val="0090731E"/>
    <w:rsid w:val="00916EE2"/>
    <w:rsid w:val="0093783D"/>
    <w:rsid w:val="00947D7D"/>
    <w:rsid w:val="00966A22"/>
    <w:rsid w:val="0096722F"/>
    <w:rsid w:val="00974DE0"/>
    <w:rsid w:val="00980843"/>
    <w:rsid w:val="009A5713"/>
    <w:rsid w:val="009B4287"/>
    <w:rsid w:val="009E2791"/>
    <w:rsid w:val="009E3F6F"/>
    <w:rsid w:val="009F3BF9"/>
    <w:rsid w:val="009F499F"/>
    <w:rsid w:val="00A42DAF"/>
    <w:rsid w:val="00A45BD8"/>
    <w:rsid w:val="00A61574"/>
    <w:rsid w:val="00A778BF"/>
    <w:rsid w:val="00A804C9"/>
    <w:rsid w:val="00A81FF6"/>
    <w:rsid w:val="00A85B8E"/>
    <w:rsid w:val="00A95F8F"/>
    <w:rsid w:val="00AB1D24"/>
    <w:rsid w:val="00AC205C"/>
    <w:rsid w:val="00AF5C73"/>
    <w:rsid w:val="00B05A69"/>
    <w:rsid w:val="00B309B2"/>
    <w:rsid w:val="00B31BB9"/>
    <w:rsid w:val="00B40598"/>
    <w:rsid w:val="00B50B99"/>
    <w:rsid w:val="00B62CD9"/>
    <w:rsid w:val="00B70C08"/>
    <w:rsid w:val="00B803D5"/>
    <w:rsid w:val="00B9734B"/>
    <w:rsid w:val="00BD5E9A"/>
    <w:rsid w:val="00C11BFE"/>
    <w:rsid w:val="00C4057E"/>
    <w:rsid w:val="00C41548"/>
    <w:rsid w:val="00C830F3"/>
    <w:rsid w:val="00C94629"/>
    <w:rsid w:val="00CB2EE7"/>
    <w:rsid w:val="00CE65D4"/>
    <w:rsid w:val="00D066DF"/>
    <w:rsid w:val="00D1418E"/>
    <w:rsid w:val="00D35AC3"/>
    <w:rsid w:val="00D45252"/>
    <w:rsid w:val="00D55934"/>
    <w:rsid w:val="00D71B4D"/>
    <w:rsid w:val="00D93D55"/>
    <w:rsid w:val="00DE38D6"/>
    <w:rsid w:val="00E161A2"/>
    <w:rsid w:val="00E1749E"/>
    <w:rsid w:val="00E335FE"/>
    <w:rsid w:val="00E5021F"/>
    <w:rsid w:val="00E671A6"/>
    <w:rsid w:val="00E74925"/>
    <w:rsid w:val="00E94CB7"/>
    <w:rsid w:val="00EC4E49"/>
    <w:rsid w:val="00ED369F"/>
    <w:rsid w:val="00ED77FB"/>
    <w:rsid w:val="00EE3486"/>
    <w:rsid w:val="00F021A6"/>
    <w:rsid w:val="00F11D94"/>
    <w:rsid w:val="00F301AE"/>
    <w:rsid w:val="00F4554D"/>
    <w:rsid w:val="00F52ADD"/>
    <w:rsid w:val="00F66152"/>
    <w:rsid w:val="00F8074C"/>
    <w:rsid w:val="00FB0900"/>
    <w:rsid w:val="00FB7B9E"/>
    <w:rsid w:val="00FD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F7BD65"/>
  <w15:docId w15:val="{56220EA8-905D-4746-AB1D-59F9E6933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noteTextChar">
    <w:name w:val="Footnote Text Char"/>
    <w:link w:val="FootnoteText"/>
    <w:semiHidden/>
    <w:rsid w:val="00FB0900"/>
    <w:rPr>
      <w:rFonts w:ascii="Arial" w:eastAsia="SimSun" w:hAnsi="Arial" w:cs="Arial"/>
      <w:sz w:val="18"/>
      <w:lang w:val="en-US" w:eastAsia="zh-CN"/>
    </w:rPr>
  </w:style>
  <w:style w:type="character" w:styleId="FootnoteReference">
    <w:name w:val="footnote reference"/>
    <w:rsid w:val="00FB09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A%2066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931B-C023-4098-A81F-3E93EEBF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 66 (E).dotm</Template>
  <TotalTime>8</TotalTime>
  <Pages>4</Pages>
  <Words>553</Words>
  <Characters>3945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A/66/INF/2</vt:lpstr>
    </vt:vector>
  </TitlesOfParts>
  <Company>WIPO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A/66/INF/2</dc:title>
  <dc:creator>WIPO</dc:creator>
  <cp:keywords>FOR OFFICIAL USE ONLY</cp:keywords>
  <cp:lastModifiedBy>RUSSO Antonella</cp:lastModifiedBy>
  <cp:revision>5</cp:revision>
  <cp:lastPrinted>2025-07-17T07:33:00Z</cp:lastPrinted>
  <dcterms:created xsi:type="dcterms:W3CDTF">2025-07-17T07:33:00Z</dcterms:created>
  <dcterms:modified xsi:type="dcterms:W3CDTF">2025-07-17T07:44:00Z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2023-11-21T15:06:30Z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d8c307d0-4241-4b8d-8dea-793dd6e4c801</vt:lpwstr>
  </property>
  <property fmtid="{D5CDD505-2E9C-101B-9397-08002B2CF9AE}" pid="14" name="MSIP_Label_20773ee6-353b-4fb9-a59d-0b94c8c67bea_ContentBits">
    <vt:lpwstr>0</vt:lpwstr>
  </property>
</Properties>
</file>