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2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9A1E6E" w:rsidRPr="008C4B98" w:rsidTr="00645F4B">
        <w:tc>
          <w:tcPr>
            <w:tcW w:w="4513" w:type="dxa"/>
            <w:tcBorders>
              <w:bottom w:val="single" w:sz="4" w:space="0" w:color="auto"/>
            </w:tcBorders>
            <w:tcMar>
              <w:bottom w:w="170" w:type="dxa"/>
            </w:tcMar>
          </w:tcPr>
          <w:p w:rsidR="009A1E6E" w:rsidRPr="008C4B98" w:rsidRDefault="009A1E6E" w:rsidP="00645F4B"/>
        </w:tc>
        <w:tc>
          <w:tcPr>
            <w:tcW w:w="4337" w:type="dxa"/>
            <w:tcBorders>
              <w:bottom w:val="single" w:sz="4" w:space="0" w:color="auto"/>
            </w:tcBorders>
            <w:tcMar>
              <w:left w:w="0" w:type="dxa"/>
              <w:right w:w="0" w:type="dxa"/>
            </w:tcMar>
          </w:tcPr>
          <w:p w:rsidR="009A1E6E" w:rsidRPr="008C4B98" w:rsidRDefault="009A1E6E" w:rsidP="00645F4B">
            <w:r w:rsidRPr="008C4B98">
              <w:rPr>
                <w:noProof/>
                <w:lang w:val="en-US" w:eastAsia="en-US"/>
              </w:rPr>
              <w:drawing>
                <wp:inline distT="0" distB="0" distL="0" distR="0" wp14:anchorId="2E74754B" wp14:editId="44C49709">
                  <wp:extent cx="1857375" cy="1323975"/>
                  <wp:effectExtent l="0" t="0" r="9525" b="9525"/>
                  <wp:docPr id="229" name="Picture 229"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9A1E6E" w:rsidRPr="008C4B98" w:rsidRDefault="009A1E6E" w:rsidP="00645F4B">
            <w:pPr>
              <w:jc w:val="right"/>
            </w:pPr>
            <w:r w:rsidRPr="008C4B98">
              <w:rPr>
                <w:b/>
                <w:sz w:val="40"/>
                <w:szCs w:val="40"/>
              </w:rPr>
              <w:t>S</w:t>
            </w:r>
          </w:p>
        </w:tc>
      </w:tr>
      <w:tr w:rsidR="009A1E6E" w:rsidRPr="008C4B98" w:rsidTr="00645F4B">
        <w:trPr>
          <w:trHeight w:hRule="exact" w:val="340"/>
        </w:trPr>
        <w:tc>
          <w:tcPr>
            <w:tcW w:w="9356" w:type="dxa"/>
            <w:gridSpan w:val="3"/>
            <w:tcBorders>
              <w:top w:val="single" w:sz="4" w:space="0" w:color="auto"/>
            </w:tcBorders>
            <w:tcMar>
              <w:top w:w="170" w:type="dxa"/>
              <w:left w:w="0" w:type="dxa"/>
              <w:right w:w="0" w:type="dxa"/>
            </w:tcMar>
            <w:vAlign w:val="bottom"/>
          </w:tcPr>
          <w:p w:rsidR="009A1E6E" w:rsidRPr="008C4B98" w:rsidRDefault="009A1E6E" w:rsidP="00645F4B">
            <w:pPr>
              <w:jc w:val="right"/>
              <w:rPr>
                <w:rFonts w:ascii="Arial Black" w:hAnsi="Arial Black"/>
                <w:caps/>
                <w:sz w:val="15"/>
              </w:rPr>
            </w:pPr>
            <w:r w:rsidRPr="008C4B98">
              <w:rPr>
                <w:rFonts w:ascii="Arial Black" w:hAnsi="Arial Black"/>
                <w:caps/>
                <w:sz w:val="15"/>
              </w:rPr>
              <w:t>A/56/</w:t>
            </w:r>
            <w:bookmarkStart w:id="0" w:name="Code"/>
            <w:bookmarkEnd w:id="0"/>
            <w:r w:rsidRPr="008C4B98">
              <w:rPr>
                <w:rFonts w:ascii="Arial Black" w:hAnsi="Arial Black"/>
                <w:caps/>
                <w:sz w:val="15"/>
              </w:rPr>
              <w:t>7</w:t>
            </w:r>
          </w:p>
        </w:tc>
      </w:tr>
      <w:tr w:rsidR="009A1E6E" w:rsidRPr="008C4B98" w:rsidTr="00645F4B">
        <w:trPr>
          <w:trHeight w:hRule="exact" w:val="170"/>
        </w:trPr>
        <w:tc>
          <w:tcPr>
            <w:tcW w:w="9356" w:type="dxa"/>
            <w:gridSpan w:val="3"/>
            <w:noWrap/>
            <w:tcMar>
              <w:left w:w="0" w:type="dxa"/>
              <w:right w:w="0" w:type="dxa"/>
            </w:tcMar>
            <w:vAlign w:val="bottom"/>
          </w:tcPr>
          <w:p w:rsidR="009A1E6E" w:rsidRPr="008C4B98" w:rsidRDefault="009A1E6E" w:rsidP="00645F4B">
            <w:pPr>
              <w:jc w:val="right"/>
              <w:rPr>
                <w:rFonts w:ascii="Arial Black" w:hAnsi="Arial Black"/>
                <w:caps/>
                <w:sz w:val="15"/>
              </w:rPr>
            </w:pPr>
            <w:r w:rsidRPr="008C4B98">
              <w:rPr>
                <w:rFonts w:ascii="Arial Black" w:hAnsi="Arial Black"/>
                <w:caps/>
                <w:sz w:val="15"/>
              </w:rPr>
              <w:t xml:space="preserve">ORIGINAL: </w:t>
            </w:r>
            <w:bookmarkStart w:id="1" w:name="Original"/>
            <w:bookmarkEnd w:id="1"/>
            <w:r w:rsidRPr="008C4B98">
              <w:rPr>
                <w:rFonts w:ascii="Arial Black" w:hAnsi="Arial Black"/>
                <w:caps/>
                <w:sz w:val="15"/>
              </w:rPr>
              <w:t xml:space="preserve"> INGLÉS</w:t>
            </w:r>
          </w:p>
        </w:tc>
      </w:tr>
      <w:tr w:rsidR="009A1E6E" w:rsidRPr="008C4B98" w:rsidTr="00645F4B">
        <w:trPr>
          <w:trHeight w:hRule="exact" w:val="189"/>
        </w:trPr>
        <w:tc>
          <w:tcPr>
            <w:tcW w:w="9356" w:type="dxa"/>
            <w:gridSpan w:val="3"/>
            <w:tcMar>
              <w:left w:w="0" w:type="dxa"/>
              <w:right w:w="0" w:type="dxa"/>
            </w:tcMar>
            <w:vAlign w:val="bottom"/>
          </w:tcPr>
          <w:p w:rsidR="009A1E6E" w:rsidRPr="008C4B98" w:rsidRDefault="009A1E6E" w:rsidP="00645F4B">
            <w:pPr>
              <w:jc w:val="right"/>
              <w:rPr>
                <w:rFonts w:ascii="Arial Black" w:hAnsi="Arial Black"/>
                <w:caps/>
                <w:sz w:val="15"/>
              </w:rPr>
            </w:pPr>
            <w:r w:rsidRPr="008C4B98">
              <w:rPr>
                <w:rFonts w:ascii="Arial Black" w:hAnsi="Arial Black"/>
                <w:caps/>
                <w:sz w:val="15"/>
              </w:rPr>
              <w:t xml:space="preserve">fecha: </w:t>
            </w:r>
            <w:bookmarkStart w:id="2" w:name="Date"/>
            <w:bookmarkEnd w:id="2"/>
            <w:r w:rsidRPr="008C4B98">
              <w:rPr>
                <w:rFonts w:ascii="Arial Black" w:hAnsi="Arial Black"/>
                <w:caps/>
                <w:sz w:val="15"/>
              </w:rPr>
              <w:t xml:space="preserve"> 2 DE AGOSTO de 2016</w:t>
            </w:r>
          </w:p>
        </w:tc>
      </w:tr>
    </w:tbl>
    <w:p w:rsidR="009A1E6E" w:rsidRPr="008C4B98" w:rsidRDefault="009A1E6E" w:rsidP="009A1E6E"/>
    <w:p w:rsidR="009A1E6E" w:rsidRPr="008C4B98" w:rsidRDefault="009A1E6E" w:rsidP="009A1E6E"/>
    <w:p w:rsidR="009A1E6E" w:rsidRPr="008C4B98" w:rsidRDefault="009A1E6E" w:rsidP="009A1E6E"/>
    <w:p w:rsidR="009A1E6E" w:rsidRPr="008C4B98" w:rsidRDefault="009A1E6E" w:rsidP="009A1E6E"/>
    <w:p w:rsidR="009A1E6E" w:rsidRPr="008C4B98" w:rsidRDefault="009A1E6E" w:rsidP="009A1E6E"/>
    <w:p w:rsidR="009A1E6E" w:rsidRPr="008C4B98" w:rsidRDefault="009A1E6E" w:rsidP="009A1E6E">
      <w:pPr>
        <w:rPr>
          <w:b/>
          <w:sz w:val="28"/>
          <w:szCs w:val="28"/>
        </w:rPr>
      </w:pPr>
      <w:r w:rsidRPr="008C4B98">
        <w:rPr>
          <w:rFonts w:eastAsia="Arial"/>
          <w:b/>
          <w:bCs/>
          <w:color w:val="0F0F0F"/>
          <w:sz w:val="27"/>
          <w:szCs w:val="27"/>
        </w:rPr>
        <w:t>Asambleas</w:t>
      </w:r>
      <w:r w:rsidRPr="008C4B98">
        <w:rPr>
          <w:rFonts w:eastAsia="Arial"/>
          <w:b/>
          <w:bCs/>
          <w:color w:val="0F0F0F"/>
          <w:spacing w:val="30"/>
          <w:sz w:val="27"/>
          <w:szCs w:val="27"/>
        </w:rPr>
        <w:t xml:space="preserve"> </w:t>
      </w:r>
      <w:r w:rsidRPr="008C4B98">
        <w:rPr>
          <w:rFonts w:eastAsia="Arial"/>
          <w:b/>
          <w:bCs/>
          <w:color w:val="0F0F0F"/>
          <w:sz w:val="27"/>
          <w:szCs w:val="27"/>
        </w:rPr>
        <w:t>de</w:t>
      </w:r>
      <w:r w:rsidRPr="008C4B98">
        <w:rPr>
          <w:rFonts w:eastAsia="Arial"/>
          <w:b/>
          <w:bCs/>
          <w:color w:val="0F0F0F"/>
          <w:spacing w:val="17"/>
          <w:sz w:val="27"/>
          <w:szCs w:val="27"/>
        </w:rPr>
        <w:t xml:space="preserve"> </w:t>
      </w:r>
      <w:r w:rsidRPr="008C4B98">
        <w:rPr>
          <w:rFonts w:eastAsia="Arial"/>
          <w:b/>
          <w:bCs/>
          <w:color w:val="0F0F0F"/>
          <w:sz w:val="27"/>
          <w:szCs w:val="27"/>
        </w:rPr>
        <w:t>los</w:t>
      </w:r>
      <w:r w:rsidRPr="008C4B98">
        <w:rPr>
          <w:rFonts w:eastAsia="Arial"/>
          <w:b/>
          <w:bCs/>
          <w:color w:val="0F0F0F"/>
          <w:spacing w:val="24"/>
          <w:sz w:val="27"/>
          <w:szCs w:val="27"/>
        </w:rPr>
        <w:t xml:space="preserve"> </w:t>
      </w:r>
      <w:r w:rsidRPr="008C4B98">
        <w:rPr>
          <w:rFonts w:eastAsia="Arial"/>
          <w:b/>
          <w:bCs/>
          <w:color w:val="0F0F0F"/>
          <w:sz w:val="27"/>
          <w:szCs w:val="27"/>
        </w:rPr>
        <w:t>Estados</w:t>
      </w:r>
      <w:r w:rsidRPr="008C4B98">
        <w:rPr>
          <w:rFonts w:eastAsia="Arial"/>
          <w:b/>
          <w:bCs/>
          <w:color w:val="0F0F0F"/>
          <w:spacing w:val="33"/>
          <w:sz w:val="27"/>
          <w:szCs w:val="27"/>
        </w:rPr>
        <w:t xml:space="preserve"> </w:t>
      </w:r>
      <w:r w:rsidRPr="008C4B98">
        <w:rPr>
          <w:rFonts w:eastAsia="Arial"/>
          <w:b/>
          <w:bCs/>
          <w:color w:val="0F0F0F"/>
          <w:sz w:val="27"/>
          <w:szCs w:val="27"/>
        </w:rPr>
        <w:t>miembros</w:t>
      </w:r>
      <w:r w:rsidRPr="008C4B98">
        <w:rPr>
          <w:rFonts w:eastAsia="Arial"/>
          <w:b/>
          <w:bCs/>
          <w:color w:val="0F0F0F"/>
          <w:spacing w:val="29"/>
          <w:sz w:val="27"/>
          <w:szCs w:val="27"/>
        </w:rPr>
        <w:t xml:space="preserve"> </w:t>
      </w:r>
      <w:r w:rsidRPr="008C4B98">
        <w:rPr>
          <w:rFonts w:eastAsia="Arial"/>
          <w:b/>
          <w:bCs/>
          <w:color w:val="0F0F0F"/>
          <w:sz w:val="27"/>
          <w:szCs w:val="27"/>
        </w:rPr>
        <w:t>de</w:t>
      </w:r>
      <w:r w:rsidRPr="008C4B98">
        <w:rPr>
          <w:rFonts w:eastAsia="Arial"/>
          <w:b/>
          <w:bCs/>
          <w:color w:val="0F0F0F"/>
          <w:spacing w:val="11"/>
          <w:sz w:val="27"/>
          <w:szCs w:val="27"/>
        </w:rPr>
        <w:t xml:space="preserve"> </w:t>
      </w:r>
      <w:r w:rsidRPr="008C4B98">
        <w:rPr>
          <w:rFonts w:eastAsia="Arial"/>
          <w:b/>
          <w:bCs/>
          <w:color w:val="0F0F0F"/>
          <w:sz w:val="27"/>
          <w:szCs w:val="27"/>
        </w:rPr>
        <w:t>Ia</w:t>
      </w:r>
      <w:r w:rsidRPr="008C4B98">
        <w:rPr>
          <w:rFonts w:eastAsia="Arial"/>
          <w:b/>
          <w:bCs/>
          <w:color w:val="0F0F0F"/>
          <w:spacing w:val="8"/>
          <w:sz w:val="27"/>
          <w:szCs w:val="27"/>
        </w:rPr>
        <w:t xml:space="preserve"> </w:t>
      </w:r>
      <w:r w:rsidRPr="008C4B98">
        <w:rPr>
          <w:rFonts w:eastAsia="Arial"/>
          <w:b/>
          <w:bCs/>
          <w:color w:val="0F0F0F"/>
          <w:w w:val="104"/>
          <w:sz w:val="27"/>
          <w:szCs w:val="27"/>
        </w:rPr>
        <w:t>OMPI</w:t>
      </w:r>
    </w:p>
    <w:p w:rsidR="009A1E6E" w:rsidRPr="008C4B98" w:rsidRDefault="009A1E6E" w:rsidP="009A1E6E"/>
    <w:p w:rsidR="009A1E6E" w:rsidRPr="008C4B98" w:rsidRDefault="009A1E6E" w:rsidP="009A1E6E"/>
    <w:p w:rsidR="009A1E6E" w:rsidRPr="008C4B98" w:rsidRDefault="009A1E6E" w:rsidP="009A1E6E">
      <w:pPr>
        <w:rPr>
          <w:b/>
          <w:sz w:val="24"/>
          <w:szCs w:val="24"/>
        </w:rPr>
      </w:pPr>
      <w:r w:rsidRPr="008C4B98">
        <w:rPr>
          <w:rFonts w:eastAsia="Arial"/>
          <w:b/>
          <w:bCs/>
          <w:color w:val="0F0F0F"/>
          <w:sz w:val="23"/>
          <w:szCs w:val="23"/>
        </w:rPr>
        <w:t>Quincuagésima</w:t>
      </w:r>
      <w:r w:rsidRPr="008C4B98">
        <w:rPr>
          <w:rFonts w:eastAsia="Arial"/>
          <w:b/>
          <w:bCs/>
          <w:color w:val="0F0F0F"/>
          <w:spacing w:val="64"/>
          <w:sz w:val="23"/>
          <w:szCs w:val="23"/>
        </w:rPr>
        <w:t xml:space="preserve"> </w:t>
      </w:r>
      <w:r w:rsidRPr="008C4B98">
        <w:rPr>
          <w:rFonts w:eastAsia="Arial"/>
          <w:b/>
          <w:bCs/>
          <w:color w:val="0F0F0F"/>
          <w:sz w:val="23"/>
          <w:szCs w:val="23"/>
        </w:rPr>
        <w:t>sex</w:t>
      </w:r>
      <w:bookmarkStart w:id="3" w:name="_GoBack"/>
      <w:bookmarkEnd w:id="3"/>
      <w:r w:rsidRPr="008C4B98">
        <w:rPr>
          <w:rFonts w:eastAsia="Arial"/>
          <w:b/>
          <w:bCs/>
          <w:color w:val="0F0F0F"/>
          <w:sz w:val="23"/>
          <w:szCs w:val="23"/>
        </w:rPr>
        <w:t>ta</w:t>
      </w:r>
      <w:r w:rsidRPr="008C4B98">
        <w:rPr>
          <w:rFonts w:eastAsia="Arial"/>
          <w:b/>
          <w:bCs/>
          <w:color w:val="0F0F0F"/>
          <w:spacing w:val="36"/>
          <w:sz w:val="23"/>
          <w:szCs w:val="23"/>
        </w:rPr>
        <w:t xml:space="preserve"> </w:t>
      </w:r>
      <w:r w:rsidRPr="008C4B98">
        <w:rPr>
          <w:rFonts w:eastAsia="Arial"/>
          <w:b/>
          <w:bCs/>
          <w:color w:val="0F0F0F"/>
          <w:sz w:val="23"/>
          <w:szCs w:val="23"/>
        </w:rPr>
        <w:t>serie</w:t>
      </w:r>
      <w:r w:rsidRPr="008C4B98">
        <w:rPr>
          <w:rFonts w:eastAsia="Arial"/>
          <w:b/>
          <w:bCs/>
          <w:color w:val="0F0F0F"/>
          <w:spacing w:val="24"/>
          <w:sz w:val="23"/>
          <w:szCs w:val="23"/>
        </w:rPr>
        <w:t xml:space="preserve"> </w:t>
      </w:r>
      <w:r w:rsidRPr="008C4B98">
        <w:rPr>
          <w:rFonts w:eastAsia="Arial"/>
          <w:b/>
          <w:bCs/>
          <w:color w:val="0F0F0F"/>
          <w:sz w:val="23"/>
          <w:szCs w:val="23"/>
        </w:rPr>
        <w:t>de</w:t>
      </w:r>
      <w:r w:rsidRPr="008C4B98">
        <w:rPr>
          <w:rFonts w:eastAsia="Arial"/>
          <w:b/>
          <w:bCs/>
          <w:color w:val="0F0F0F"/>
          <w:spacing w:val="22"/>
          <w:sz w:val="23"/>
          <w:szCs w:val="23"/>
        </w:rPr>
        <w:t xml:space="preserve"> </w:t>
      </w:r>
      <w:r w:rsidRPr="008C4B98">
        <w:rPr>
          <w:rFonts w:eastAsia="Arial"/>
          <w:b/>
          <w:bCs/>
          <w:color w:val="0F0F0F"/>
          <w:w w:val="103"/>
          <w:sz w:val="23"/>
          <w:szCs w:val="23"/>
        </w:rPr>
        <w:t>reuniones</w:t>
      </w:r>
    </w:p>
    <w:p w:rsidR="009A1E6E" w:rsidRPr="008C4B98" w:rsidRDefault="009A1E6E" w:rsidP="009A1E6E">
      <w:pPr>
        <w:rPr>
          <w:b/>
          <w:sz w:val="24"/>
          <w:szCs w:val="24"/>
        </w:rPr>
      </w:pPr>
      <w:r w:rsidRPr="008C4B98">
        <w:rPr>
          <w:rFonts w:eastAsia="Arial"/>
          <w:b/>
          <w:bCs/>
          <w:color w:val="0F0F0F"/>
          <w:sz w:val="23"/>
          <w:szCs w:val="23"/>
        </w:rPr>
        <w:t>Ginebra,</w:t>
      </w:r>
      <w:r w:rsidRPr="008C4B98">
        <w:rPr>
          <w:rFonts w:eastAsia="Arial"/>
          <w:b/>
          <w:bCs/>
          <w:color w:val="0F0F0F"/>
          <w:spacing w:val="26"/>
          <w:sz w:val="23"/>
          <w:szCs w:val="23"/>
        </w:rPr>
        <w:t xml:space="preserve"> </w:t>
      </w:r>
      <w:r w:rsidRPr="008C4B98">
        <w:rPr>
          <w:rFonts w:eastAsia="Arial"/>
          <w:b/>
          <w:bCs/>
          <w:color w:val="0F0F0F"/>
          <w:sz w:val="23"/>
          <w:szCs w:val="23"/>
        </w:rPr>
        <w:t>3</w:t>
      </w:r>
      <w:r w:rsidRPr="008C4B98">
        <w:rPr>
          <w:rFonts w:eastAsia="Arial"/>
          <w:b/>
          <w:bCs/>
          <w:color w:val="0F0F0F"/>
          <w:spacing w:val="10"/>
          <w:sz w:val="23"/>
          <w:szCs w:val="23"/>
        </w:rPr>
        <w:t xml:space="preserve"> </w:t>
      </w:r>
      <w:r w:rsidRPr="008C4B98">
        <w:rPr>
          <w:rFonts w:eastAsia="Arial"/>
          <w:b/>
          <w:bCs/>
          <w:color w:val="0F0F0F"/>
          <w:sz w:val="23"/>
          <w:szCs w:val="23"/>
        </w:rPr>
        <w:t>a</w:t>
      </w:r>
      <w:r w:rsidRPr="008C4B98">
        <w:rPr>
          <w:rFonts w:eastAsia="Arial"/>
          <w:b/>
          <w:bCs/>
          <w:color w:val="0F0F0F"/>
          <w:spacing w:val="7"/>
          <w:sz w:val="23"/>
          <w:szCs w:val="23"/>
        </w:rPr>
        <w:t xml:space="preserve"> </w:t>
      </w:r>
      <w:r w:rsidRPr="008C4B98">
        <w:rPr>
          <w:rFonts w:eastAsia="Arial"/>
          <w:b/>
          <w:bCs/>
          <w:color w:val="0F0F0F"/>
          <w:sz w:val="23"/>
          <w:szCs w:val="23"/>
        </w:rPr>
        <w:t>11</w:t>
      </w:r>
      <w:r w:rsidRPr="008C4B98">
        <w:rPr>
          <w:rFonts w:eastAsia="Arial"/>
          <w:b/>
          <w:bCs/>
          <w:color w:val="0F0F0F"/>
          <w:spacing w:val="11"/>
          <w:sz w:val="23"/>
          <w:szCs w:val="23"/>
        </w:rPr>
        <w:t xml:space="preserve"> </w:t>
      </w:r>
      <w:r w:rsidRPr="008C4B98">
        <w:rPr>
          <w:rFonts w:eastAsia="Arial"/>
          <w:b/>
          <w:bCs/>
          <w:color w:val="0F0F0F"/>
          <w:sz w:val="23"/>
          <w:szCs w:val="23"/>
        </w:rPr>
        <w:t>de</w:t>
      </w:r>
      <w:r w:rsidRPr="008C4B98">
        <w:rPr>
          <w:rFonts w:eastAsia="Arial"/>
          <w:b/>
          <w:bCs/>
          <w:color w:val="0F0F0F"/>
          <w:spacing w:val="13"/>
          <w:sz w:val="23"/>
          <w:szCs w:val="23"/>
        </w:rPr>
        <w:t xml:space="preserve"> </w:t>
      </w:r>
      <w:r w:rsidRPr="008C4B98">
        <w:rPr>
          <w:rFonts w:eastAsia="Arial"/>
          <w:b/>
          <w:bCs/>
          <w:color w:val="0F0F0F"/>
          <w:sz w:val="23"/>
          <w:szCs w:val="23"/>
        </w:rPr>
        <w:t>octubre</w:t>
      </w:r>
      <w:r w:rsidRPr="008C4B98">
        <w:rPr>
          <w:rFonts w:eastAsia="Arial"/>
          <w:b/>
          <w:bCs/>
          <w:color w:val="0F0F0F"/>
          <w:spacing w:val="45"/>
          <w:sz w:val="23"/>
          <w:szCs w:val="23"/>
        </w:rPr>
        <w:t xml:space="preserve"> </w:t>
      </w:r>
      <w:r w:rsidRPr="008C4B98">
        <w:rPr>
          <w:rFonts w:eastAsia="Arial"/>
          <w:b/>
          <w:bCs/>
          <w:color w:val="0F0F0F"/>
          <w:sz w:val="23"/>
          <w:szCs w:val="23"/>
        </w:rPr>
        <w:t>de</w:t>
      </w:r>
      <w:r w:rsidRPr="008C4B98">
        <w:rPr>
          <w:rFonts w:eastAsia="Arial"/>
          <w:b/>
          <w:bCs/>
          <w:color w:val="0F0F0F"/>
          <w:spacing w:val="16"/>
          <w:sz w:val="23"/>
          <w:szCs w:val="23"/>
        </w:rPr>
        <w:t xml:space="preserve"> </w:t>
      </w:r>
      <w:r w:rsidRPr="008C4B98">
        <w:rPr>
          <w:rFonts w:eastAsia="Arial"/>
          <w:b/>
          <w:bCs/>
          <w:color w:val="0F0F0F"/>
          <w:w w:val="103"/>
          <w:sz w:val="23"/>
          <w:szCs w:val="23"/>
        </w:rPr>
        <w:t>2016</w:t>
      </w:r>
    </w:p>
    <w:p w:rsidR="009A1E6E" w:rsidRPr="008C4B98" w:rsidRDefault="009A1E6E" w:rsidP="009A1E6E"/>
    <w:p w:rsidR="009A1E6E" w:rsidRPr="008C4B98" w:rsidRDefault="009A1E6E" w:rsidP="009A1E6E"/>
    <w:p w:rsidR="009A1E6E" w:rsidRPr="008C4B98" w:rsidRDefault="009A1E6E" w:rsidP="009A1E6E"/>
    <w:p w:rsidR="009A1E6E" w:rsidRPr="008C4B98" w:rsidRDefault="009A1E6E" w:rsidP="009A1E6E">
      <w:pPr>
        <w:rPr>
          <w:caps/>
          <w:sz w:val="24"/>
        </w:rPr>
      </w:pPr>
      <w:r w:rsidRPr="008C4B98">
        <w:rPr>
          <w:caps/>
          <w:sz w:val="24"/>
        </w:rPr>
        <w:t>INFORME FINANCIERO ANUAL Y ESTADOS FINANCIEROS DE 2015</w:t>
      </w:r>
    </w:p>
    <w:p w:rsidR="009A1E6E" w:rsidRPr="008C4B98" w:rsidRDefault="009A1E6E" w:rsidP="009A1E6E"/>
    <w:p w:rsidR="009A1E6E" w:rsidRPr="008C4B98" w:rsidRDefault="009A1E6E" w:rsidP="009A1E6E">
      <w:pPr>
        <w:rPr>
          <w:i/>
        </w:rPr>
      </w:pPr>
      <w:r w:rsidRPr="008C4B98">
        <w:rPr>
          <w:i/>
        </w:rPr>
        <w:t>preparados por la Secretaría</w:t>
      </w:r>
    </w:p>
    <w:p w:rsidR="009A1E6E" w:rsidRPr="008C4B98" w:rsidRDefault="009A1E6E" w:rsidP="009A1E6E"/>
    <w:p w:rsidR="009A1E6E" w:rsidRPr="008C4B98" w:rsidRDefault="009A1E6E" w:rsidP="009A1E6E"/>
    <w:p w:rsidR="009A1E6E" w:rsidRPr="008C4B98" w:rsidRDefault="009A1E6E" w:rsidP="009A1E6E"/>
    <w:p w:rsidR="009A1E6E" w:rsidRPr="008C4B98" w:rsidRDefault="009A1E6E" w:rsidP="009A1E6E">
      <w:pPr>
        <w:numPr>
          <w:ilvl w:val="0"/>
          <w:numId w:val="29"/>
        </w:numPr>
        <w:ind w:left="0" w:firstLine="0"/>
        <w:contextualSpacing/>
      </w:pPr>
      <w:r w:rsidRPr="008C4B98">
        <w:t>El presente documento contiene el informe financiero anual y los estados financieros de 2015 (documento WO/PBC/25/9), que se presentan al Comité del Programa y Presupuesto (PBC) de la OMPI en su vigesimoquinta sesión (29 de agosto a 2 de septiembre de 2016).</w:t>
      </w:r>
    </w:p>
    <w:p w:rsidR="009A1E6E" w:rsidRPr="008C4B98" w:rsidRDefault="009A1E6E" w:rsidP="009A1E6E"/>
    <w:p w:rsidR="009A1E6E" w:rsidRPr="008C4B98" w:rsidRDefault="009A1E6E" w:rsidP="009A1E6E">
      <w:pPr>
        <w:numPr>
          <w:ilvl w:val="0"/>
          <w:numId w:val="29"/>
        </w:numPr>
        <w:ind w:left="0" w:firstLine="0"/>
        <w:contextualSpacing/>
      </w:pPr>
      <w:r w:rsidRPr="008C4B98">
        <w:t>Las decisiones que tome el PBC con respecto a este documento figurarán en la lista de decisiones adoptadas por el Comité del Programa y Presupuesto (documento A/56/12).</w:t>
      </w:r>
    </w:p>
    <w:p w:rsidR="009A1E6E" w:rsidRPr="008C4B98" w:rsidRDefault="009A1E6E" w:rsidP="009A1E6E"/>
    <w:p w:rsidR="009A1E6E" w:rsidRPr="008C4B98" w:rsidRDefault="009A1E6E" w:rsidP="009A1E6E"/>
    <w:p w:rsidR="009A1E6E" w:rsidRPr="008C4B98" w:rsidRDefault="009A1E6E" w:rsidP="009A1E6E"/>
    <w:p w:rsidR="009A1E6E" w:rsidRPr="008C4B98" w:rsidRDefault="009A1E6E" w:rsidP="009A1E6E">
      <w:pPr>
        <w:ind w:left="5533"/>
      </w:pPr>
      <w:r w:rsidRPr="008C4B98">
        <w:t>[Sigue el documento WO/PBC/25/9]</w:t>
      </w:r>
    </w:p>
    <w:p w:rsidR="009A1E6E" w:rsidRPr="00923E38" w:rsidRDefault="009A1E6E" w:rsidP="009A1E6E">
      <w:pPr>
        <w:rPr>
          <w:lang w:val="es-ES_tradnl"/>
        </w:rPr>
      </w:pPr>
    </w:p>
    <w:p w:rsidR="009A1E6E" w:rsidRPr="009A1E6E" w:rsidRDefault="009A1E6E">
      <w:pPr>
        <w:rPr>
          <w:lang w:val="es-ES_tradnl"/>
        </w:rPr>
        <w:sectPr w:rsidR="009A1E6E" w:rsidRPr="009A1E6E" w:rsidSect="00F5152D">
          <w:headerReference w:type="default" r:id="rId10"/>
          <w:type w:val="oddPage"/>
          <w:pgSz w:w="11906" w:h="16838"/>
          <w:pgMar w:top="562" w:right="1138" w:bottom="850" w:left="1411" w:header="504" w:footer="0" w:gutter="0"/>
          <w:cols w:space="720"/>
          <w:formProt w:val="0"/>
          <w:titlePg/>
          <w:docGrid w:linePitch="299" w:charSpace="-2049"/>
        </w:sectPr>
      </w:pPr>
    </w:p>
    <w:tbl>
      <w:tblPr>
        <w:tblW w:w="9356" w:type="dxa"/>
        <w:tblInd w:w="109" w:type="dxa"/>
        <w:tblBorders>
          <w:bottom w:val="single" w:sz="4" w:space="0" w:color="00000A"/>
          <w:insideH w:val="single" w:sz="4" w:space="0" w:color="00000A"/>
        </w:tblBorders>
        <w:tblCellMar>
          <w:bottom w:w="170" w:type="dxa"/>
        </w:tblCellMar>
        <w:tblLook w:val="01E0" w:firstRow="1" w:lastRow="1" w:firstColumn="1" w:lastColumn="1" w:noHBand="0" w:noVBand="0"/>
      </w:tblPr>
      <w:tblGrid>
        <w:gridCol w:w="4512"/>
        <w:gridCol w:w="4337"/>
        <w:gridCol w:w="507"/>
      </w:tblGrid>
      <w:tr w:rsidR="00ED7198" w:rsidRPr="009C15EC" w:rsidTr="005744A7">
        <w:tc>
          <w:tcPr>
            <w:tcW w:w="4512" w:type="dxa"/>
            <w:tcBorders>
              <w:bottom w:val="single" w:sz="4" w:space="0" w:color="00000A"/>
            </w:tcBorders>
            <w:shd w:val="clear" w:color="auto" w:fill="auto"/>
          </w:tcPr>
          <w:p w:rsidR="00ED7198" w:rsidRPr="009C15EC" w:rsidRDefault="00ED7198"/>
        </w:tc>
        <w:tc>
          <w:tcPr>
            <w:tcW w:w="4337" w:type="dxa"/>
            <w:tcBorders>
              <w:bottom w:val="single" w:sz="4" w:space="0" w:color="00000A"/>
            </w:tcBorders>
            <w:shd w:val="clear" w:color="auto" w:fill="auto"/>
            <w:tcMar>
              <w:left w:w="0" w:type="dxa"/>
              <w:bottom w:w="0" w:type="dxa"/>
              <w:right w:w="0" w:type="dxa"/>
            </w:tcMar>
          </w:tcPr>
          <w:p w:rsidR="00ED7198" w:rsidRPr="009C15EC" w:rsidRDefault="007F615E">
            <w:r w:rsidRPr="009C15EC">
              <w:rPr>
                <w:noProof/>
                <w:lang w:val="en-US" w:eastAsia="en-US"/>
              </w:rPr>
              <w:drawing>
                <wp:inline distT="0" distB="0" distL="0" distR="0" wp14:anchorId="28CF6CBD" wp14:editId="388B49C8">
                  <wp:extent cx="1857375" cy="1323975"/>
                  <wp:effectExtent l="0" t="0" r="0" b="0"/>
                  <wp:docPr id="1" name="Picture 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WIPO-S"/>
                          <pic:cNvPicPr>
                            <a:picLocks noChangeAspect="1" noChangeArrowheads="1"/>
                          </pic:cNvPicPr>
                        </pic:nvPicPr>
                        <pic:blipFill>
                          <a:blip r:embed="rId11"/>
                          <a:stretch>
                            <a:fillRect/>
                          </a:stretch>
                        </pic:blipFill>
                        <pic:spPr bwMode="auto">
                          <a:xfrm>
                            <a:off x="0" y="0"/>
                            <a:ext cx="1857375" cy="1323975"/>
                          </a:xfrm>
                          <a:prstGeom prst="rect">
                            <a:avLst/>
                          </a:prstGeom>
                        </pic:spPr>
                      </pic:pic>
                    </a:graphicData>
                  </a:graphic>
                </wp:inline>
              </w:drawing>
            </w:r>
          </w:p>
        </w:tc>
        <w:tc>
          <w:tcPr>
            <w:tcW w:w="507" w:type="dxa"/>
            <w:tcBorders>
              <w:bottom w:val="single" w:sz="4" w:space="0" w:color="00000A"/>
            </w:tcBorders>
            <w:shd w:val="clear" w:color="auto" w:fill="auto"/>
            <w:tcMar>
              <w:left w:w="0" w:type="dxa"/>
              <w:bottom w:w="0" w:type="dxa"/>
              <w:right w:w="0" w:type="dxa"/>
            </w:tcMar>
          </w:tcPr>
          <w:p w:rsidR="00ED7198" w:rsidRPr="009C15EC" w:rsidRDefault="007F615E">
            <w:pPr>
              <w:jc w:val="right"/>
            </w:pPr>
            <w:r w:rsidRPr="009C15EC">
              <w:rPr>
                <w:b/>
                <w:sz w:val="40"/>
                <w:szCs w:val="40"/>
              </w:rPr>
              <w:t>S</w:t>
            </w:r>
          </w:p>
        </w:tc>
      </w:tr>
      <w:tr w:rsidR="00ED7198" w:rsidRPr="009C15EC" w:rsidTr="005744A7">
        <w:trPr>
          <w:trHeight w:hRule="exact" w:val="382"/>
        </w:trPr>
        <w:tc>
          <w:tcPr>
            <w:tcW w:w="9356" w:type="dxa"/>
            <w:gridSpan w:val="3"/>
            <w:tcBorders>
              <w:top w:val="single" w:sz="4" w:space="0" w:color="00000A"/>
              <w:bottom w:val="nil"/>
            </w:tcBorders>
            <w:shd w:val="clear" w:color="auto" w:fill="auto"/>
            <w:tcMar>
              <w:top w:w="170" w:type="dxa"/>
              <w:left w:w="0" w:type="dxa"/>
              <w:bottom w:w="0" w:type="dxa"/>
              <w:right w:w="0" w:type="dxa"/>
            </w:tcMar>
            <w:vAlign w:val="bottom"/>
          </w:tcPr>
          <w:p w:rsidR="00ED7198" w:rsidRPr="009C15EC" w:rsidRDefault="007F615E">
            <w:pPr>
              <w:jc w:val="right"/>
            </w:pPr>
            <w:r w:rsidRPr="009C15EC">
              <w:rPr>
                <w:rFonts w:ascii="Arial Black" w:hAnsi="Arial Black"/>
                <w:caps/>
                <w:sz w:val="15"/>
              </w:rPr>
              <w:t>wo/pbc/25/9</w:t>
            </w:r>
          </w:p>
        </w:tc>
      </w:tr>
      <w:tr w:rsidR="00ED7198" w:rsidRPr="009C15EC" w:rsidTr="005744A7">
        <w:trPr>
          <w:trHeight w:hRule="exact" w:val="179"/>
        </w:trPr>
        <w:tc>
          <w:tcPr>
            <w:tcW w:w="9356" w:type="dxa"/>
            <w:gridSpan w:val="3"/>
            <w:tcBorders>
              <w:top w:val="nil"/>
              <w:bottom w:val="nil"/>
            </w:tcBorders>
            <w:shd w:val="clear" w:color="auto" w:fill="auto"/>
            <w:tcMar>
              <w:left w:w="0" w:type="dxa"/>
              <w:bottom w:w="0" w:type="dxa"/>
              <w:right w:w="0" w:type="dxa"/>
            </w:tcMar>
          </w:tcPr>
          <w:p w:rsidR="00ED7198" w:rsidRPr="009C15EC" w:rsidRDefault="007F615E">
            <w:pPr>
              <w:jc w:val="right"/>
              <w:rPr>
                <w:rFonts w:ascii="Arial Black" w:hAnsi="Arial Black"/>
                <w:caps/>
                <w:sz w:val="15"/>
              </w:rPr>
            </w:pPr>
            <w:r w:rsidRPr="009C15EC">
              <w:rPr>
                <w:rFonts w:ascii="Arial Black" w:hAnsi="Arial Black"/>
                <w:caps/>
                <w:sz w:val="15"/>
              </w:rPr>
              <w:t>ORIGINAL</w:t>
            </w:r>
            <w:r w:rsidR="009C15EC">
              <w:rPr>
                <w:rFonts w:ascii="Arial Black" w:hAnsi="Arial Black"/>
                <w:caps/>
                <w:sz w:val="15"/>
              </w:rPr>
              <w:t xml:space="preserve">:  </w:t>
            </w:r>
            <w:r w:rsidRPr="009C15EC">
              <w:rPr>
                <w:rFonts w:ascii="Arial Black" w:hAnsi="Arial Black"/>
                <w:caps/>
                <w:sz w:val="15"/>
              </w:rPr>
              <w:t>INGLÉS</w:t>
            </w:r>
          </w:p>
        </w:tc>
      </w:tr>
      <w:tr w:rsidR="00ED7198" w:rsidRPr="009C15EC" w:rsidTr="005744A7">
        <w:trPr>
          <w:trHeight w:hRule="exact" w:val="198"/>
        </w:trPr>
        <w:tc>
          <w:tcPr>
            <w:tcW w:w="9356" w:type="dxa"/>
            <w:gridSpan w:val="3"/>
            <w:tcBorders>
              <w:top w:val="nil"/>
              <w:bottom w:val="nil"/>
            </w:tcBorders>
            <w:shd w:val="clear" w:color="auto" w:fill="auto"/>
            <w:tcMar>
              <w:left w:w="0" w:type="dxa"/>
              <w:bottom w:w="0" w:type="dxa"/>
              <w:right w:w="0" w:type="dxa"/>
            </w:tcMar>
            <w:vAlign w:val="bottom"/>
          </w:tcPr>
          <w:p w:rsidR="00ED7198" w:rsidRPr="009C15EC" w:rsidRDefault="007F615E">
            <w:pPr>
              <w:jc w:val="right"/>
            </w:pPr>
            <w:r w:rsidRPr="009C15EC">
              <w:rPr>
                <w:rFonts w:ascii="Arial Black" w:hAnsi="Arial Black"/>
                <w:caps/>
                <w:sz w:val="15"/>
              </w:rPr>
              <w:t>Fecha</w:t>
            </w:r>
            <w:r w:rsidR="009C15EC">
              <w:rPr>
                <w:rFonts w:ascii="Arial Black" w:hAnsi="Arial Black"/>
                <w:caps/>
                <w:sz w:val="15"/>
              </w:rPr>
              <w:t xml:space="preserve">:  </w:t>
            </w:r>
            <w:r w:rsidRPr="009C15EC">
              <w:rPr>
                <w:rFonts w:ascii="Arial Black" w:hAnsi="Arial Black"/>
                <w:caps/>
                <w:sz w:val="15"/>
              </w:rPr>
              <w:t>27 DE JUnio DE 2016</w:t>
            </w:r>
          </w:p>
        </w:tc>
      </w:tr>
    </w:tbl>
    <w:p w:rsidR="00ED7198" w:rsidRPr="009C15EC" w:rsidRDefault="00ED7198"/>
    <w:p w:rsidR="00ED7198" w:rsidRPr="009C15EC" w:rsidRDefault="00ED7198"/>
    <w:p w:rsidR="00ED7198" w:rsidRPr="009C15EC" w:rsidRDefault="00ED7198"/>
    <w:p w:rsidR="00ED7198" w:rsidRPr="009C15EC" w:rsidRDefault="00ED7198"/>
    <w:p w:rsidR="00ED7198" w:rsidRPr="009C15EC" w:rsidRDefault="00ED7198"/>
    <w:p w:rsidR="00ED7198" w:rsidRPr="009C15EC" w:rsidRDefault="007F615E">
      <w:pPr>
        <w:rPr>
          <w:b/>
          <w:sz w:val="28"/>
          <w:szCs w:val="28"/>
        </w:rPr>
      </w:pPr>
      <w:r w:rsidRPr="009C15EC">
        <w:rPr>
          <w:b/>
          <w:sz w:val="28"/>
          <w:szCs w:val="28"/>
        </w:rPr>
        <w:t>Comité del Programa y Presupuesto</w:t>
      </w:r>
    </w:p>
    <w:p w:rsidR="00ED7198" w:rsidRPr="009C15EC" w:rsidRDefault="00ED7198"/>
    <w:p w:rsidR="00ED7198" w:rsidRPr="009C15EC" w:rsidRDefault="00ED7198"/>
    <w:p w:rsidR="00ED7198" w:rsidRPr="009C15EC" w:rsidRDefault="007F615E">
      <w:r w:rsidRPr="009C15EC">
        <w:rPr>
          <w:b/>
          <w:sz w:val="24"/>
          <w:szCs w:val="24"/>
        </w:rPr>
        <w:t>Vigesimoquinta sesión</w:t>
      </w:r>
    </w:p>
    <w:p w:rsidR="00ED7198" w:rsidRPr="009C15EC" w:rsidRDefault="007F615E">
      <w:r w:rsidRPr="009C15EC">
        <w:rPr>
          <w:b/>
          <w:sz w:val="24"/>
          <w:szCs w:val="24"/>
        </w:rPr>
        <w:t>Ginebra, 29 de agosto a 2 de septiembre de 2016</w:t>
      </w:r>
    </w:p>
    <w:p w:rsidR="00ED7198" w:rsidRPr="009C15EC" w:rsidRDefault="00ED7198"/>
    <w:p w:rsidR="00ED7198" w:rsidRPr="009C15EC" w:rsidRDefault="00ED7198"/>
    <w:p w:rsidR="00ED7198" w:rsidRPr="009C15EC" w:rsidRDefault="007F615E">
      <w:bookmarkStart w:id="4" w:name="TitleOfDoc"/>
      <w:bookmarkEnd w:id="4"/>
      <w:r w:rsidRPr="009C15EC">
        <w:rPr>
          <w:caps/>
        </w:rPr>
        <w:t>INFORME FINANCIERO ANUAL Y ESTADOS FINANCIEROS DE 2015</w:t>
      </w:r>
    </w:p>
    <w:p w:rsidR="00ED7198" w:rsidRPr="009C15EC" w:rsidRDefault="00ED7198"/>
    <w:p w:rsidR="00ED7198" w:rsidRPr="009C15EC" w:rsidRDefault="007F615E">
      <w:pPr>
        <w:rPr>
          <w:i/>
        </w:rPr>
      </w:pPr>
      <w:bookmarkStart w:id="5" w:name="Prepared"/>
      <w:bookmarkEnd w:id="5"/>
      <w:r w:rsidRPr="009C15EC">
        <w:rPr>
          <w:i/>
        </w:rPr>
        <w:t>preparados por la Secretaría</w:t>
      </w:r>
    </w:p>
    <w:p w:rsidR="00ED7198" w:rsidRPr="009C15EC" w:rsidRDefault="00ED7198"/>
    <w:p w:rsidR="00ED7198" w:rsidRPr="009C15EC" w:rsidRDefault="00ED7198"/>
    <w:p w:rsidR="00ED7198" w:rsidRPr="009C15EC" w:rsidRDefault="00ED7198"/>
    <w:p w:rsidR="00ED7198" w:rsidRPr="009C15EC" w:rsidRDefault="007F615E">
      <w:pPr>
        <w:numPr>
          <w:ilvl w:val="0"/>
          <w:numId w:val="13"/>
        </w:numPr>
        <w:tabs>
          <w:tab w:val="left" w:pos="426"/>
        </w:tabs>
        <w:ind w:left="0" w:firstLine="0"/>
        <w:contextualSpacing/>
      </w:pPr>
      <w:r w:rsidRPr="009C15EC">
        <w:t>Los estados financieros de la Organización Mundial de la Propiedad Intelectual (OMPI) correspondientes al ejercicio concluido el 31 de diciembre de 2015 se transmiten al Comité del Programa y Presupuesto (PBC) de conformidad con el artículo 8.11 del Reglamento Financiero y la Reglamentación Financiera</w:t>
      </w:r>
      <w:r w:rsidR="00A26924" w:rsidRPr="009C15EC">
        <w:t>,</w:t>
      </w:r>
      <w:r w:rsidRPr="009C15EC">
        <w:t xml:space="preserve"> que establece que el PBC examinará los estados financieros y los informes de auditoría correspondientes y los transmitirá a la Asamblea General con las observaciones y recomendaciones que estime oportunas.</w:t>
      </w:r>
    </w:p>
    <w:p w:rsidR="00ED7198" w:rsidRPr="009C15EC" w:rsidRDefault="00ED7198"/>
    <w:p w:rsidR="00ED7198" w:rsidRPr="009C15EC" w:rsidRDefault="007F615E">
      <w:pPr>
        <w:tabs>
          <w:tab w:val="left" w:pos="426"/>
        </w:tabs>
      </w:pPr>
      <w:r w:rsidRPr="009C15EC">
        <w:t>2.</w:t>
      </w:r>
      <w:r w:rsidRPr="009C15EC">
        <w:tab/>
        <w:t>Los estados financieros de 2015 se han preparado de conformidad con las Normas Internacionales de Contabilidad del Sector Público (IPSAS)</w:t>
      </w:r>
      <w:r w:rsidR="009C15EC">
        <w:t xml:space="preserve">.  </w:t>
      </w:r>
      <w:r w:rsidRPr="009C15EC">
        <w:t xml:space="preserve">En el cuadragésimo tercer período de sesiones de las Asambleas de los Estados miembros de la OMPI, que </w:t>
      </w:r>
      <w:r w:rsidR="00B9126F" w:rsidRPr="009C15EC">
        <w:t xml:space="preserve">tuvo lugar entre el 24 de septiembre y el </w:t>
      </w:r>
      <w:r w:rsidRPr="009C15EC">
        <w:t>3 de octubre de 2007, los Estados miembros acordaron, en principio, que la OMPI adoptase las IPSAS en 2010 (documento A/43/5)</w:t>
      </w:r>
      <w:r w:rsidR="009C15EC">
        <w:t xml:space="preserve">.  </w:t>
      </w:r>
      <w:r w:rsidRPr="009C15EC">
        <w:t>Los esta</w:t>
      </w:r>
      <w:r w:rsidR="00A26924" w:rsidRPr="009C15EC">
        <w:t xml:space="preserve">dos financieros de 2015 son </w:t>
      </w:r>
      <w:r w:rsidRPr="009C15EC">
        <w:t>la sexta serie de estados financieros preparados de conformidad con las IPSAS.</w:t>
      </w:r>
    </w:p>
    <w:p w:rsidR="00ED7198" w:rsidRPr="009C15EC" w:rsidRDefault="00ED7198"/>
    <w:p w:rsidR="00ED7198" w:rsidRPr="009C15EC" w:rsidRDefault="007F615E">
      <w:pPr>
        <w:tabs>
          <w:tab w:val="left" w:pos="426"/>
        </w:tabs>
      </w:pPr>
      <w:r w:rsidRPr="009C15EC">
        <w:t>3.</w:t>
      </w:r>
      <w:r w:rsidRPr="009C15EC">
        <w:tab/>
        <w:t>El informe del Auditor Externo sobre la auditoría de los estados financieros de 2015, junto con sus recomendaciones y las respuestas de la Secretaría al respecto, figuran en el documento WO/PBC/25/4.</w:t>
      </w:r>
    </w:p>
    <w:p w:rsidR="00ED7198" w:rsidRPr="009C15EC" w:rsidRDefault="00ED7198"/>
    <w:p w:rsidR="00ED7198" w:rsidRPr="009C15EC" w:rsidRDefault="007F615E">
      <w:pPr>
        <w:tabs>
          <w:tab w:val="left" w:pos="426"/>
        </w:tabs>
      </w:pPr>
      <w:r w:rsidRPr="009C15EC">
        <w:t>4.</w:t>
      </w:r>
      <w:r w:rsidRPr="009C15EC">
        <w:tab/>
        <w:t>Se propone el siguiente párrafo de decisión.</w:t>
      </w:r>
    </w:p>
    <w:p w:rsidR="00ED7198" w:rsidRPr="009C15EC" w:rsidRDefault="00ED7198"/>
    <w:p w:rsidR="00ED7198" w:rsidRPr="009C15EC" w:rsidRDefault="007F615E">
      <w:pPr>
        <w:tabs>
          <w:tab w:val="left" w:pos="5954"/>
        </w:tabs>
        <w:ind w:left="5533"/>
      </w:pPr>
      <w:r w:rsidRPr="009C15EC">
        <w:rPr>
          <w:i/>
        </w:rPr>
        <w:t>5.</w:t>
      </w:r>
      <w:r w:rsidRPr="009C15EC">
        <w:tab/>
      </w:r>
      <w:r w:rsidRPr="009C15EC">
        <w:rPr>
          <w:i/>
        </w:rPr>
        <w:t>El Comité del Programa y Presupuesto (PBC) recomendó a la Asamblea General y demás Asambleas de los Estados miembros de la OMPI la aprobación del Informe financiero anual y los estados financieros de 2015 (documento WO/PBC/25/9).</w:t>
      </w:r>
    </w:p>
    <w:p w:rsidR="00ED7198" w:rsidRPr="009C15EC" w:rsidRDefault="00ED7198">
      <w:pPr>
        <w:tabs>
          <w:tab w:val="left" w:pos="5954"/>
        </w:tabs>
      </w:pPr>
    </w:p>
    <w:p w:rsidR="00ED7198" w:rsidRPr="009C15EC" w:rsidRDefault="007F615E">
      <w:pPr>
        <w:ind w:firstLine="5387"/>
      </w:pPr>
      <w:r w:rsidRPr="009C15EC">
        <w:t>[Siguen los estados financieros de 2015]</w:t>
      </w:r>
    </w:p>
    <w:p w:rsidR="00ED7198" w:rsidRPr="009C15EC" w:rsidRDefault="00ED7198">
      <w:pPr>
        <w:ind w:firstLine="5245"/>
        <w:rPr>
          <w:sz w:val="28"/>
          <w:szCs w:val="28"/>
        </w:rPr>
      </w:pPr>
    </w:p>
    <w:p w:rsidR="00ED7198" w:rsidRPr="009C15EC" w:rsidRDefault="00ED7198">
      <w:pPr>
        <w:ind w:firstLine="5245"/>
        <w:rPr>
          <w:sz w:val="28"/>
          <w:szCs w:val="28"/>
        </w:rPr>
      </w:pPr>
    </w:p>
    <w:p w:rsidR="00ED7198" w:rsidRPr="009C15EC" w:rsidRDefault="00ED7198">
      <w:pPr>
        <w:ind w:firstLine="5245"/>
        <w:rPr>
          <w:sz w:val="28"/>
          <w:szCs w:val="28"/>
        </w:rPr>
      </w:pPr>
    </w:p>
    <w:p w:rsidR="00ED7198" w:rsidRPr="009C15EC" w:rsidRDefault="00ED7198">
      <w:pPr>
        <w:ind w:firstLine="5245"/>
        <w:rPr>
          <w:sz w:val="28"/>
          <w:szCs w:val="28"/>
        </w:rPr>
      </w:pPr>
    </w:p>
    <w:p w:rsidR="00ED7198" w:rsidRPr="009C15EC" w:rsidRDefault="00ED7198">
      <w:pPr>
        <w:ind w:firstLine="5245"/>
        <w:rPr>
          <w:sz w:val="28"/>
          <w:szCs w:val="28"/>
        </w:rPr>
      </w:pPr>
    </w:p>
    <w:p w:rsidR="00ED7198" w:rsidRPr="009C15EC" w:rsidRDefault="00ED7198">
      <w:pPr>
        <w:ind w:firstLine="5245"/>
        <w:rPr>
          <w:sz w:val="28"/>
          <w:szCs w:val="28"/>
        </w:rPr>
      </w:pPr>
    </w:p>
    <w:p w:rsidR="00ED7198" w:rsidRPr="009C15EC" w:rsidRDefault="00ED7198">
      <w:pPr>
        <w:ind w:firstLine="5245"/>
        <w:rPr>
          <w:sz w:val="28"/>
          <w:szCs w:val="28"/>
        </w:rPr>
      </w:pPr>
    </w:p>
    <w:p w:rsidR="00ED7198" w:rsidRPr="009C15EC" w:rsidRDefault="00ED7198">
      <w:pPr>
        <w:ind w:firstLine="5245"/>
        <w:rPr>
          <w:sz w:val="28"/>
          <w:szCs w:val="28"/>
        </w:rPr>
      </w:pPr>
    </w:p>
    <w:p w:rsidR="00ED7198" w:rsidRPr="009C15EC" w:rsidRDefault="00ED7198">
      <w:pPr>
        <w:ind w:firstLine="5245"/>
        <w:rPr>
          <w:sz w:val="28"/>
          <w:szCs w:val="28"/>
        </w:rPr>
      </w:pPr>
    </w:p>
    <w:p w:rsidR="00ED7198" w:rsidRPr="009C15EC" w:rsidRDefault="00ED7198">
      <w:pPr>
        <w:ind w:firstLine="5245"/>
        <w:rPr>
          <w:sz w:val="28"/>
          <w:szCs w:val="28"/>
        </w:rPr>
      </w:pPr>
    </w:p>
    <w:p w:rsidR="00ED7198" w:rsidRPr="009C15EC" w:rsidRDefault="00ED7198">
      <w:pPr>
        <w:ind w:firstLine="5245"/>
        <w:rPr>
          <w:sz w:val="28"/>
          <w:szCs w:val="28"/>
        </w:rPr>
      </w:pPr>
    </w:p>
    <w:p w:rsidR="00ED7198" w:rsidRPr="009C15EC" w:rsidRDefault="00ED7198">
      <w:pPr>
        <w:ind w:firstLine="5245"/>
        <w:rPr>
          <w:sz w:val="28"/>
          <w:szCs w:val="28"/>
        </w:rPr>
      </w:pPr>
    </w:p>
    <w:p w:rsidR="00ED7198" w:rsidRPr="009C15EC" w:rsidRDefault="00ED7198">
      <w:pPr>
        <w:ind w:firstLine="5245"/>
        <w:rPr>
          <w:sz w:val="28"/>
          <w:szCs w:val="28"/>
        </w:rPr>
      </w:pPr>
    </w:p>
    <w:p w:rsidR="00ED7198" w:rsidRPr="009C15EC" w:rsidRDefault="00ED7198">
      <w:pPr>
        <w:ind w:firstLine="5245"/>
        <w:rPr>
          <w:sz w:val="28"/>
          <w:szCs w:val="28"/>
        </w:rPr>
      </w:pPr>
    </w:p>
    <w:p w:rsidR="00ED7198" w:rsidRPr="009C15EC" w:rsidRDefault="00ED7198">
      <w:pPr>
        <w:ind w:firstLine="5245"/>
        <w:rPr>
          <w:sz w:val="28"/>
          <w:szCs w:val="28"/>
        </w:rPr>
      </w:pPr>
    </w:p>
    <w:p w:rsidR="00ED7198" w:rsidRPr="009C15EC" w:rsidRDefault="00ED7198">
      <w:pPr>
        <w:ind w:firstLine="5245"/>
        <w:rPr>
          <w:sz w:val="28"/>
          <w:szCs w:val="28"/>
        </w:rPr>
      </w:pPr>
    </w:p>
    <w:p w:rsidR="00ED7198" w:rsidRPr="009C15EC" w:rsidRDefault="00ED7198">
      <w:pPr>
        <w:ind w:firstLine="5245"/>
        <w:rPr>
          <w:sz w:val="28"/>
          <w:szCs w:val="28"/>
        </w:rPr>
      </w:pPr>
    </w:p>
    <w:p w:rsidR="00ED7198" w:rsidRPr="009C15EC" w:rsidRDefault="00ED7198">
      <w:pPr>
        <w:ind w:firstLine="5245"/>
        <w:rPr>
          <w:sz w:val="28"/>
          <w:szCs w:val="28"/>
        </w:rPr>
      </w:pPr>
    </w:p>
    <w:p w:rsidR="00ED7198" w:rsidRPr="009C15EC" w:rsidRDefault="00ED7198">
      <w:pPr>
        <w:ind w:firstLine="5245"/>
        <w:rPr>
          <w:sz w:val="28"/>
          <w:szCs w:val="28"/>
        </w:rPr>
      </w:pPr>
    </w:p>
    <w:p w:rsidR="00ED7198" w:rsidRPr="009C15EC" w:rsidRDefault="00ED7198">
      <w:pPr>
        <w:ind w:firstLine="5245"/>
        <w:rPr>
          <w:sz w:val="28"/>
          <w:szCs w:val="28"/>
        </w:rPr>
      </w:pPr>
    </w:p>
    <w:p w:rsidR="00ED7198" w:rsidRPr="009C15EC" w:rsidRDefault="00ED7198">
      <w:pPr>
        <w:ind w:firstLine="5245"/>
        <w:rPr>
          <w:sz w:val="28"/>
          <w:szCs w:val="28"/>
        </w:rPr>
      </w:pPr>
    </w:p>
    <w:p w:rsidR="00ED7198" w:rsidRPr="009C15EC" w:rsidRDefault="00ED7198">
      <w:pPr>
        <w:ind w:firstLine="5245"/>
        <w:rPr>
          <w:sz w:val="28"/>
          <w:szCs w:val="28"/>
        </w:rPr>
      </w:pPr>
    </w:p>
    <w:p w:rsidR="00ED7198" w:rsidRPr="009C15EC" w:rsidRDefault="00ED7198">
      <w:pPr>
        <w:ind w:firstLine="5245"/>
        <w:rPr>
          <w:sz w:val="28"/>
          <w:szCs w:val="28"/>
        </w:rPr>
      </w:pPr>
    </w:p>
    <w:p w:rsidR="00ED7198" w:rsidRPr="009C15EC" w:rsidRDefault="00ED7198">
      <w:pPr>
        <w:ind w:firstLine="5245"/>
        <w:rPr>
          <w:sz w:val="28"/>
          <w:szCs w:val="28"/>
        </w:rPr>
      </w:pPr>
    </w:p>
    <w:p w:rsidR="00ED7198" w:rsidRPr="009C15EC" w:rsidRDefault="00ED7198">
      <w:pPr>
        <w:ind w:firstLine="5245"/>
        <w:rPr>
          <w:sz w:val="28"/>
          <w:szCs w:val="28"/>
        </w:rPr>
      </w:pPr>
    </w:p>
    <w:p w:rsidR="00ED7198" w:rsidRPr="009C15EC" w:rsidRDefault="00ED7198">
      <w:pPr>
        <w:ind w:firstLine="5245"/>
        <w:rPr>
          <w:sz w:val="28"/>
          <w:szCs w:val="28"/>
        </w:rPr>
      </w:pPr>
    </w:p>
    <w:p w:rsidR="006D0F11" w:rsidRPr="009C15EC" w:rsidRDefault="006D0F11" w:rsidP="006D0F11">
      <w:pPr>
        <w:pStyle w:val="StyleHeading1"/>
        <w:jc w:val="left"/>
        <w:rPr>
          <w:rFonts w:cs="Arial"/>
          <w:sz w:val="28"/>
        </w:rPr>
        <w:sectPr w:rsidR="006D0F11" w:rsidRPr="009C15EC" w:rsidSect="009A1E6E">
          <w:pgSz w:w="11906" w:h="16838"/>
          <w:pgMar w:top="562" w:right="1138" w:bottom="850" w:left="1411" w:header="504" w:footer="0" w:gutter="0"/>
          <w:cols w:space="720"/>
          <w:formProt w:val="0"/>
          <w:titlePg/>
          <w:docGrid w:linePitch="299" w:charSpace="-2049"/>
        </w:sectPr>
      </w:pPr>
    </w:p>
    <w:p w:rsidR="00224380" w:rsidRPr="009C15EC" w:rsidRDefault="00224380">
      <w:pPr>
        <w:pStyle w:val="StyleHeading1"/>
        <w:rPr>
          <w:rFonts w:cs="Arial"/>
          <w:sz w:val="28"/>
        </w:rPr>
      </w:pPr>
    </w:p>
    <w:p w:rsidR="00F67CDF" w:rsidRPr="009C15EC" w:rsidRDefault="00F67CDF">
      <w:pPr>
        <w:pStyle w:val="StyleHeading1"/>
        <w:rPr>
          <w:rFonts w:cs="Arial"/>
          <w:sz w:val="28"/>
        </w:rPr>
      </w:pPr>
    </w:p>
    <w:p w:rsidR="00F67CDF" w:rsidRPr="009C15EC" w:rsidRDefault="00F67CDF">
      <w:pPr>
        <w:pStyle w:val="StyleHeading1"/>
        <w:rPr>
          <w:rFonts w:cs="Arial"/>
          <w:sz w:val="28"/>
        </w:rPr>
      </w:pPr>
    </w:p>
    <w:p w:rsidR="00ED7198" w:rsidRPr="004D01FD" w:rsidRDefault="007F615E">
      <w:pPr>
        <w:pStyle w:val="StyleHeading1"/>
        <w:rPr>
          <w:rFonts w:cs="Arial"/>
          <w:sz w:val="28"/>
          <w:szCs w:val="28"/>
        </w:rPr>
      </w:pPr>
      <w:r w:rsidRPr="004D01FD">
        <w:rPr>
          <w:rFonts w:cs="Arial"/>
          <w:sz w:val="28"/>
        </w:rPr>
        <w:t>Organización Mundial de la Propiedad Intelectual</w:t>
      </w:r>
    </w:p>
    <w:p w:rsidR="00ED7198" w:rsidRPr="004D01FD" w:rsidRDefault="00ED7198">
      <w:pPr>
        <w:tabs>
          <w:tab w:val="left" w:pos="0"/>
        </w:tabs>
        <w:jc w:val="center"/>
      </w:pPr>
    </w:p>
    <w:p w:rsidR="00ED7198" w:rsidRPr="004D01FD" w:rsidRDefault="00ED7198">
      <w:pPr>
        <w:tabs>
          <w:tab w:val="left" w:pos="0"/>
        </w:tabs>
        <w:jc w:val="center"/>
      </w:pPr>
    </w:p>
    <w:p w:rsidR="00ED7198" w:rsidRPr="004D01FD" w:rsidRDefault="007F615E">
      <w:pPr>
        <w:tabs>
          <w:tab w:val="left" w:pos="0"/>
        </w:tabs>
        <w:jc w:val="center"/>
      </w:pPr>
      <w:r w:rsidRPr="004D01FD">
        <w:t>Informe financiero anual y estados financieros</w:t>
      </w:r>
    </w:p>
    <w:p w:rsidR="00ED7198" w:rsidRPr="004D01FD" w:rsidRDefault="00ED7198">
      <w:pPr>
        <w:tabs>
          <w:tab w:val="left" w:pos="0"/>
        </w:tabs>
        <w:jc w:val="center"/>
      </w:pPr>
    </w:p>
    <w:p w:rsidR="00ED7198" w:rsidRPr="004D01FD" w:rsidRDefault="00CA0CF5">
      <w:pPr>
        <w:tabs>
          <w:tab w:val="left" w:pos="0"/>
        </w:tabs>
        <w:jc w:val="center"/>
      </w:pPr>
      <w:r w:rsidRPr="004D01FD">
        <w:t>Ejercicio</w:t>
      </w:r>
      <w:r w:rsidR="007F615E" w:rsidRPr="004D01FD">
        <w:t xml:space="preserve"> concluido el 31 de diciembre de 2015</w:t>
      </w:r>
    </w:p>
    <w:p w:rsidR="00ED7198" w:rsidRPr="004D01FD" w:rsidRDefault="00ED7198">
      <w:pPr>
        <w:tabs>
          <w:tab w:val="left" w:pos="0"/>
        </w:tabs>
        <w:jc w:val="center"/>
      </w:pPr>
    </w:p>
    <w:p w:rsidR="00ED7198" w:rsidRPr="004D01FD" w:rsidRDefault="00ED7198">
      <w:pPr>
        <w:tabs>
          <w:tab w:val="left" w:pos="0"/>
        </w:tabs>
        <w:jc w:val="center"/>
      </w:pPr>
    </w:p>
    <w:p w:rsidR="00ED7198" w:rsidRPr="004D01FD" w:rsidRDefault="00ED7198">
      <w:pPr>
        <w:tabs>
          <w:tab w:val="left" w:pos="0"/>
        </w:tabs>
        <w:jc w:val="center"/>
      </w:pPr>
    </w:p>
    <w:p w:rsidR="00ED7198" w:rsidRPr="004D01FD" w:rsidRDefault="00ED7198">
      <w:pPr>
        <w:tabs>
          <w:tab w:val="left" w:pos="0"/>
        </w:tabs>
        <w:jc w:val="center"/>
      </w:pPr>
    </w:p>
    <w:p w:rsidR="00ED7198" w:rsidRPr="004D01FD" w:rsidRDefault="00ED7198">
      <w:pPr>
        <w:tabs>
          <w:tab w:val="left" w:pos="0"/>
        </w:tabs>
        <w:jc w:val="center"/>
      </w:pPr>
    </w:p>
    <w:p w:rsidR="00ED7198" w:rsidRPr="004D01FD" w:rsidRDefault="00ED7198">
      <w:pPr>
        <w:tabs>
          <w:tab w:val="left" w:pos="0"/>
        </w:tabs>
        <w:jc w:val="center"/>
      </w:pPr>
    </w:p>
    <w:p w:rsidR="00ED7198" w:rsidRPr="004D01FD" w:rsidRDefault="00ED7198">
      <w:pPr>
        <w:tabs>
          <w:tab w:val="left" w:pos="0"/>
        </w:tabs>
        <w:jc w:val="center"/>
        <w:sectPr w:rsidR="00ED7198" w:rsidRPr="004D01FD" w:rsidSect="00224380">
          <w:headerReference w:type="first" r:id="rId12"/>
          <w:pgSz w:w="11906" w:h="16838"/>
          <w:pgMar w:top="562" w:right="1138" w:bottom="850" w:left="1411" w:header="504" w:footer="0" w:gutter="0"/>
          <w:cols w:space="720"/>
          <w:formProt w:val="0"/>
          <w:titlePg/>
          <w:docGrid w:linePitch="299" w:charSpace="-2049"/>
        </w:sect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pPr>
        <w:jc w:val="center"/>
        <w:rPr>
          <w:b/>
        </w:rPr>
      </w:pPr>
    </w:p>
    <w:p w:rsidR="00930C2C" w:rsidRPr="004D01FD" w:rsidRDefault="00930C2C" w:rsidP="00930C2C">
      <w:pPr>
        <w:rPr>
          <w:b/>
        </w:rPr>
      </w:pPr>
    </w:p>
    <w:p w:rsidR="00ED7198" w:rsidRPr="004D01FD" w:rsidRDefault="007F615E" w:rsidP="00930C2C">
      <w:pPr>
        <w:jc w:val="center"/>
        <w:rPr>
          <w:b/>
          <w:szCs w:val="22"/>
        </w:rPr>
      </w:pPr>
      <w:r w:rsidRPr="004D01FD">
        <w:rPr>
          <w:b/>
        </w:rPr>
        <w:lastRenderedPageBreak/>
        <w:t>ÍNDICE</w:t>
      </w:r>
    </w:p>
    <w:p w:rsidR="00ED7198" w:rsidRPr="004D01FD" w:rsidRDefault="00ED7198"/>
    <w:tbl>
      <w:tblPr>
        <w:tblW w:w="9629" w:type="dxa"/>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1E0" w:firstRow="1" w:lastRow="1" w:firstColumn="1" w:lastColumn="1" w:noHBand="0" w:noVBand="0"/>
      </w:tblPr>
      <w:tblGrid>
        <w:gridCol w:w="8568"/>
        <w:gridCol w:w="1061"/>
      </w:tblGrid>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F2F2F2"/>
            <w:tcMar>
              <w:left w:w="103" w:type="dxa"/>
            </w:tcMar>
          </w:tcPr>
          <w:p w:rsidR="00ED7198" w:rsidRPr="004D01FD" w:rsidRDefault="00ED7198">
            <w:pPr>
              <w:rPr>
                <w:szCs w:val="22"/>
              </w:rPr>
            </w:pPr>
          </w:p>
        </w:tc>
        <w:tc>
          <w:tcPr>
            <w:tcW w:w="1061" w:type="dxa"/>
            <w:tcBorders>
              <w:top w:val="single" w:sz="4" w:space="0" w:color="00000A"/>
              <w:left w:val="single" w:sz="4" w:space="0" w:color="00000A"/>
              <w:bottom w:val="single" w:sz="4" w:space="0" w:color="00000A"/>
              <w:right w:val="single" w:sz="4" w:space="0" w:color="00000A"/>
            </w:tcBorders>
            <w:shd w:val="clear" w:color="auto" w:fill="F2F2F2"/>
            <w:tcMar>
              <w:left w:w="103" w:type="dxa"/>
            </w:tcMar>
          </w:tcPr>
          <w:p w:rsidR="00ED7198" w:rsidRPr="004D01FD" w:rsidRDefault="007F615E">
            <w:pPr>
              <w:jc w:val="center"/>
              <w:rPr>
                <w:b/>
                <w:szCs w:val="22"/>
              </w:rPr>
            </w:pPr>
            <w:r w:rsidRPr="004D01FD">
              <w:rPr>
                <w:b/>
              </w:rPr>
              <w:t>Número de página</w:t>
            </w: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rPr>
                <w:b/>
                <w:szCs w:val="22"/>
              </w:rPr>
            </w:pPr>
            <w:r w:rsidRPr="004D01FD">
              <w:rPr>
                <w:b/>
              </w:rPr>
              <w:t>INFORME FINANCIERO ANUAL</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rPr>
                <w:szCs w:val="22"/>
              </w:rPr>
            </w:pPr>
            <w:r w:rsidRPr="004D01FD">
              <w:t>INTRODUCCIÓN</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rPr>
                <w:szCs w:val="22"/>
              </w:rPr>
            </w:pPr>
            <w:r w:rsidRPr="004D01FD">
              <w:t>EXAMEN Y ANÁLISIS DE LOS ESTADOS FINANCIEROS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rPr>
                <w:b/>
                <w:szCs w:val="22"/>
              </w:rPr>
            </w:pPr>
            <w:r w:rsidRPr="004D01FD">
              <w:rPr>
                <w:b/>
              </w:rPr>
              <w:t>ESTADOS FINANCIEROS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rPr>
                <w:szCs w:val="22"/>
              </w:rPr>
            </w:pPr>
            <w:r w:rsidRPr="004D01FD">
              <w:t>ESTADO I – Estado de la situación financiera</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rPr>
                <w:szCs w:val="22"/>
              </w:rPr>
            </w:pPr>
            <w:r w:rsidRPr="004D01FD">
              <w:t>ESTADO II – Estado de rendimiento financiero</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rPr>
                <w:szCs w:val="22"/>
              </w:rPr>
            </w:pPr>
            <w:r w:rsidRPr="004D01FD">
              <w:t>ESTADO III – Estado de cambios en los activos netos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rPr>
                <w:szCs w:val="22"/>
              </w:rPr>
            </w:pPr>
            <w:r w:rsidRPr="004D01FD">
              <w:t>ESTADO IV – Estado de flujos de efectivo</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rPr>
                <w:szCs w:val="22"/>
              </w:rPr>
            </w:pPr>
            <w:r w:rsidRPr="004D01FD">
              <w:t>ESTADO V 2015 – Estado comparativo de importes presupuestados y reales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rsidP="00A26924">
            <w:r w:rsidRPr="004D01FD">
              <w:t>ESTADO V 2014/2015 – Estado comparativo de importes</w:t>
            </w:r>
            <w:r w:rsidR="00A26924" w:rsidRPr="004D01FD">
              <w:t xml:space="preserve"> presupuestados y </w:t>
            </w:r>
            <w:r w:rsidRPr="004D01FD">
              <w:t>reales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rPr>
                <w:szCs w:val="22"/>
              </w:rPr>
            </w:pPr>
            <w:r w:rsidRPr="004D01FD">
              <w:t>NOTAS SOBRE LOS ESTADOS FINANCIEROS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1</w:t>
            </w:r>
            <w:r w:rsidR="009C15EC" w:rsidRPr="004D01FD">
              <w:t xml:space="preserve">:  </w:t>
            </w:r>
            <w:r w:rsidRPr="004D01FD">
              <w:t>Objetivos y presupuesto de la Organización</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2</w:t>
            </w:r>
            <w:r w:rsidR="009C15EC" w:rsidRPr="004D01FD">
              <w:t xml:space="preserve">:  </w:t>
            </w:r>
            <w:r w:rsidRPr="004D01FD">
              <w:t>Principios contables pertinentes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3</w:t>
            </w:r>
            <w:r w:rsidR="009C15EC" w:rsidRPr="004D01FD">
              <w:t xml:space="preserve">:  </w:t>
            </w:r>
            <w:r w:rsidRPr="004D01FD">
              <w:t>Efectivo y equivalentes de efectivo</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4</w:t>
            </w:r>
            <w:r w:rsidR="009C15EC" w:rsidRPr="004D01FD">
              <w:t xml:space="preserve">:  </w:t>
            </w:r>
            <w:r w:rsidRPr="004D01FD">
              <w:t>Cuentas por cobrar, anticipos y pagos por adelantado</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5</w:t>
            </w:r>
            <w:r w:rsidR="009C15EC" w:rsidRPr="004D01FD">
              <w:t xml:space="preserve">:  </w:t>
            </w:r>
            <w:r w:rsidRPr="004D01FD">
              <w:t>Inventarios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6</w:t>
            </w:r>
            <w:r w:rsidR="009C15EC" w:rsidRPr="004D01FD">
              <w:t xml:space="preserve">:  </w:t>
            </w:r>
            <w:r w:rsidRPr="004D01FD">
              <w:t>Equipo</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7</w:t>
            </w:r>
            <w:r w:rsidR="009C15EC" w:rsidRPr="004D01FD">
              <w:t xml:space="preserve">:  </w:t>
            </w:r>
            <w:r w:rsidRPr="004D01FD">
              <w:t>Propiedades de inversión</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8</w:t>
            </w:r>
            <w:r w:rsidR="009C15EC" w:rsidRPr="004D01FD">
              <w:t xml:space="preserve">:  </w:t>
            </w:r>
            <w:r w:rsidRPr="004D01FD">
              <w:t>Activos intangibles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9</w:t>
            </w:r>
            <w:r w:rsidR="009C15EC" w:rsidRPr="004D01FD">
              <w:t xml:space="preserve">:  </w:t>
            </w:r>
            <w:r w:rsidRPr="004D01FD">
              <w:t>Terrenos y edificios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10</w:t>
            </w:r>
            <w:r w:rsidR="009C15EC" w:rsidRPr="004D01FD">
              <w:t xml:space="preserve">:  </w:t>
            </w:r>
            <w:r w:rsidRPr="004D01FD">
              <w:t>Otros activos no corrientes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11</w:t>
            </w:r>
            <w:r w:rsidR="009C15EC" w:rsidRPr="004D01FD">
              <w:t xml:space="preserve">:  </w:t>
            </w:r>
            <w:r w:rsidRPr="004D01FD">
              <w:t>Cuentas por pagar</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12</w:t>
            </w:r>
            <w:r w:rsidR="009C15EC" w:rsidRPr="004D01FD">
              <w:t xml:space="preserve">:  </w:t>
            </w:r>
            <w:r w:rsidRPr="004D01FD">
              <w:t>Beneficios a los empleados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13</w:t>
            </w:r>
            <w:r w:rsidR="009C15EC" w:rsidRPr="004D01FD">
              <w:t xml:space="preserve">:  </w:t>
            </w:r>
            <w:r w:rsidRPr="004D01FD">
              <w:t>Transferencias por pagar</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14</w:t>
            </w:r>
            <w:r w:rsidR="009C15EC" w:rsidRPr="004D01FD">
              <w:t xml:space="preserve">:  </w:t>
            </w:r>
            <w:r w:rsidRPr="004D01FD">
              <w:t>Cobros anticipados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950D50">
            <w:pPr>
              <w:ind w:left="900"/>
              <w:rPr>
                <w:szCs w:val="22"/>
              </w:rPr>
            </w:pPr>
            <w:r w:rsidRPr="004D01FD">
              <w:t>Nota 15</w:t>
            </w:r>
            <w:r w:rsidR="009C15EC" w:rsidRPr="004D01FD">
              <w:t xml:space="preserve">:  </w:t>
            </w:r>
            <w:r w:rsidRPr="004D01FD">
              <w:t>Empréstitos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16</w:t>
            </w:r>
            <w:r w:rsidR="009C15EC" w:rsidRPr="004D01FD">
              <w:t xml:space="preserve">:  </w:t>
            </w:r>
            <w:r w:rsidRPr="004D01FD">
              <w:t>Provisiones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17</w:t>
            </w:r>
            <w:r w:rsidR="009C15EC" w:rsidRPr="004D01FD">
              <w:t xml:space="preserve">:  </w:t>
            </w:r>
            <w:r w:rsidRPr="004D01FD">
              <w:t>Otros pasivos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18</w:t>
            </w:r>
            <w:r w:rsidR="009C15EC" w:rsidRPr="004D01FD">
              <w:t xml:space="preserve">:  </w:t>
            </w:r>
            <w:r w:rsidRPr="004D01FD">
              <w:t>Activos y pasivos contingentes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19</w:t>
            </w:r>
            <w:r w:rsidR="009C15EC" w:rsidRPr="004D01FD">
              <w:t xml:space="preserve">:  </w:t>
            </w:r>
            <w:r w:rsidRPr="004D01FD">
              <w:t>Arrendamientos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20</w:t>
            </w:r>
            <w:r w:rsidR="009C15EC" w:rsidRPr="004D01FD">
              <w:t xml:space="preserve">:  </w:t>
            </w:r>
            <w:r w:rsidRPr="004D01FD">
              <w:t>Transacciones con partes relacionadas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pPr>
            <w:r w:rsidRPr="004D01FD">
              <w:t>Nota 21</w:t>
            </w:r>
            <w:r w:rsidR="009C15EC" w:rsidRPr="004D01FD">
              <w:t xml:space="preserve">:  </w:t>
            </w:r>
            <w:r w:rsidR="008D48BC" w:rsidRPr="004D01FD">
              <w:rPr>
                <w:szCs w:val="22"/>
              </w:rPr>
              <w:t>Activos n</w:t>
            </w:r>
            <w:r w:rsidRPr="004D01FD">
              <w:rPr>
                <w:szCs w:val="22"/>
              </w:rPr>
              <w:t>etos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22</w:t>
            </w:r>
            <w:r w:rsidR="009C15EC" w:rsidRPr="004D01FD">
              <w:t xml:space="preserve">:  </w:t>
            </w:r>
            <w:r w:rsidRPr="004D01FD">
              <w:t>Conciliación del estado comparativo de importes presupuestados y reales y del estado de rendimiento financiero</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23</w:t>
            </w:r>
            <w:r w:rsidR="009C15EC" w:rsidRPr="004D01FD">
              <w:t xml:space="preserve">:  </w:t>
            </w:r>
            <w:r w:rsidRPr="004D01FD">
              <w:t>Ingresos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24</w:t>
            </w:r>
            <w:r w:rsidR="009C15EC" w:rsidRPr="004D01FD">
              <w:t xml:space="preserve">:  </w:t>
            </w:r>
            <w:r w:rsidRPr="004D01FD">
              <w:t>Gastos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25</w:t>
            </w:r>
            <w:r w:rsidR="009C15EC" w:rsidRPr="004D01FD">
              <w:t xml:space="preserve">:  </w:t>
            </w:r>
            <w:r w:rsidRPr="004D01FD">
              <w:t>Instrumentos financieros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26</w:t>
            </w:r>
            <w:r w:rsidR="009C15EC" w:rsidRPr="004D01FD">
              <w:t xml:space="preserve">:  </w:t>
            </w:r>
            <w:r w:rsidRPr="004D01FD">
              <w:t>Ganancias y pérdidas cambiarias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27</w:t>
            </w:r>
            <w:r w:rsidR="009C15EC" w:rsidRPr="004D01FD">
              <w:t xml:space="preserve">:  </w:t>
            </w:r>
            <w:r w:rsidRPr="004D01FD">
              <w:t>Hechos ocurridos después de la fecha de cierre de los estados financieros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ind w:left="900"/>
              <w:rPr>
                <w:szCs w:val="22"/>
              </w:rPr>
            </w:pPr>
            <w:r w:rsidRPr="004D01FD">
              <w:t>Nota 28</w:t>
            </w:r>
            <w:r w:rsidR="009C15EC" w:rsidRPr="004D01FD">
              <w:t xml:space="preserve">:  </w:t>
            </w:r>
            <w:r w:rsidRPr="004D01FD">
              <w:t>Información financiera por segmentos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rPr>
                <w:b/>
                <w:szCs w:val="22"/>
              </w:rPr>
            </w:pPr>
            <w:r w:rsidRPr="004D01FD">
              <w:rPr>
                <w:b/>
              </w:rPr>
              <w:t>ANEXOS</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r w:rsidRPr="004D01FD">
              <w:t>ANEXO I – Estado de la situación financiera por fuente de financiación (sin auditar)</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r w:rsidRPr="004D01FD">
              <w:t>ANEXO II – Estado de rendimiento financiero por fuente de financiación (sin auditar)</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rPr>
                <w:szCs w:val="22"/>
              </w:rPr>
            </w:pPr>
            <w:r w:rsidRPr="004D01FD">
              <w:t>ANEXO II – Cuentas especiales por donante</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r w:rsidR="00ED7198" w:rsidRPr="004D01FD">
        <w:tc>
          <w:tcPr>
            <w:tcW w:w="856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7F615E">
            <w:pPr>
              <w:rPr>
                <w:szCs w:val="22"/>
              </w:rPr>
            </w:pPr>
            <w:r w:rsidRPr="004D01FD">
              <w:t xml:space="preserve">ANEXO IV – Pagos a título graciable </w:t>
            </w:r>
          </w:p>
        </w:tc>
        <w:tc>
          <w:tcPr>
            <w:tcW w:w="10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ED7198" w:rsidRPr="004D01FD" w:rsidRDefault="00ED7198">
            <w:pPr>
              <w:jc w:val="right"/>
              <w:rPr>
                <w:szCs w:val="22"/>
              </w:rPr>
            </w:pPr>
          </w:p>
        </w:tc>
      </w:tr>
    </w:tbl>
    <w:p w:rsidR="00ED7198" w:rsidRPr="004D01FD" w:rsidRDefault="00ED7198"/>
    <w:p w:rsidR="00ED7198" w:rsidRPr="004D01FD" w:rsidRDefault="00ED7198">
      <w:pPr>
        <w:rPr>
          <w:sz w:val="20"/>
        </w:rPr>
      </w:pPr>
    </w:p>
    <w:p w:rsidR="00ED7198" w:rsidRPr="004D01FD" w:rsidRDefault="00ED7198">
      <w:pPr>
        <w:jc w:val="both"/>
        <w:rPr>
          <w:sz w:val="18"/>
          <w:szCs w:val="18"/>
        </w:rPr>
      </w:pPr>
    </w:p>
    <w:p w:rsidR="00ED7198" w:rsidRPr="004D01FD" w:rsidRDefault="00ED7198">
      <w:pPr>
        <w:jc w:val="both"/>
        <w:rPr>
          <w:sz w:val="18"/>
          <w:szCs w:val="18"/>
        </w:rPr>
        <w:sectPr w:rsidR="00ED7198" w:rsidRPr="004D01FD" w:rsidSect="00720269">
          <w:headerReference w:type="even" r:id="rId13"/>
          <w:headerReference w:type="default" r:id="rId14"/>
          <w:footerReference w:type="even" r:id="rId15"/>
          <w:footerReference w:type="default" r:id="rId16"/>
          <w:headerReference w:type="first" r:id="rId17"/>
          <w:pgSz w:w="11906" w:h="16838" w:code="9"/>
          <w:pgMar w:top="851" w:right="1247" w:bottom="1134" w:left="1247" w:header="510" w:footer="1021" w:gutter="0"/>
          <w:pgNumType w:start="2"/>
          <w:cols w:space="720"/>
          <w:formProt w:val="0"/>
          <w:titlePg/>
          <w:docGrid w:linePitch="360" w:charSpace="-2049"/>
        </w:sectPr>
      </w:pPr>
    </w:p>
    <w:p w:rsidR="00ED7198" w:rsidRPr="004D01FD" w:rsidRDefault="007F615E" w:rsidP="009C15EC">
      <w:pPr>
        <w:jc w:val="center"/>
        <w:outlineLvl w:val="0"/>
        <w:rPr>
          <w:b/>
          <w:bCs/>
          <w:caps/>
          <w:szCs w:val="22"/>
        </w:rPr>
      </w:pPr>
      <w:r w:rsidRPr="004D01FD">
        <w:rPr>
          <w:b/>
          <w:caps/>
        </w:rPr>
        <w:lastRenderedPageBreak/>
        <w:t>INFORME FINANCIERO ANUAL</w:t>
      </w:r>
    </w:p>
    <w:p w:rsidR="00ED7198" w:rsidRPr="004D01FD" w:rsidRDefault="00ED7198" w:rsidP="009C15EC">
      <w:pPr>
        <w:jc w:val="both"/>
        <w:outlineLvl w:val="0"/>
        <w:rPr>
          <w:b/>
          <w:bCs/>
          <w:caps/>
          <w:szCs w:val="22"/>
        </w:rPr>
      </w:pPr>
    </w:p>
    <w:p w:rsidR="00ED7198" w:rsidRPr="004D01FD" w:rsidRDefault="007F615E" w:rsidP="009C15EC">
      <w:pPr>
        <w:jc w:val="both"/>
        <w:outlineLvl w:val="0"/>
        <w:rPr>
          <w:b/>
          <w:bCs/>
          <w:szCs w:val="22"/>
        </w:rPr>
      </w:pPr>
      <w:bookmarkStart w:id="6" w:name="_Toc292716986"/>
      <w:bookmarkStart w:id="7" w:name="_Toc292717126"/>
      <w:bookmarkStart w:id="8" w:name="_Toc292717463"/>
      <w:bookmarkEnd w:id="6"/>
      <w:bookmarkEnd w:id="7"/>
      <w:bookmarkEnd w:id="8"/>
      <w:r w:rsidRPr="004D01FD">
        <w:rPr>
          <w:b/>
          <w:caps/>
        </w:rPr>
        <w:t>INTRODUCCIÓN</w:t>
      </w:r>
    </w:p>
    <w:p w:rsidR="00ED7198" w:rsidRPr="004D01FD" w:rsidRDefault="007F615E">
      <w:pPr>
        <w:ind w:left="284" w:hanging="284"/>
        <w:jc w:val="both"/>
        <w:outlineLvl w:val="0"/>
        <w:rPr>
          <w:b/>
          <w:bCs/>
          <w:color w:val="FFFFFF"/>
          <w:szCs w:val="22"/>
        </w:rPr>
      </w:pPr>
      <w:bookmarkStart w:id="9" w:name="_Toc301187110"/>
      <w:bookmarkEnd w:id="9"/>
      <w:r w:rsidRPr="004D01FD">
        <w:rPr>
          <w:b/>
          <w:color w:val="FFFFFF"/>
          <w:sz w:val="16"/>
        </w:rPr>
        <w:t>Introducción</w:t>
      </w:r>
    </w:p>
    <w:p w:rsidR="00ED7198" w:rsidRPr="004D01FD" w:rsidRDefault="007F615E">
      <w:pPr>
        <w:numPr>
          <w:ilvl w:val="0"/>
          <w:numId w:val="1"/>
        </w:numPr>
        <w:spacing w:after="220"/>
        <w:jc w:val="both"/>
      </w:pPr>
      <w:r w:rsidRPr="004D01FD">
        <w:t>Los estados financieros de la Organización Mundial de la Propiedad Intelectual (OMPI) correspondientes al ejercicio concluido el 31 de diciembre de 2015 se presentan a las Asambleas de los Estados miembros de la OMPI de conformidad con el artículo 6.7 del Reglamento Financiero y la Reglamentación Financiera</w:t>
      </w:r>
      <w:r w:rsidR="009C15EC" w:rsidRPr="004D01FD">
        <w:t xml:space="preserve">.  </w:t>
      </w:r>
      <w:r w:rsidRPr="004D01FD">
        <w:t>Los estados financieros se han preparado de conformidad con las Normas Internacionales de Contabilidad del Sector Público (IPSAS), elaboradas y aprobadas por la Junta de Normas Internacionales de Contabilidad del Sector Público (IPSASB).</w:t>
      </w:r>
    </w:p>
    <w:p w:rsidR="00ED7198" w:rsidRPr="004D01FD" w:rsidRDefault="007F615E">
      <w:pPr>
        <w:numPr>
          <w:ilvl w:val="0"/>
          <w:numId w:val="1"/>
        </w:numPr>
        <w:spacing w:after="220"/>
        <w:jc w:val="both"/>
      </w:pPr>
      <w:r w:rsidRPr="004D01FD">
        <w:t>El informe del Auditor Externo sobre los estados financieros de 2015, junto con su dictamen, se presentan también a las Asambleas de los Estados miembros de la OMPI según lo dispuesto en el artículo 8.11 y en el Anexo II del Reglamento Financiero y la Reglamentación Financiera.</w:t>
      </w:r>
    </w:p>
    <w:p w:rsidR="00ED7198" w:rsidRPr="004D01FD" w:rsidRDefault="007F615E">
      <w:pPr>
        <w:numPr>
          <w:ilvl w:val="0"/>
          <w:numId w:val="1"/>
        </w:numPr>
        <w:jc w:val="both"/>
      </w:pPr>
      <w:r w:rsidRPr="004D01FD">
        <w:t>En este documento se presen</w:t>
      </w:r>
      <w:r w:rsidR="00950D50" w:rsidRPr="004D01FD">
        <w:t>ta el informe financiero anual y los estados f</w:t>
      </w:r>
      <w:r w:rsidR="00526D01" w:rsidRPr="004D01FD">
        <w:t>inancieros, así como una sección de examen y análisis de estos últimos.</w:t>
      </w:r>
    </w:p>
    <w:p w:rsidR="00ED7198" w:rsidRPr="004D01FD" w:rsidRDefault="00ED7198">
      <w:pPr>
        <w:jc w:val="both"/>
        <w:rPr>
          <w:szCs w:val="22"/>
        </w:rPr>
      </w:pPr>
    </w:p>
    <w:p w:rsidR="00ED7198" w:rsidRPr="004D01FD" w:rsidRDefault="007F615E">
      <w:pPr>
        <w:keepNext/>
        <w:jc w:val="both"/>
        <w:outlineLvl w:val="0"/>
        <w:rPr>
          <w:b/>
          <w:bCs/>
          <w:szCs w:val="22"/>
        </w:rPr>
      </w:pPr>
      <w:r w:rsidRPr="004D01FD">
        <w:rPr>
          <w:b/>
          <w:caps/>
        </w:rPr>
        <w:t>EXAMEN Y ANÁLISIS DE LOS ESTADOS FINANCIEROS</w:t>
      </w:r>
    </w:p>
    <w:p w:rsidR="00ED7198" w:rsidRPr="004D01FD" w:rsidRDefault="007F615E">
      <w:pPr>
        <w:ind w:left="284" w:hanging="284"/>
        <w:jc w:val="both"/>
        <w:outlineLvl w:val="0"/>
        <w:rPr>
          <w:b/>
          <w:bCs/>
          <w:color w:val="FFFFFF"/>
          <w:szCs w:val="22"/>
        </w:rPr>
      </w:pPr>
      <w:r w:rsidRPr="004D01FD">
        <w:rPr>
          <w:b/>
          <w:color w:val="FFFFFF"/>
        </w:rPr>
        <w:t>Introducción</w:t>
      </w:r>
    </w:p>
    <w:p w:rsidR="00ED7198" w:rsidRPr="004D01FD" w:rsidRDefault="007D1CB2" w:rsidP="007D1CB2">
      <w:pPr>
        <w:jc w:val="both"/>
        <w:rPr>
          <w:highlight w:val="yellow"/>
        </w:rPr>
      </w:pPr>
      <w:r w:rsidRPr="004D01FD">
        <w:t>4</w:t>
      </w:r>
      <w:r w:rsidR="009C15EC" w:rsidRPr="004D01FD">
        <w:t>.</w:t>
      </w:r>
      <w:r w:rsidR="009C15EC" w:rsidRPr="004D01FD">
        <w:tab/>
      </w:r>
      <w:r w:rsidR="00526D01" w:rsidRPr="004D01FD">
        <w:t xml:space="preserve">El apartado de </w:t>
      </w:r>
      <w:r w:rsidR="007F615E" w:rsidRPr="004D01FD">
        <w:t>examen y análisis de los estados financieros incluye una visión general de las operaciones, el entorno, las estrategias y los objetivos financieros, las estrategias de gestión de riesgos, el rendimiento financiero y la situación financiera de la Organización en el ejercicio concluido el 31 de diciembre de 2015</w:t>
      </w:r>
      <w:r w:rsidR="009C15EC" w:rsidRPr="004D01FD">
        <w:t xml:space="preserve">.  </w:t>
      </w:r>
      <w:r w:rsidR="007F615E" w:rsidRPr="004D01FD">
        <w:t xml:space="preserve">Ha sido preparado de acuerdo con la directriz </w:t>
      </w:r>
      <w:r w:rsidR="00526D01" w:rsidRPr="004D01FD">
        <w:t xml:space="preserve">de </w:t>
      </w:r>
      <w:r w:rsidR="007F615E" w:rsidRPr="004D01FD">
        <w:t>práctica recomendada número 2 de la IPSASB, y su o</w:t>
      </w:r>
      <w:r w:rsidR="00526D01" w:rsidRPr="004D01FD">
        <w:t>bjetivo es explicar las partidas contables</w:t>
      </w:r>
      <w:r w:rsidR="007F615E" w:rsidRPr="004D01FD">
        <w:t>, las transacciones y los eventos importantes que figur</w:t>
      </w:r>
      <w:r w:rsidR="00526D01" w:rsidRPr="004D01FD">
        <w:t xml:space="preserve">an en los estados financieros, así como </w:t>
      </w:r>
      <w:r w:rsidR="007F615E" w:rsidRPr="004D01FD">
        <w:t xml:space="preserve">los factores que los </w:t>
      </w:r>
      <w:r w:rsidR="00526D01" w:rsidRPr="004D01FD">
        <w:t>influenciaron</w:t>
      </w:r>
      <w:r w:rsidR="009C15EC" w:rsidRPr="004D01FD">
        <w:t xml:space="preserve">.  </w:t>
      </w:r>
      <w:r w:rsidR="00526D01" w:rsidRPr="004D01FD">
        <w:t>Este examen y análisis no forma</w:t>
      </w:r>
      <w:r w:rsidR="007F615E" w:rsidRPr="004D01FD">
        <w:t xml:space="preserve"> parte de los estados financieros de la OMPI</w:t>
      </w:r>
      <w:r w:rsidR="009C15EC" w:rsidRPr="004D01FD">
        <w:t xml:space="preserve">;  </w:t>
      </w:r>
      <w:r w:rsidR="00526D01" w:rsidRPr="004D01FD">
        <w:t>sin embargo, debe</w:t>
      </w:r>
      <w:r w:rsidR="007F615E" w:rsidRPr="004D01FD">
        <w:t xml:space="preserve"> leerse conjuntam</w:t>
      </w:r>
      <w:r w:rsidR="00526D01" w:rsidRPr="004D01FD">
        <w:t>ente con estos</w:t>
      </w:r>
      <w:r w:rsidR="007F615E" w:rsidRPr="004D01FD">
        <w:t xml:space="preserve"> (páginas</w:t>
      </w:r>
      <w:r w:rsidR="00330CD8">
        <w:t> 28 a 86</w:t>
      </w:r>
      <w:r w:rsidR="007F615E" w:rsidRPr="004D01FD">
        <w:t>).</w:t>
      </w:r>
    </w:p>
    <w:p w:rsidR="00ED7198" w:rsidRPr="004D01FD" w:rsidRDefault="00ED7198">
      <w:pPr>
        <w:jc w:val="both"/>
        <w:rPr>
          <w:szCs w:val="22"/>
        </w:rPr>
      </w:pPr>
    </w:p>
    <w:p w:rsidR="00ED7198" w:rsidRPr="004D01FD" w:rsidRDefault="007F615E">
      <w:pPr>
        <w:jc w:val="both"/>
        <w:rPr>
          <w:b/>
          <w:szCs w:val="22"/>
        </w:rPr>
      </w:pPr>
      <w:r w:rsidRPr="004D01FD">
        <w:rPr>
          <w:b/>
        </w:rPr>
        <w:t>Panorama general de las operaciones y el entorno de la OMPI</w:t>
      </w:r>
    </w:p>
    <w:p w:rsidR="00ED7198" w:rsidRPr="004D01FD" w:rsidRDefault="00ED7198">
      <w:pPr>
        <w:jc w:val="both"/>
        <w:rPr>
          <w:szCs w:val="22"/>
        </w:rPr>
      </w:pPr>
    </w:p>
    <w:p w:rsidR="00ED7198" w:rsidRPr="004D01FD" w:rsidRDefault="007F615E" w:rsidP="007D1CB2">
      <w:pPr>
        <w:numPr>
          <w:ilvl w:val="0"/>
          <w:numId w:val="28"/>
        </w:numPr>
        <w:jc w:val="both"/>
      </w:pPr>
      <w:r w:rsidRPr="004D01FD">
        <w:t>La</w:t>
      </w:r>
      <w:r w:rsidR="00526D01" w:rsidRPr="004D01FD">
        <w:t xml:space="preserve"> OMPI es el foro global en materia de</w:t>
      </w:r>
      <w:r w:rsidRPr="004D01FD">
        <w:t xml:space="preserve"> servicios, políticas, informa</w:t>
      </w:r>
      <w:r w:rsidR="00526D01" w:rsidRPr="004D01FD">
        <w:t>ción y cooperación sobre</w:t>
      </w:r>
      <w:r w:rsidRPr="004D01FD">
        <w:t xml:space="preserve"> propiedad intelectual</w:t>
      </w:r>
      <w:r w:rsidR="009C15EC" w:rsidRPr="004D01FD">
        <w:t xml:space="preserve">.  </w:t>
      </w:r>
      <w:r w:rsidRPr="004D01FD">
        <w:t>Es un organismo especializado de las Naciones Unidas, que cuenta con 188 Estados miembros</w:t>
      </w:r>
      <w:r w:rsidR="009C15EC" w:rsidRPr="004D01FD">
        <w:t xml:space="preserve">.  </w:t>
      </w:r>
      <w:r w:rsidRPr="004D01FD">
        <w:t>La misión de la Organización consis</w:t>
      </w:r>
      <w:r w:rsidR="00493C10" w:rsidRPr="004D01FD">
        <w:t>te en liderar la conformación de</w:t>
      </w:r>
      <w:r w:rsidRPr="004D01FD">
        <w:t xml:space="preserve"> un sistema internacional de propiedad intelectual equilibrado y eficaz que </w:t>
      </w:r>
      <w:r w:rsidR="00493C10" w:rsidRPr="004D01FD">
        <w:t xml:space="preserve">posibilite </w:t>
      </w:r>
      <w:r w:rsidRPr="004D01FD">
        <w:t>la innova</w:t>
      </w:r>
      <w:r w:rsidR="00493C10" w:rsidRPr="004D01FD">
        <w:t>ción y la creatividad, a fin de favorecer el</w:t>
      </w:r>
      <w:r w:rsidRPr="004D01FD">
        <w:t xml:space="preserve"> desarrollo económico, social y cultural de todos los países</w:t>
      </w:r>
      <w:r w:rsidR="009C15EC" w:rsidRPr="004D01FD">
        <w:t xml:space="preserve">.  </w:t>
      </w:r>
      <w:r w:rsidRPr="004D01FD">
        <w:t xml:space="preserve">El mandato, los órganos rectores y los procedimientos </w:t>
      </w:r>
      <w:r w:rsidR="00493C10" w:rsidRPr="004D01FD">
        <w:t>de la Organización quedaron definidos</w:t>
      </w:r>
      <w:r w:rsidRPr="004D01FD">
        <w:t xml:space="preserve"> en el Convenio de la OMPI, por el que se consti</w:t>
      </w:r>
      <w:r w:rsidR="00493C10" w:rsidRPr="004D01FD">
        <w:t>tuyó la Organización</w:t>
      </w:r>
      <w:r w:rsidRPr="004D01FD">
        <w:t xml:space="preserve"> en 1967.</w:t>
      </w:r>
    </w:p>
    <w:p w:rsidR="00ED7198" w:rsidRPr="004D01FD" w:rsidRDefault="00ED7198">
      <w:pPr>
        <w:rPr>
          <w:szCs w:val="22"/>
        </w:rPr>
      </w:pPr>
    </w:p>
    <w:p w:rsidR="00ED7198" w:rsidRPr="004D01FD" w:rsidRDefault="007F615E" w:rsidP="007D1CB2">
      <w:pPr>
        <w:numPr>
          <w:ilvl w:val="0"/>
          <w:numId w:val="28"/>
        </w:numPr>
        <w:jc w:val="both"/>
        <w:rPr>
          <w:szCs w:val="22"/>
        </w:rPr>
      </w:pPr>
      <w:r w:rsidRPr="004D01FD">
        <w:t>Los Estados miembros de la OMPI determinan la orientación, el presupuesto y las actividades de la Organización a través de los órganos de toma de decisiones</w:t>
      </w:r>
      <w:r w:rsidR="009C15EC" w:rsidRPr="004D01FD">
        <w:t xml:space="preserve">.  </w:t>
      </w:r>
      <w:r w:rsidRPr="004D01FD">
        <w:t>Los principales órganos de adopción de decisiones y políticas de la OMPI son la Asamblea General y el Comité de Coordinación</w:t>
      </w:r>
      <w:r w:rsidR="009C15EC" w:rsidRPr="004D01FD">
        <w:t xml:space="preserve">.  </w:t>
      </w:r>
      <w:r w:rsidRPr="004D01FD">
        <w:t>La Asamblea General está compuesta por los Estados parte del Convenio de la OMPI y que son miembros de cualquiera de las Uniones administradas por la OMPI</w:t>
      </w:r>
      <w:r w:rsidR="009C15EC" w:rsidRPr="004D01FD">
        <w:t xml:space="preserve">.  </w:t>
      </w:r>
      <w:r w:rsidRPr="004D01FD">
        <w:t>El Comité de Coordinación está compuesto por los miembros integrantes de los Comités Ejecutivos de las Uniones de París y de Berna, un cuarto de los Estados parte en el Convenio de la OMPI que no son miembros de ninguna de las Uniones, y Suiza, en tanto que Estado en cuyo territorio tiene su sede la Organización.</w:t>
      </w:r>
    </w:p>
    <w:p w:rsidR="00ED7198" w:rsidRPr="004D01FD" w:rsidRDefault="00ED7198">
      <w:pPr>
        <w:rPr>
          <w:szCs w:val="22"/>
        </w:rPr>
      </w:pPr>
    </w:p>
    <w:p w:rsidR="00ED7198" w:rsidRPr="004D01FD" w:rsidRDefault="007F615E" w:rsidP="007D1CB2">
      <w:pPr>
        <w:numPr>
          <w:ilvl w:val="0"/>
          <w:numId w:val="28"/>
        </w:numPr>
        <w:jc w:val="both"/>
        <w:rPr>
          <w:szCs w:val="22"/>
        </w:rPr>
      </w:pPr>
      <w:r w:rsidRPr="004D01FD">
        <w:t>La Asamblea General nombra al Director General de la OMPI a propuesta del Comité de Coordinación</w:t>
      </w:r>
      <w:r w:rsidR="009C15EC" w:rsidRPr="004D01FD">
        <w:t xml:space="preserve">.  </w:t>
      </w:r>
      <w:r w:rsidR="009334D4" w:rsidRPr="004D01FD">
        <w:t>El Director General es el</w:t>
      </w:r>
      <w:r w:rsidRPr="004D01FD">
        <w:t xml:space="preserve"> alto funcionario</w:t>
      </w:r>
      <w:r w:rsidR="009334D4" w:rsidRPr="004D01FD">
        <w:t xml:space="preserve"> de mayor nivel</w:t>
      </w:r>
      <w:r w:rsidRPr="004D01FD">
        <w:t xml:space="preserve"> de la Organización</w:t>
      </w:r>
      <w:r w:rsidR="009C15EC" w:rsidRPr="004D01FD">
        <w:t xml:space="preserve">.  </w:t>
      </w:r>
      <w:r w:rsidRPr="004D01FD">
        <w:t>El Director General cuenta con la asistencia del equipo directivo superior (inte</w:t>
      </w:r>
      <w:r w:rsidR="009334D4" w:rsidRPr="004D01FD">
        <w:t>grado por</w:t>
      </w:r>
      <w:r w:rsidRPr="004D01FD">
        <w:t xml:space="preserve"> cuatro Dire</w:t>
      </w:r>
      <w:r w:rsidR="009334D4" w:rsidRPr="004D01FD">
        <w:t xml:space="preserve">ctores Generales Adjuntos y </w:t>
      </w:r>
      <w:r w:rsidRPr="004D01FD">
        <w:t xml:space="preserve">cuatro Subdirectores Generales, así como </w:t>
      </w:r>
      <w:r w:rsidR="009334D4" w:rsidRPr="004D01FD">
        <w:t xml:space="preserve">por </w:t>
      </w:r>
      <w:r w:rsidRPr="004D01FD">
        <w:t xml:space="preserve">el Consejero Jurídico y el Director del Departamento de Gestión de los Recursos Humanos) para </w:t>
      </w:r>
      <w:r w:rsidRPr="004D01FD">
        <w:lastRenderedPageBreak/>
        <w:t>proporcionar orientación estratégica sobre los programas de la OMPI y gestionar sus respectivos sectores y programas, con objeto de asegurar la obtención de unos resultados en consonancia con el presupuesto por programas.</w:t>
      </w:r>
    </w:p>
    <w:p w:rsidR="00ED7198" w:rsidRPr="004D01FD" w:rsidRDefault="00ED7198">
      <w:pPr>
        <w:pStyle w:val="ListParagraph"/>
        <w:rPr>
          <w:rFonts w:ascii="Arial" w:eastAsia="SimSun" w:hAnsi="Arial" w:cs="Arial"/>
          <w:sz w:val="22"/>
          <w:szCs w:val="22"/>
        </w:rPr>
      </w:pPr>
    </w:p>
    <w:p w:rsidR="00ED7198" w:rsidRPr="004D01FD" w:rsidRDefault="007F615E" w:rsidP="007D1CB2">
      <w:pPr>
        <w:numPr>
          <w:ilvl w:val="0"/>
          <w:numId w:val="28"/>
        </w:numPr>
        <w:jc w:val="both"/>
      </w:pPr>
      <w:r w:rsidRPr="004D01FD">
        <w:t>La OMPI obtiene la mayor parte de sus ingresos de las tasas que abonan los usuarios de sus servicios de propiedad intelectual por patentes, marcas y diseños industriales</w:t>
      </w:r>
      <w:r w:rsidR="009C15EC" w:rsidRPr="004D01FD">
        <w:t xml:space="preserve">.  </w:t>
      </w:r>
      <w:r w:rsidRPr="004D01FD">
        <w:t>La prestación de esos servicios se realiza a través del Tratado de Cooperación en materia de Patentes (PCT) y los sistemas de Madrid y La Haya</w:t>
      </w:r>
      <w:r w:rsidR="009C15EC" w:rsidRPr="004D01FD">
        <w:t xml:space="preserve">.  </w:t>
      </w:r>
      <w:r w:rsidRPr="004D01FD">
        <w:t>En 2015, las tasas por tales actividad</w:t>
      </w:r>
      <w:r w:rsidR="009334D4" w:rsidRPr="004D01FD">
        <w:t>es representaron</w:t>
      </w:r>
      <w:r w:rsidRPr="004D01FD">
        <w:t xml:space="preserve"> un 90,9% de los ingr</w:t>
      </w:r>
      <w:r w:rsidR="00B2355A" w:rsidRPr="004D01FD">
        <w:t>esos totales de la Organización</w:t>
      </w:r>
      <w:r w:rsidRPr="004D01FD">
        <w:t xml:space="preserve"> </w:t>
      </w:r>
      <w:r w:rsidR="009334D4" w:rsidRPr="004D01FD">
        <w:t>y</w:t>
      </w:r>
      <w:r w:rsidR="00B2355A" w:rsidRPr="004D01FD">
        <w:t>,</w:t>
      </w:r>
      <w:r w:rsidR="009334D4" w:rsidRPr="004D01FD">
        <w:t xml:space="preserve"> </w:t>
      </w:r>
      <w:r w:rsidR="00B2355A" w:rsidRPr="004D01FD">
        <w:t>las</w:t>
      </w:r>
      <w:r w:rsidR="009334D4" w:rsidRPr="004D01FD">
        <w:t xml:space="preserve"> </w:t>
      </w:r>
      <w:r w:rsidR="00B2355A" w:rsidRPr="004D01FD">
        <w:t>ta</w:t>
      </w:r>
      <w:r w:rsidRPr="004D01FD">
        <w:t>sas del Sistema del PCT</w:t>
      </w:r>
      <w:r w:rsidR="00B2355A" w:rsidRPr="004D01FD">
        <w:t xml:space="preserve"> generaron </w:t>
      </w:r>
      <w:r w:rsidR="00CA0CF5" w:rsidRPr="004D01FD">
        <w:t xml:space="preserve">de por sí </w:t>
      </w:r>
      <w:r w:rsidR="00B2355A" w:rsidRPr="004D01FD">
        <w:t>el 72,1% de esos ingresos</w:t>
      </w:r>
      <w:r w:rsidRPr="004D01FD">
        <w:t>.</w:t>
      </w:r>
    </w:p>
    <w:p w:rsidR="00ED7198" w:rsidRPr="004D01FD" w:rsidRDefault="00ED7198">
      <w:pPr>
        <w:pStyle w:val="ListParagraph"/>
        <w:rPr>
          <w:rFonts w:ascii="Arial" w:eastAsia="SimSun" w:hAnsi="Arial" w:cs="Arial"/>
          <w:sz w:val="22"/>
          <w:szCs w:val="22"/>
        </w:rPr>
      </w:pPr>
    </w:p>
    <w:p w:rsidR="00ED7198" w:rsidRPr="004D01FD" w:rsidRDefault="00B2355A" w:rsidP="007D1CB2">
      <w:pPr>
        <w:numPr>
          <w:ilvl w:val="0"/>
          <w:numId w:val="28"/>
        </w:numPr>
        <w:jc w:val="both"/>
      </w:pPr>
      <w:r w:rsidRPr="004D01FD">
        <w:t>Es</w:t>
      </w:r>
      <w:r w:rsidR="007F615E" w:rsidRPr="004D01FD">
        <w:t>os ingresos por</w:t>
      </w:r>
      <w:r w:rsidRPr="004D01FD">
        <w:t xml:space="preserve"> </w:t>
      </w:r>
      <w:r w:rsidR="007F615E" w:rsidRPr="004D01FD">
        <w:t xml:space="preserve">servicios de pago </w:t>
      </w:r>
      <w:r w:rsidRPr="004D01FD">
        <w:t>son posibles gracias a</w:t>
      </w:r>
      <w:r w:rsidR="007F615E" w:rsidRPr="004D01FD">
        <w:t xml:space="preserve"> la demanda internacional de títulos de propiedad intelectual</w:t>
      </w:r>
      <w:r w:rsidR="009C15EC" w:rsidRPr="004D01FD">
        <w:t xml:space="preserve">.  </w:t>
      </w:r>
      <w:r w:rsidRPr="004D01FD">
        <w:t>Aunque es</w:t>
      </w:r>
      <w:r w:rsidR="007F615E" w:rsidRPr="004D01FD">
        <w:t>a demanda se ve influida por la evolución de la economía mundial, desde 2010 la actividad de presentación de solicitudes de títulos de propiedad intelectual ha seguido creciendo pese a la desigual recuperación económica</w:t>
      </w:r>
      <w:r w:rsidRPr="004D01FD">
        <w:t xml:space="preserve"> tras</w:t>
      </w:r>
      <w:r w:rsidR="007F615E" w:rsidRPr="004D01FD">
        <w:t xml:space="preserve"> la crisis financiera mundial que estalló en 2008</w:t>
      </w:r>
      <w:r w:rsidR="009C15EC" w:rsidRPr="004D01FD">
        <w:t xml:space="preserve">.  </w:t>
      </w:r>
      <w:r w:rsidR="007F615E" w:rsidRPr="004D01FD">
        <w:t>Las últimas estadísticas</w:t>
      </w:r>
      <w:r w:rsidRPr="004D01FD">
        <w:t xml:space="preserve"> disponibles</w:t>
      </w:r>
      <w:r w:rsidR="007F615E" w:rsidRPr="004D01FD">
        <w:t xml:space="preserve"> </w:t>
      </w:r>
      <w:r w:rsidRPr="004D01FD">
        <w:t xml:space="preserve">–que abarcan hasta finales de 2014– </w:t>
      </w:r>
      <w:r w:rsidR="007F615E" w:rsidRPr="004D01FD">
        <w:t>muestran que</w:t>
      </w:r>
      <w:r w:rsidRPr="004D01FD">
        <w:t>, a nivel mundial, las solicitudes</w:t>
      </w:r>
      <w:r w:rsidR="007F615E" w:rsidRPr="004D01FD">
        <w:t xml:space="preserve"> de patentes y marcas </w:t>
      </w:r>
      <w:r w:rsidRPr="004D01FD">
        <w:t xml:space="preserve">han aumentado </w:t>
      </w:r>
      <w:r w:rsidR="007F615E" w:rsidRPr="004D01FD">
        <w:t>cada año desde 2010</w:t>
      </w:r>
      <w:r w:rsidR="009C15EC" w:rsidRPr="004D01FD">
        <w:t xml:space="preserve">.  </w:t>
      </w:r>
      <w:r w:rsidR="007F615E" w:rsidRPr="004D01FD">
        <w:t>Sin embargo, las solicitudes de diseños industriales disminuyeron en 2014, tras 20 años de crecimiento</w:t>
      </w:r>
      <w:r w:rsidR="009C15EC" w:rsidRPr="004D01FD">
        <w:t xml:space="preserve">.  </w:t>
      </w:r>
    </w:p>
    <w:p w:rsidR="00ED7198" w:rsidRPr="004D01FD" w:rsidRDefault="00ED7198">
      <w:pPr>
        <w:jc w:val="both"/>
      </w:pPr>
    </w:p>
    <w:p w:rsidR="00ED7198" w:rsidRPr="004D01FD" w:rsidRDefault="007F615E" w:rsidP="007D1CB2">
      <w:pPr>
        <w:numPr>
          <w:ilvl w:val="0"/>
          <w:numId w:val="28"/>
        </w:numPr>
        <w:jc w:val="both"/>
        <w:rPr>
          <w:szCs w:val="22"/>
        </w:rPr>
      </w:pPr>
      <w:r w:rsidRPr="004D01FD">
        <w:t>Otros factores externos que pueden influir en los ingresos que</w:t>
      </w:r>
      <w:r w:rsidR="00B2355A" w:rsidRPr="004D01FD">
        <w:t xml:space="preserve"> la Organización percibe por es</w:t>
      </w:r>
      <w:r w:rsidRPr="004D01FD">
        <w:t>e tipo de servicios son los niveles de inversión en investigación y desarrollo, los niveles de confianza tecnológica y las fluctuaciones de los tipos de cambio</w:t>
      </w:r>
      <w:r w:rsidR="009C15EC" w:rsidRPr="004D01FD">
        <w:t xml:space="preserve">.  </w:t>
      </w:r>
      <w:r w:rsidRPr="004D01FD">
        <w:t>Por lo que respecta al Sistema del PCT en particular, otros factores importantes incluyen la cuantía de las tasas PCT en comparación con las aplicables a otros medios de presentación de solicitudes de registro de p</w:t>
      </w:r>
      <w:r w:rsidR="00B2355A" w:rsidRPr="004D01FD">
        <w:t>atente, el atractivo</w:t>
      </w:r>
      <w:r w:rsidRPr="004D01FD">
        <w:t xml:space="preserve"> y el valor de los servicios </w:t>
      </w:r>
      <w:r w:rsidR="00B2355A" w:rsidRPr="004D01FD">
        <w:t>del PCT</w:t>
      </w:r>
      <w:r w:rsidRPr="004D01FD">
        <w:t xml:space="preserve"> en comparación con los demás medios de presentación, y las estrategias </w:t>
      </w:r>
      <w:r w:rsidR="00077670" w:rsidRPr="004D01FD">
        <w:t xml:space="preserve">individuales </w:t>
      </w:r>
      <w:r w:rsidRPr="004D01FD">
        <w:t>de las empresas en materia de patentes</w:t>
      </w:r>
      <w:r w:rsidR="009C15EC" w:rsidRPr="004D01FD">
        <w:t xml:space="preserve">.  </w:t>
      </w:r>
    </w:p>
    <w:p w:rsidR="00ED7198" w:rsidRPr="004D01FD" w:rsidRDefault="00ED7198">
      <w:pPr>
        <w:jc w:val="both"/>
        <w:rPr>
          <w:szCs w:val="22"/>
        </w:rPr>
      </w:pPr>
    </w:p>
    <w:p w:rsidR="00ED7198" w:rsidRPr="004D01FD" w:rsidRDefault="007F615E">
      <w:pPr>
        <w:jc w:val="both"/>
        <w:rPr>
          <w:b/>
          <w:szCs w:val="22"/>
        </w:rPr>
      </w:pPr>
      <w:r w:rsidRPr="004D01FD">
        <w:rPr>
          <w:b/>
        </w:rPr>
        <w:t>Panorama general de los objetivos financieros y las estrategias de la OMPI</w:t>
      </w:r>
    </w:p>
    <w:p w:rsidR="00ED7198" w:rsidRPr="004D01FD" w:rsidRDefault="00ED7198">
      <w:pPr>
        <w:jc w:val="both"/>
        <w:rPr>
          <w:szCs w:val="22"/>
        </w:rPr>
      </w:pPr>
    </w:p>
    <w:p w:rsidR="00ED7198" w:rsidRPr="004D01FD" w:rsidRDefault="007F615E" w:rsidP="007D1CB2">
      <w:pPr>
        <w:numPr>
          <w:ilvl w:val="0"/>
          <w:numId w:val="28"/>
        </w:numPr>
        <w:jc w:val="both"/>
      </w:pPr>
      <w:r w:rsidRPr="004D01FD">
        <w:t>Las actividades financieras de la OMPI están reguladas por su Reglamento Financiero, aprobado por la Asamblea General</w:t>
      </w:r>
      <w:r w:rsidR="009C15EC" w:rsidRPr="004D01FD">
        <w:t xml:space="preserve">.  </w:t>
      </w:r>
      <w:r w:rsidRPr="004D01FD">
        <w:t>El Director General establece la Reglamentación Financiera de conformidad con lo dispuesto en el Reglamento Financiero</w:t>
      </w:r>
      <w:r w:rsidR="009C15EC" w:rsidRPr="004D01FD">
        <w:t xml:space="preserve">.  </w:t>
      </w:r>
      <w:r w:rsidRPr="004D01FD">
        <w:t>El Comité del Programa y Presupuesto de la OMPI es informado de cualquier modificación de la Reglamentación Financiera</w:t>
      </w:r>
      <w:r w:rsidR="009C15EC" w:rsidRPr="004D01FD">
        <w:t xml:space="preserve">.  </w:t>
      </w:r>
      <w:r w:rsidRPr="004D01FD">
        <w:t>La Reglamentación Financiera regula todas las actividades de gestión financiera de la Organización</w:t>
      </w:r>
      <w:r w:rsidR="009C15EC" w:rsidRPr="004D01FD">
        <w:t xml:space="preserve">.  </w:t>
      </w:r>
      <w:r w:rsidRPr="004D01FD">
        <w:t xml:space="preserve">El Director General delega en el Contralor la competencia y </w:t>
      </w:r>
      <w:r w:rsidR="00077670" w:rsidRPr="004D01FD">
        <w:t xml:space="preserve">la </w:t>
      </w:r>
      <w:r w:rsidRPr="004D01FD">
        <w:t>responsabilidad de aplicar el Reglamento Financiero y la Reglamentación Financiera.</w:t>
      </w:r>
    </w:p>
    <w:p w:rsidR="00ED7198" w:rsidRPr="004D01FD" w:rsidRDefault="007F615E">
      <w:pPr>
        <w:jc w:val="both"/>
        <w:rPr>
          <w:szCs w:val="22"/>
        </w:rPr>
      </w:pPr>
      <w:r w:rsidRPr="004D01FD">
        <w:t xml:space="preserve"> </w:t>
      </w:r>
    </w:p>
    <w:p w:rsidR="00ED7198" w:rsidRPr="004D01FD" w:rsidRDefault="007F615E" w:rsidP="007D1CB2">
      <w:pPr>
        <w:numPr>
          <w:ilvl w:val="0"/>
          <w:numId w:val="28"/>
        </w:numPr>
        <w:jc w:val="both"/>
      </w:pPr>
      <w:r w:rsidRPr="004D01FD">
        <w:t>Cada dos años, el Director General presenta un presupuesto por programas a los Estados miembros para su aprobación</w:t>
      </w:r>
      <w:r w:rsidR="009C15EC" w:rsidRPr="004D01FD">
        <w:t xml:space="preserve">.  </w:t>
      </w:r>
      <w:r w:rsidRPr="004D01FD">
        <w:t xml:space="preserve">En dicho presupuesto se hacen constar </w:t>
      </w:r>
      <w:r w:rsidR="00077670" w:rsidRPr="004D01FD">
        <w:t xml:space="preserve">los </w:t>
      </w:r>
      <w:r w:rsidRPr="004D01FD">
        <w:t xml:space="preserve">objetivos, </w:t>
      </w:r>
      <w:r w:rsidR="00077670" w:rsidRPr="004D01FD">
        <w:t xml:space="preserve">las </w:t>
      </w:r>
      <w:r w:rsidRPr="004D01FD">
        <w:t xml:space="preserve">mediciones del rendimiento y </w:t>
      </w:r>
      <w:r w:rsidR="00077670" w:rsidRPr="004D01FD">
        <w:t xml:space="preserve">la </w:t>
      </w:r>
      <w:r w:rsidRPr="004D01FD">
        <w:t>planificación presupuestaria para todas las actividades propuestas</w:t>
      </w:r>
      <w:r w:rsidR="009C15EC" w:rsidRPr="004D01FD">
        <w:t xml:space="preserve">.  </w:t>
      </w:r>
      <w:r w:rsidRPr="004D01FD">
        <w:t>El presupuesto por programas correspondiente al bienio 2014/15 fue aprobado por las Asambleas de los Estados miembros de la OMPI el 12 de diciembre de 2013</w:t>
      </w:r>
      <w:r w:rsidR="009C15EC" w:rsidRPr="004D01FD">
        <w:t xml:space="preserve">.  </w:t>
      </w:r>
      <w:r w:rsidRPr="004D01FD">
        <w:t>En el presupuesto por programas se establece la planificación bienal en el marco estratégico global del plan estratégico a mediano plazo</w:t>
      </w:r>
      <w:r w:rsidR="009C15EC" w:rsidRPr="004D01FD">
        <w:t xml:space="preserve">.  </w:t>
      </w:r>
    </w:p>
    <w:p w:rsidR="00ED7198" w:rsidRPr="004D01FD" w:rsidRDefault="00ED7198">
      <w:pPr>
        <w:pStyle w:val="ListParagraph"/>
        <w:ind w:left="0"/>
        <w:rPr>
          <w:rFonts w:ascii="Arial" w:hAnsi="Arial" w:cs="Arial"/>
          <w:sz w:val="22"/>
          <w:szCs w:val="22"/>
        </w:rPr>
      </w:pPr>
    </w:p>
    <w:p w:rsidR="00ED7198" w:rsidRPr="004D01FD" w:rsidRDefault="007F615E" w:rsidP="007D1CB2">
      <w:pPr>
        <w:numPr>
          <w:ilvl w:val="0"/>
          <w:numId w:val="28"/>
        </w:numPr>
        <w:jc w:val="both"/>
        <w:rPr>
          <w:szCs w:val="22"/>
        </w:rPr>
      </w:pPr>
      <w:r w:rsidRPr="004D01FD">
        <w:t xml:space="preserve">La Organización utiliza un sistema de gestión </w:t>
      </w:r>
      <w:r w:rsidR="00077670" w:rsidRPr="004D01FD">
        <w:t>por resultados para garantizar</w:t>
      </w:r>
      <w:r w:rsidRPr="004D01FD">
        <w:t xml:space="preserve"> que los recursos se presupuesten y apliquen en consonancia con los resultados y prioridades de la Organización</w:t>
      </w:r>
      <w:r w:rsidR="009C15EC" w:rsidRPr="004D01FD">
        <w:t xml:space="preserve">.  </w:t>
      </w:r>
      <w:r w:rsidRPr="004D01FD">
        <w:t>El rendimiento de la Organización se mide y analiza de forma periódica a través de indicadores de rendimiento, objetivos y referencias</w:t>
      </w:r>
      <w:r w:rsidR="009C15EC" w:rsidRPr="004D01FD">
        <w:t xml:space="preserve">.  </w:t>
      </w:r>
      <w:r w:rsidR="00077670" w:rsidRPr="004D01FD">
        <w:t>En es</w:t>
      </w:r>
      <w:r w:rsidRPr="004D01FD">
        <w:t>e sistema, tanto el presupuesto por programas como el plan estratégico a mediano plazo se incardinan en el marco de planificación de la OMPI, junto con los planes de trabajo anuales y los objetivos individuales de los miembros del personal.</w:t>
      </w:r>
    </w:p>
    <w:p w:rsidR="00ED7198" w:rsidRPr="004D01FD" w:rsidRDefault="00ED7198">
      <w:pPr>
        <w:pStyle w:val="ListParagraph"/>
        <w:rPr>
          <w:rFonts w:ascii="Arial" w:eastAsia="SimSun" w:hAnsi="Arial" w:cs="Arial"/>
          <w:sz w:val="22"/>
          <w:szCs w:val="22"/>
        </w:rPr>
      </w:pPr>
    </w:p>
    <w:p w:rsidR="00ED7198" w:rsidRPr="004D01FD" w:rsidRDefault="007F615E" w:rsidP="007D1CB2">
      <w:pPr>
        <w:numPr>
          <w:ilvl w:val="0"/>
          <w:numId w:val="28"/>
        </w:numPr>
        <w:jc w:val="both"/>
      </w:pPr>
      <w:r w:rsidRPr="004D01FD">
        <w:lastRenderedPageBreak/>
        <w:t>La Organización gestiona el nivel de sus reservas con arreglo a su polític</w:t>
      </w:r>
      <w:r w:rsidR="001A2E04" w:rsidRPr="004D01FD">
        <w:t>a de reservas</w:t>
      </w:r>
      <w:r w:rsidRPr="004D01FD">
        <w:t>, que se revisó en 2015</w:t>
      </w:r>
      <w:r w:rsidR="009C15EC" w:rsidRPr="004D01FD">
        <w:t xml:space="preserve">.  </w:t>
      </w:r>
      <w:r w:rsidRPr="004D01FD">
        <w:t>Las reservas de la OMPI se contabilizan como activos netos de la Organización y sirven para minimizar las repercusiones de los déficits de ingresos y para maximizar la probabilidad de que la Organización pueda cu</w:t>
      </w:r>
      <w:r w:rsidR="00C107C1" w:rsidRPr="004D01FD">
        <w:t>mplir con sus obligaciones a</w:t>
      </w:r>
      <w:r w:rsidRPr="004D01FD">
        <w:t xml:space="preserve"> corto plazo y mantener la estabilidad finan</w:t>
      </w:r>
      <w:r w:rsidR="001A2E04" w:rsidRPr="004D01FD">
        <w:t>ciera</w:t>
      </w:r>
      <w:r w:rsidR="009C15EC" w:rsidRPr="004D01FD">
        <w:t xml:space="preserve">.  </w:t>
      </w:r>
      <w:r w:rsidR="001A2E04" w:rsidRPr="004D01FD">
        <w:t>Un componente básico de es</w:t>
      </w:r>
      <w:r w:rsidRPr="004D01FD">
        <w:t xml:space="preserve">a política es el mecanismo para fijar el </w:t>
      </w:r>
      <w:r w:rsidR="001A2E04" w:rsidRPr="004D01FD">
        <w:t>nivel requerido de reservas en un</w:t>
      </w:r>
      <w:r w:rsidRPr="004D01FD">
        <w:t xml:space="preserve"> porcentaje del gasto bienal estimado de las Uniones administradas por la Organización</w:t>
      </w:r>
      <w:r w:rsidR="009C15EC" w:rsidRPr="004D01FD">
        <w:t xml:space="preserve">.  </w:t>
      </w:r>
      <w:r w:rsidRPr="004D01FD">
        <w:t xml:space="preserve">En dicha política se establecen asimismo los principios y el sistema de aprobación del uso de </w:t>
      </w:r>
      <w:r w:rsidR="001A2E04" w:rsidRPr="004D01FD">
        <w:t xml:space="preserve">las </w:t>
      </w:r>
      <w:r w:rsidRPr="004D01FD">
        <w:t>reservas para proyectos no recurrentes de mejora de la infraestructura y en circunstancias excepcionales.</w:t>
      </w:r>
    </w:p>
    <w:p w:rsidR="00ED7198" w:rsidRPr="004D01FD" w:rsidRDefault="00ED7198">
      <w:pPr>
        <w:pStyle w:val="ListParagraph"/>
        <w:rPr>
          <w:rFonts w:ascii="Arial" w:hAnsi="Arial" w:cs="Arial"/>
          <w:color w:val="000000"/>
          <w:sz w:val="22"/>
          <w:szCs w:val="22"/>
        </w:rPr>
      </w:pPr>
    </w:p>
    <w:p w:rsidR="00ED7198" w:rsidRPr="004D01FD" w:rsidRDefault="007F615E" w:rsidP="007D1CB2">
      <w:pPr>
        <w:numPr>
          <w:ilvl w:val="0"/>
          <w:numId w:val="28"/>
        </w:numPr>
        <w:jc w:val="both"/>
      </w:pPr>
      <w:r w:rsidRPr="004D01FD">
        <w:rPr>
          <w:color w:val="000000"/>
        </w:rPr>
        <w:t>La Organización gestiona sus inversiones con arreglo a su política de inversiones, que también se revisó en 2015</w:t>
      </w:r>
      <w:r w:rsidR="009C15EC" w:rsidRPr="004D01FD">
        <w:rPr>
          <w:color w:val="000000"/>
        </w:rPr>
        <w:t xml:space="preserve">.  </w:t>
      </w:r>
      <w:r w:rsidR="001A2E04" w:rsidRPr="004D01FD">
        <w:rPr>
          <w:color w:val="000000"/>
        </w:rPr>
        <w:t>Conforme a es</w:t>
      </w:r>
      <w:r w:rsidRPr="004D01FD">
        <w:rPr>
          <w:color w:val="000000"/>
        </w:rPr>
        <w:t>a política, los objetivos principales de la gestión de las inversiones de la Organizac</w:t>
      </w:r>
      <w:r w:rsidR="001A2E04" w:rsidRPr="004D01FD">
        <w:rPr>
          <w:color w:val="000000"/>
        </w:rPr>
        <w:t>ión son, por orden de prioridad</w:t>
      </w:r>
      <w:r w:rsidR="009C15EC" w:rsidRPr="004D01FD">
        <w:rPr>
          <w:color w:val="000000"/>
        </w:rPr>
        <w:t xml:space="preserve">:  </w:t>
      </w:r>
      <w:r w:rsidRPr="004D01FD">
        <w:rPr>
          <w:color w:val="000000"/>
        </w:rPr>
        <w:t>i) la conservación del capital</w:t>
      </w:r>
      <w:r w:rsidR="009C15EC" w:rsidRPr="004D01FD">
        <w:rPr>
          <w:color w:val="000000"/>
        </w:rPr>
        <w:t xml:space="preserve">;  ii) la liquidez y </w:t>
      </w:r>
      <w:r w:rsidRPr="004D01FD">
        <w:rPr>
          <w:color w:val="000000"/>
        </w:rPr>
        <w:t>iii) dentro de los límite</w:t>
      </w:r>
      <w:r w:rsidR="009C15EC" w:rsidRPr="004D01FD">
        <w:rPr>
          <w:color w:val="000000"/>
        </w:rPr>
        <w:t xml:space="preserve">s establecidos por los incisos i) y </w:t>
      </w:r>
      <w:r w:rsidRPr="004D01FD">
        <w:rPr>
          <w:color w:val="000000"/>
        </w:rPr>
        <w:t>ii), la tasa de rendimiento</w:t>
      </w:r>
      <w:r w:rsidR="009C15EC" w:rsidRPr="004D01FD">
        <w:rPr>
          <w:color w:val="000000"/>
        </w:rPr>
        <w:t xml:space="preserve">.  </w:t>
      </w:r>
      <w:r w:rsidR="001A2E04" w:rsidRPr="004D01FD">
        <w:rPr>
          <w:color w:val="000000"/>
        </w:rPr>
        <w:t>Cuando sea posible y apropiado</w:t>
      </w:r>
      <w:r w:rsidR="00C107C1" w:rsidRPr="004D01FD">
        <w:rPr>
          <w:color w:val="000000"/>
        </w:rPr>
        <w:t>,</w:t>
      </w:r>
      <w:r w:rsidRPr="004D01FD">
        <w:rPr>
          <w:color w:val="000000"/>
        </w:rPr>
        <w:t xml:space="preserve"> la Organización tratará de obtener</w:t>
      </w:r>
      <w:r w:rsidR="001A2E04" w:rsidRPr="004D01FD">
        <w:rPr>
          <w:color w:val="000000"/>
        </w:rPr>
        <w:t>,</w:t>
      </w:r>
      <w:r w:rsidRPr="004D01FD">
        <w:rPr>
          <w:color w:val="000000"/>
        </w:rPr>
        <w:t xml:space="preserve"> tanto para el efectivo para gastos de funcionamiento como el efectivo básico</w:t>
      </w:r>
      <w:r w:rsidR="001A2E04" w:rsidRPr="004D01FD">
        <w:rPr>
          <w:color w:val="000000"/>
        </w:rPr>
        <w:t>,</w:t>
      </w:r>
      <w:r w:rsidRPr="004D01FD">
        <w:rPr>
          <w:color w:val="000000"/>
        </w:rPr>
        <w:t xml:space="preserve"> una rentabilidad similar a la del mercado</w:t>
      </w:r>
      <w:r w:rsidR="009C15EC" w:rsidRPr="004D01FD">
        <w:rPr>
          <w:color w:val="000000"/>
        </w:rPr>
        <w:t xml:space="preserve">.  </w:t>
      </w:r>
    </w:p>
    <w:p w:rsidR="00ED7198" w:rsidRPr="004D01FD" w:rsidRDefault="00ED7198">
      <w:pPr>
        <w:jc w:val="both"/>
        <w:rPr>
          <w:szCs w:val="22"/>
        </w:rPr>
      </w:pPr>
    </w:p>
    <w:p w:rsidR="00ED7198" w:rsidRPr="004D01FD" w:rsidRDefault="007F615E">
      <w:pPr>
        <w:spacing w:after="220"/>
        <w:jc w:val="both"/>
      </w:pPr>
      <w:r w:rsidRPr="004D01FD">
        <w:rPr>
          <w:b/>
        </w:rPr>
        <w:t>Panorama general de la estrategia de gestión de riesgos de la OMPI</w:t>
      </w:r>
    </w:p>
    <w:p w:rsidR="00ED7198" w:rsidRPr="004D01FD" w:rsidRDefault="007F615E" w:rsidP="007D1CB2">
      <w:pPr>
        <w:pStyle w:val="ONUME"/>
        <w:numPr>
          <w:ilvl w:val="0"/>
          <w:numId w:val="28"/>
        </w:numPr>
        <w:jc w:val="both"/>
      </w:pPr>
      <w:r w:rsidRPr="004D01FD">
        <w:t>La política de gestión de riesgos de la OMPI proporciona a la Organización un enfoque</w:t>
      </w:r>
      <w:r w:rsidR="001A2E04" w:rsidRPr="004D01FD">
        <w:t xml:space="preserve"> de gestión de los riesgos y los controles internos</w:t>
      </w:r>
      <w:r w:rsidRPr="004D01FD">
        <w:t xml:space="preserve"> coherente y </w:t>
      </w:r>
      <w:r w:rsidR="00C107C1" w:rsidRPr="004D01FD">
        <w:t>orientado a las actividades</w:t>
      </w:r>
      <w:r w:rsidRPr="004D01FD">
        <w:t>, a fin de contribuir al logro de los objetivos estratégicos y los resultados esperados</w:t>
      </w:r>
      <w:r w:rsidR="009C15EC" w:rsidRPr="004D01FD">
        <w:t xml:space="preserve">.  </w:t>
      </w:r>
      <w:r w:rsidR="001A2E04" w:rsidRPr="004D01FD">
        <w:t>Dicha política s</w:t>
      </w:r>
      <w:r w:rsidRPr="004D01FD">
        <w:t xml:space="preserve">e ve complementada por el manual de gestión de riesgos y controles internos de la OMPI, que </w:t>
      </w:r>
      <w:r w:rsidR="00C107C1" w:rsidRPr="004D01FD">
        <w:t>trata de</w:t>
      </w:r>
      <w:r w:rsidRPr="004D01FD">
        <w:t xml:space="preserve"> los detalles operativos de la gestión de los riesgos y los controles internos en el día a día</w:t>
      </w:r>
      <w:r w:rsidR="009C15EC" w:rsidRPr="004D01FD">
        <w:t xml:space="preserve">.  </w:t>
      </w:r>
      <w:r w:rsidRPr="004D01FD">
        <w:t xml:space="preserve">La política y el manual, junto las disposiciones </w:t>
      </w:r>
      <w:r w:rsidR="00C107C1" w:rsidRPr="004D01FD">
        <w:t>institucionales</w:t>
      </w:r>
      <w:r w:rsidRPr="004D01FD">
        <w:t>, la asignación de funciones y responsabilidades, los</w:t>
      </w:r>
      <w:r w:rsidR="001A2E04" w:rsidRPr="004D01FD">
        <w:t xml:space="preserve"> procesos y las actividades de</w:t>
      </w:r>
      <w:r w:rsidRPr="004D01FD">
        <w:t xml:space="preserve"> gestión de los riesgos y los controles internos componen el marco de gestión de riesgos de la OMPI.</w:t>
      </w:r>
    </w:p>
    <w:p w:rsidR="00ED7198" w:rsidRPr="004D01FD" w:rsidRDefault="007F615E" w:rsidP="007D1CB2">
      <w:pPr>
        <w:pStyle w:val="ONUME"/>
        <w:numPr>
          <w:ilvl w:val="0"/>
          <w:numId w:val="28"/>
        </w:numPr>
        <w:jc w:val="both"/>
      </w:pPr>
      <w:r w:rsidRPr="004D01FD">
        <w:t>De acuerdo con los principios rectores de la política de gestión de riesgos de la OMPI, la gestión de riesgos se considera una responsabilidad de toda la Organización</w:t>
      </w:r>
      <w:r w:rsidR="009C15EC" w:rsidRPr="004D01FD">
        <w:t xml:space="preserve">.  </w:t>
      </w:r>
      <w:r w:rsidRPr="004D01FD">
        <w:t>Todo el personal participa en la gestión de riesgos, y la responsabilidad última recae en el equipo directivo superior</w:t>
      </w:r>
      <w:r w:rsidR="009C15EC" w:rsidRPr="004D01FD">
        <w:t xml:space="preserve">.  </w:t>
      </w:r>
      <w:r w:rsidRPr="004D01FD">
        <w:t>El Grupo de Gestión de Riesgos de la OMPI, presidido por el Director General de la Organización, identifica y revisa cuáles son los riesgos de tipo estratégico u organizacional</w:t>
      </w:r>
      <w:r w:rsidR="009C15EC" w:rsidRPr="004D01FD">
        <w:t xml:space="preserve">.  </w:t>
      </w:r>
      <w:r w:rsidRPr="004D01FD">
        <w:t>La gestión de riesgos se lleva a cabo como parte integral del ciclo de gestión basada en resultados de la Organización</w:t>
      </w:r>
      <w:r w:rsidR="009C15EC" w:rsidRPr="004D01FD">
        <w:t xml:space="preserve">.  </w:t>
      </w:r>
      <w:r w:rsidRPr="004D01FD">
        <w:t>Los Estados miembros consignan su tolerancia al riesgo en la declaración de apetito de riesgo de la OMPI, que orienta la estrategia de gestión de riesgos de la Organización</w:t>
      </w:r>
      <w:r w:rsidR="009C15EC" w:rsidRPr="004D01FD">
        <w:t xml:space="preserve">.  </w:t>
      </w:r>
    </w:p>
    <w:p w:rsidR="00ED7198" w:rsidRPr="004D01FD" w:rsidRDefault="007F615E">
      <w:pPr>
        <w:spacing w:after="220"/>
        <w:jc w:val="both"/>
      </w:pPr>
      <w:r w:rsidRPr="004D01FD">
        <w:rPr>
          <w:b/>
        </w:rPr>
        <w:t>Panorama general de los estados financieros</w:t>
      </w:r>
    </w:p>
    <w:p w:rsidR="00ED7198" w:rsidRPr="004D01FD" w:rsidRDefault="007F615E" w:rsidP="007D1CB2">
      <w:pPr>
        <w:numPr>
          <w:ilvl w:val="0"/>
          <w:numId w:val="28"/>
        </w:numPr>
        <w:spacing w:after="220"/>
        <w:jc w:val="both"/>
        <w:rPr>
          <w:szCs w:val="22"/>
        </w:rPr>
      </w:pPr>
      <w:r w:rsidRPr="004D01FD">
        <w:t>Los estados financieros elaborados conforme a las IPSAS constan de:</w:t>
      </w:r>
    </w:p>
    <w:p w:rsidR="00ED7198" w:rsidRPr="004D01FD" w:rsidRDefault="007F615E">
      <w:pPr>
        <w:numPr>
          <w:ilvl w:val="0"/>
          <w:numId w:val="4"/>
        </w:numPr>
        <w:tabs>
          <w:tab w:val="left" w:pos="720"/>
        </w:tabs>
        <w:spacing w:after="220"/>
        <w:ind w:left="720" w:hanging="360"/>
        <w:jc w:val="both"/>
      </w:pPr>
      <w:r w:rsidRPr="004D01FD">
        <w:t xml:space="preserve">Un </w:t>
      </w:r>
      <w:r w:rsidRPr="004D01FD">
        <w:rPr>
          <w:u w:val="single"/>
        </w:rPr>
        <w:t>estado de la situación financiera</w:t>
      </w:r>
      <w:r w:rsidR="001A2E04" w:rsidRPr="004D01FD">
        <w:t xml:space="preserve">, </w:t>
      </w:r>
      <w:r w:rsidRPr="004D01FD">
        <w:t>en el que se exponen detalladamente los activos netos (la diferencia existente entre el total de activos y el total de pas</w:t>
      </w:r>
      <w:r w:rsidR="00415F8D" w:rsidRPr="004D01FD">
        <w:t>ivos) de la Organización</w:t>
      </w:r>
      <w:r w:rsidR="009C15EC" w:rsidRPr="004D01FD">
        <w:t xml:space="preserve">.  </w:t>
      </w:r>
      <w:r w:rsidR="00415F8D" w:rsidRPr="004D01FD">
        <w:t>En es</w:t>
      </w:r>
      <w:r w:rsidRPr="004D01FD">
        <w:t>e estado se ofrece información sobre la solidez financiera de la Organización y los recursos disponibles para apoyar sus objetivos futuros;</w:t>
      </w:r>
    </w:p>
    <w:p w:rsidR="00ED7198" w:rsidRPr="004D01FD" w:rsidRDefault="007F615E">
      <w:pPr>
        <w:numPr>
          <w:ilvl w:val="0"/>
          <w:numId w:val="4"/>
        </w:numPr>
        <w:tabs>
          <w:tab w:val="left" w:pos="720"/>
        </w:tabs>
        <w:spacing w:after="220"/>
        <w:ind w:left="720" w:hanging="360"/>
        <w:jc w:val="both"/>
      </w:pPr>
      <w:r w:rsidRPr="004D01FD">
        <w:t xml:space="preserve">Un </w:t>
      </w:r>
      <w:r w:rsidRPr="004D01FD">
        <w:rPr>
          <w:u w:val="single"/>
        </w:rPr>
        <w:t>estado de rendimiento financiero</w:t>
      </w:r>
      <w:r w:rsidRPr="004D01FD">
        <w:t>, en el que se calcula el superávit o déficit neto (la diferencia existente entre el total de ingresos y el total de gastos</w:t>
      </w:r>
      <w:r w:rsidR="00415F8D" w:rsidRPr="004D01FD">
        <w:t>) correspondiente al año</w:t>
      </w:r>
      <w:r w:rsidR="009C15EC" w:rsidRPr="004D01FD">
        <w:t xml:space="preserve">.  </w:t>
      </w:r>
      <w:r w:rsidR="00415F8D" w:rsidRPr="004D01FD">
        <w:t>En es</w:t>
      </w:r>
      <w:r w:rsidRPr="004D01FD">
        <w:t>e estado se ofrece información sobre las fuentes de ingresos de la Organización y los costos de sus actividades</w:t>
      </w:r>
      <w:r w:rsidR="009C15EC" w:rsidRPr="004D01FD">
        <w:t xml:space="preserve">.  </w:t>
      </w:r>
      <w:r w:rsidRPr="004D01FD">
        <w:t>El superávit o déficit anual se presenta sobre una base contable int</w:t>
      </w:r>
      <w:r w:rsidR="00B8145A" w:rsidRPr="004D01FD">
        <w:t>egral de acumulación (o devengo)</w:t>
      </w:r>
      <w:r w:rsidR="00415F8D" w:rsidRPr="004D01FD">
        <w:t>, en la que se reconocen</w:t>
      </w:r>
      <w:r w:rsidRPr="004D01FD">
        <w:t xml:space="preserve"> los ingresos en el período en que se obtienen y los gastos en</w:t>
      </w:r>
      <w:r w:rsidR="00415F8D" w:rsidRPr="004D01FD">
        <w:t xml:space="preserve"> el momento en que se incurren, </w:t>
      </w:r>
      <w:r w:rsidRPr="004D01FD">
        <w:t xml:space="preserve">independientemente </w:t>
      </w:r>
      <w:r w:rsidR="00415F8D" w:rsidRPr="004D01FD">
        <w:t xml:space="preserve">de cuándo </w:t>
      </w:r>
      <w:r w:rsidRPr="004D01FD">
        <w:t>se reciba o se abone el efectivo correspondiente;</w:t>
      </w:r>
    </w:p>
    <w:p w:rsidR="00ED7198" w:rsidRPr="004D01FD" w:rsidRDefault="007F615E">
      <w:pPr>
        <w:numPr>
          <w:ilvl w:val="0"/>
          <w:numId w:val="4"/>
        </w:numPr>
        <w:tabs>
          <w:tab w:val="left" w:pos="720"/>
        </w:tabs>
        <w:spacing w:after="220"/>
        <w:ind w:left="720" w:hanging="360"/>
        <w:jc w:val="both"/>
      </w:pPr>
      <w:r w:rsidRPr="004D01FD">
        <w:lastRenderedPageBreak/>
        <w:t xml:space="preserve">Un </w:t>
      </w:r>
      <w:r w:rsidRPr="004D01FD">
        <w:rPr>
          <w:u w:val="single"/>
        </w:rPr>
        <w:t>estado de cambios en los activos netos</w:t>
      </w:r>
      <w:r w:rsidRPr="004D01FD">
        <w:t>, en el que se señalan los cambios habidos en la situación de los acti</w:t>
      </w:r>
      <w:r w:rsidR="00415F8D" w:rsidRPr="004D01FD">
        <w:t>vos netos durante el año</w:t>
      </w:r>
      <w:r w:rsidR="009C15EC" w:rsidRPr="004D01FD">
        <w:t xml:space="preserve">.  </w:t>
      </w:r>
      <w:r w:rsidR="00415F8D" w:rsidRPr="004D01FD">
        <w:t>En es</w:t>
      </w:r>
      <w:r w:rsidRPr="004D01FD">
        <w:t>e estado se destacan las fuentes de los cambios en la situación financiera global de la Organización, entre los que figuran los debidos al superávit o al déficit correspondiente al ejercicio;</w:t>
      </w:r>
    </w:p>
    <w:p w:rsidR="00ED7198" w:rsidRPr="004D01FD" w:rsidRDefault="007F615E">
      <w:pPr>
        <w:numPr>
          <w:ilvl w:val="0"/>
          <w:numId w:val="4"/>
        </w:numPr>
        <w:tabs>
          <w:tab w:val="left" w:pos="720"/>
        </w:tabs>
        <w:spacing w:after="220"/>
        <w:ind w:left="720" w:hanging="360"/>
        <w:jc w:val="both"/>
      </w:pPr>
      <w:r w:rsidRPr="004D01FD">
        <w:t xml:space="preserve">Un </w:t>
      </w:r>
      <w:r w:rsidRPr="004D01FD">
        <w:rPr>
          <w:u w:val="single"/>
        </w:rPr>
        <w:t>estado de flujos de efectivo</w:t>
      </w:r>
      <w:r w:rsidRPr="004D01FD">
        <w:t>, en el que se exponen los movimientos de efectivo habidos durante el ejercicio como consecuencia de las actividades operativas, de inv</w:t>
      </w:r>
      <w:r w:rsidR="00415F8D" w:rsidRPr="004D01FD">
        <w:t>ersión y de financiación</w:t>
      </w:r>
      <w:r w:rsidR="009C15EC" w:rsidRPr="004D01FD">
        <w:t xml:space="preserve">.  </w:t>
      </w:r>
      <w:r w:rsidR="00415F8D" w:rsidRPr="004D01FD">
        <w:t>En es</w:t>
      </w:r>
      <w:r w:rsidRPr="004D01FD">
        <w:t>e estado se ofrece información sobre la manera en que se ha obtenido y utilizado el efectivo durante el ej</w:t>
      </w:r>
      <w:r w:rsidR="00415F8D" w:rsidRPr="004D01FD">
        <w:t xml:space="preserve">ercicio, incluidos los empréstitos </w:t>
      </w:r>
      <w:r w:rsidRPr="004D01FD">
        <w:t xml:space="preserve">y </w:t>
      </w:r>
      <w:r w:rsidR="00415F8D" w:rsidRPr="004D01FD">
        <w:t xml:space="preserve">su reembolso, y </w:t>
      </w:r>
      <w:r w:rsidRPr="004D01FD">
        <w:t>la adquisición y enajenación de activos fijos</w:t>
      </w:r>
      <w:r w:rsidR="009C15EC" w:rsidRPr="004D01FD">
        <w:t xml:space="preserve">.  </w:t>
      </w:r>
      <w:r w:rsidRPr="004D01FD">
        <w:t>En contraposición al estado de rendimiento financiero, en el estado de flujos de efectivo de la Organización se calcula la diferencia existente entre el efectivo que entra en la Organización y el efectivo que sale de ella;</w:t>
      </w:r>
    </w:p>
    <w:p w:rsidR="00ED7198" w:rsidRPr="004D01FD" w:rsidRDefault="007F615E">
      <w:pPr>
        <w:numPr>
          <w:ilvl w:val="0"/>
          <w:numId w:val="4"/>
        </w:numPr>
        <w:tabs>
          <w:tab w:val="left" w:pos="720"/>
        </w:tabs>
        <w:spacing w:after="220"/>
        <w:ind w:left="720" w:hanging="360"/>
        <w:jc w:val="both"/>
      </w:pPr>
      <w:r w:rsidRPr="004D01FD">
        <w:t xml:space="preserve">Un </w:t>
      </w:r>
      <w:r w:rsidRPr="004D01FD">
        <w:rPr>
          <w:u w:val="single"/>
        </w:rPr>
        <w:t>estado comparativo de importes presupuestados y reales</w:t>
      </w:r>
      <w:r w:rsidRPr="004D01FD">
        <w:t>, en el que se expone una comparación de los importes presupuestados con arreglo al presupuesto por programas, y los importes rea</w:t>
      </w:r>
      <w:r w:rsidR="00415F8D" w:rsidRPr="004D01FD">
        <w:t>les correspondientes al año</w:t>
      </w:r>
      <w:r w:rsidR="009C15EC" w:rsidRPr="004D01FD">
        <w:t xml:space="preserve">.  </w:t>
      </w:r>
      <w:r w:rsidR="00415F8D" w:rsidRPr="004D01FD">
        <w:t>Es</w:t>
      </w:r>
      <w:r w:rsidRPr="004D01FD">
        <w:t>e estado se prepara partiendo de una ba</w:t>
      </w:r>
      <w:r w:rsidR="00341B1C" w:rsidRPr="004D01FD">
        <w:t xml:space="preserve">se presupuestaria, para la que se utiliza </w:t>
      </w:r>
      <w:r w:rsidRPr="004D01FD">
        <w:t xml:space="preserve">una </w:t>
      </w:r>
      <w:r w:rsidRPr="004D01FD">
        <w:rPr>
          <w:bCs/>
        </w:rPr>
        <w:t>base co</w:t>
      </w:r>
      <w:r w:rsidR="00B8145A" w:rsidRPr="004D01FD">
        <w:rPr>
          <w:bCs/>
        </w:rPr>
        <w:t>ntable de acumulación (o deveng</w:t>
      </w:r>
      <w:r w:rsidRPr="004D01FD">
        <w:rPr>
          <w:bCs/>
        </w:rPr>
        <w:t>o) modificada</w:t>
      </w:r>
      <w:r w:rsidR="009C15EC" w:rsidRPr="004D01FD">
        <w:t xml:space="preserve">.  </w:t>
      </w:r>
      <w:r w:rsidRPr="004D01FD">
        <w:t>En él se ofrece información sobre la medida en la que se han obtenido y utilizado los recursos de conformidad con el presupuesto aprobado;</w:t>
      </w:r>
    </w:p>
    <w:p w:rsidR="00ED7198" w:rsidRPr="004D01FD" w:rsidRDefault="007F615E">
      <w:pPr>
        <w:numPr>
          <w:ilvl w:val="0"/>
          <w:numId w:val="4"/>
        </w:numPr>
        <w:tabs>
          <w:tab w:val="left" w:pos="720"/>
        </w:tabs>
        <w:spacing w:after="220"/>
        <w:ind w:left="720" w:hanging="360"/>
        <w:jc w:val="both"/>
      </w:pPr>
      <w:r w:rsidRPr="004D01FD">
        <w:rPr>
          <w:u w:val="single"/>
        </w:rPr>
        <w:t>Notas sobre los estados financieros</w:t>
      </w:r>
      <w:r w:rsidRPr="004D01FD">
        <w:t>, que sirven para comprender los principales estados financieros</w:t>
      </w:r>
      <w:r w:rsidR="009C15EC" w:rsidRPr="004D01FD">
        <w:t xml:space="preserve">.  </w:t>
      </w:r>
      <w:r w:rsidRPr="004D01FD">
        <w:t>Las Notas comprenden un resumen de los principios contables pertinentes y otra información explicativa</w:t>
      </w:r>
      <w:r w:rsidR="009C15EC" w:rsidRPr="004D01FD">
        <w:t xml:space="preserve">.  </w:t>
      </w:r>
      <w:r w:rsidRPr="004D01FD">
        <w:t>Asimismo, en ellas se divulga información exigida por las IPSAS que no se expone en los principales estados financieros.</w:t>
      </w:r>
    </w:p>
    <w:p w:rsidR="00ED7198" w:rsidRPr="004D01FD" w:rsidRDefault="007F615E">
      <w:pPr>
        <w:spacing w:after="220"/>
        <w:jc w:val="both"/>
        <w:rPr>
          <w:b/>
          <w:szCs w:val="22"/>
        </w:rPr>
      </w:pPr>
      <w:r w:rsidRPr="004D01FD">
        <w:rPr>
          <w:b/>
        </w:rPr>
        <w:t>Aspectos destacados de los estados financieros</w:t>
      </w:r>
    </w:p>
    <w:p w:rsidR="00ED7198" w:rsidRPr="004D01FD" w:rsidRDefault="007F615E" w:rsidP="007D1CB2">
      <w:pPr>
        <w:numPr>
          <w:ilvl w:val="0"/>
          <w:numId w:val="28"/>
        </w:numPr>
        <w:spacing w:after="220"/>
        <w:jc w:val="both"/>
      </w:pPr>
      <w:r w:rsidRPr="004D01FD">
        <w:t>En los estados financieros de la OMPI de 2015 elaborados conforme a las IPSAS se reconoce un superávit en el ejercicio de 33,3 millones de francos suizos</w:t>
      </w:r>
      <w:r w:rsidR="00341B1C" w:rsidRPr="004D01FD">
        <w:t>,</w:t>
      </w:r>
      <w:r w:rsidRPr="004D01FD">
        <w:t xml:space="preserve"> y el correspondiente incremento de los activos netos de</w:t>
      </w:r>
      <w:r w:rsidR="000A3787" w:rsidRPr="004D01FD">
        <w:t xml:space="preserve"> </w:t>
      </w:r>
      <w:r w:rsidRPr="004D01FD">
        <w:t>245,8 millones de francos suizos en</w:t>
      </w:r>
      <w:r w:rsidR="000A3787" w:rsidRPr="004D01FD">
        <w:t xml:space="preserve"> </w:t>
      </w:r>
      <w:r w:rsidRPr="004D01FD">
        <w:t>2014 a</w:t>
      </w:r>
      <w:r w:rsidR="000A3787" w:rsidRPr="004D01FD">
        <w:t xml:space="preserve"> </w:t>
      </w:r>
      <w:r w:rsidRPr="004D01FD">
        <w:t xml:space="preserve">279,1 millones de francos suizos </w:t>
      </w:r>
      <w:r w:rsidR="008036E2" w:rsidRPr="004D01FD">
        <w:t>al 31 de diciembre</w:t>
      </w:r>
      <w:r w:rsidRPr="004D01FD">
        <w:t xml:space="preserve"> de 2015.</w:t>
      </w:r>
    </w:p>
    <w:p w:rsidR="00ED7198" w:rsidRPr="004D01FD" w:rsidRDefault="007F615E" w:rsidP="007D1CB2">
      <w:pPr>
        <w:numPr>
          <w:ilvl w:val="0"/>
          <w:numId w:val="28"/>
        </w:numPr>
        <w:spacing w:after="220"/>
        <w:jc w:val="both"/>
      </w:pPr>
      <w:r w:rsidRPr="004D01FD">
        <w:t>El superávit de 33,3 millones de francos suizos registrado en 2015 contrasta con el superávit de 37,0 millones de francos suizos habido en 2014</w:t>
      </w:r>
      <w:r w:rsidR="009C15EC" w:rsidRPr="004D01FD">
        <w:t xml:space="preserve">.  </w:t>
      </w:r>
      <w:r w:rsidRPr="004D01FD">
        <w:t>En 2015, los ingresos totales se incrementaron en 11,7 millones de francos suizos con respecto a 2014, principalmente debido al aumento de 12,8 millones de francos suizos experimentado por los ingresos por tasas del Sistema de Madrid</w:t>
      </w:r>
      <w:r w:rsidR="009C15EC" w:rsidRPr="004D01FD">
        <w:t xml:space="preserve">.  </w:t>
      </w:r>
      <w:r w:rsidRPr="004D01FD">
        <w:t>Los gastos totales aumentaron en 15,4 millones de francos suizos con respecto a 2014</w:t>
      </w:r>
      <w:r w:rsidR="009C15EC" w:rsidRPr="004D01FD">
        <w:t xml:space="preserve">.  </w:t>
      </w:r>
      <w:r w:rsidRPr="004D01FD">
        <w:t>Si bien los gastos de personal se mantuvieron relativamente estables respecto a los del año precedente, casi todas las demás categorías de gast</w:t>
      </w:r>
      <w:r w:rsidR="00341B1C" w:rsidRPr="004D01FD">
        <w:t>os aumentaron, en especial los</w:t>
      </w:r>
      <w:r w:rsidRPr="004D01FD">
        <w:t xml:space="preserve"> servicios contractuales, que en 2015 superaron en 8,5 millones de francos suizos las cifras de 2014</w:t>
      </w:r>
      <w:r w:rsidR="009C15EC" w:rsidRPr="004D01FD">
        <w:t xml:space="preserve">.  </w:t>
      </w:r>
    </w:p>
    <w:p w:rsidR="00ED7198" w:rsidRPr="004D01FD" w:rsidRDefault="007F615E" w:rsidP="007D1CB2">
      <w:pPr>
        <w:numPr>
          <w:ilvl w:val="0"/>
          <w:numId w:val="28"/>
        </w:numPr>
        <w:spacing w:after="220"/>
        <w:jc w:val="both"/>
      </w:pPr>
      <w:r w:rsidRPr="004D01FD">
        <w:t xml:space="preserve">Los activos totales de la OMPI pasaron de 969,4 millones de francos suizos </w:t>
      </w:r>
      <w:r w:rsidR="008036E2" w:rsidRPr="004D01FD">
        <w:t>al 31 de diciembre</w:t>
      </w:r>
      <w:r w:rsidRPr="004D01FD">
        <w:t xml:space="preserve"> de 2014 a 977,0 millones de francos suizos </w:t>
      </w:r>
      <w:r w:rsidR="008036E2" w:rsidRPr="004D01FD">
        <w:t>al 31 de diciembre</w:t>
      </w:r>
      <w:r w:rsidRPr="004D01FD">
        <w:t xml:space="preserve"> de 2015</w:t>
      </w:r>
      <w:r w:rsidR="009C15EC" w:rsidRPr="004D01FD">
        <w:t xml:space="preserve">.  </w:t>
      </w:r>
      <w:r w:rsidRPr="004D01FD">
        <w:t>El efectivo y los equi</w:t>
      </w:r>
      <w:r w:rsidR="00341B1C" w:rsidRPr="004D01FD">
        <w:t>valentes de efectivo ascendían</w:t>
      </w:r>
      <w:r w:rsidRPr="004D01FD">
        <w:t xml:space="preserve"> a un total de 489,5 millones de francos suizos a finales de 2015 (50,1% de los activos totales), </w:t>
      </w:r>
      <w:r w:rsidR="00341B1C" w:rsidRPr="004D01FD">
        <w:t xml:space="preserve">lo que representa </w:t>
      </w:r>
      <w:r w:rsidRPr="004D01FD">
        <w:t>un incremento de 15,0 millones de francos suizos f</w:t>
      </w:r>
      <w:r w:rsidR="00341B1C" w:rsidRPr="004D01FD">
        <w:t>rente al año anterior y</w:t>
      </w:r>
      <w:r w:rsidRPr="004D01FD">
        <w:t xml:space="preserve"> se logró incluso si la OMPI efectuó en noviembre de 2015 un reembolso de capital de 24,0 millones de francos suizos de uno de los préstamos que tenía suscritos</w:t>
      </w:r>
      <w:r w:rsidR="009C15EC" w:rsidRPr="004D01FD">
        <w:t xml:space="preserve">.  </w:t>
      </w:r>
      <w:r w:rsidRPr="004D01FD">
        <w:t>La Organización mantiene inversiones importantes en activos fijos, en particular en terrenos, edificios, propiedades de inversión, activos intangibles y eq</w:t>
      </w:r>
      <w:r w:rsidR="00341B1C" w:rsidRPr="004D01FD">
        <w:t xml:space="preserve">uipo, por un valor neto en libros </w:t>
      </w:r>
      <w:r w:rsidRPr="004D01FD">
        <w:t>total de 417,8 millones de francos suizos (42,8% de los activos totales)</w:t>
      </w:r>
      <w:r w:rsidR="009C15EC" w:rsidRPr="004D01FD">
        <w:t xml:space="preserve">.  </w:t>
      </w:r>
      <w:r w:rsidRPr="004D01FD">
        <w:t xml:space="preserve">En 2015 prosiguieron las inversiones en activos fijos, entre ellas 6,2 millones de francos suizos en </w:t>
      </w:r>
      <w:r w:rsidR="005442E7" w:rsidRPr="004D01FD">
        <w:t xml:space="preserve">adiciones a </w:t>
      </w:r>
      <w:r w:rsidRPr="004D01FD">
        <w:t xml:space="preserve">edificios </w:t>
      </w:r>
      <w:r w:rsidR="00B0247E" w:rsidRPr="004D01FD">
        <w:t>y construcciones</w:t>
      </w:r>
      <w:r w:rsidR="009C15EC" w:rsidRPr="004D01FD">
        <w:t xml:space="preserve">.  </w:t>
      </w:r>
      <w:r w:rsidR="00B0247E" w:rsidRPr="004D01FD">
        <w:t>Aunque el ed</w:t>
      </w:r>
      <w:r w:rsidRPr="004D01FD">
        <w:t xml:space="preserve">ificio de la nueva sala de conferencias se puso en funcionamiento en septiembre de 2014, durante 2015 se efectuaron algunos trabajos pendientes en </w:t>
      </w:r>
      <w:r w:rsidR="001D2119" w:rsidRPr="004D01FD">
        <w:t>su</w:t>
      </w:r>
      <w:r w:rsidRPr="004D01FD">
        <w:t xml:space="preserve"> interior y en el exterior</w:t>
      </w:r>
      <w:r w:rsidR="009C15EC" w:rsidRPr="004D01FD">
        <w:t xml:space="preserve">.  </w:t>
      </w:r>
      <w:r w:rsidRPr="004D01FD">
        <w:t xml:space="preserve">En 2015 se terminó también el proyecto de obras </w:t>
      </w:r>
      <w:r w:rsidR="0004435A" w:rsidRPr="004D01FD">
        <w:lastRenderedPageBreak/>
        <w:t xml:space="preserve">destinadas a </w:t>
      </w:r>
      <w:r w:rsidRPr="004D01FD">
        <w:t xml:space="preserve">fomentar la seguridad, </w:t>
      </w:r>
      <w:r w:rsidR="001D2119" w:rsidRPr="004D01FD">
        <w:t xml:space="preserve">que comprendía </w:t>
      </w:r>
      <w:r w:rsidRPr="004D01FD">
        <w:t>el nuevo centro de acceso, el centro de operaciones de seguridad y el perímetro de seguridad.</w:t>
      </w:r>
    </w:p>
    <w:p w:rsidR="00ED7198" w:rsidRPr="004D01FD" w:rsidRDefault="007F615E" w:rsidP="007D1CB2">
      <w:pPr>
        <w:numPr>
          <w:ilvl w:val="0"/>
          <w:numId w:val="28"/>
        </w:numPr>
        <w:spacing w:after="220"/>
        <w:jc w:val="both"/>
      </w:pPr>
      <w:r w:rsidRPr="004D01FD">
        <w:t xml:space="preserve">Los pasivos principales de la Organización </w:t>
      </w:r>
      <w:r w:rsidR="008036E2" w:rsidRPr="004D01FD">
        <w:t>al 31 de diciembre</w:t>
      </w:r>
      <w:r w:rsidRPr="004D01FD">
        <w:t xml:space="preserve"> de 2015 corresponden a cuentas por pagar y cobros anticipados por un importe de 359,8 millones de francos suizos (lo que representa el 51,5% de los pasivos totales) y el pasivo por beneficios a los empleados por importe de 171,5 millones de francos suizos (24,6% de los pasivos totales)</w:t>
      </w:r>
      <w:r w:rsidR="009C15EC" w:rsidRPr="004D01FD">
        <w:t xml:space="preserve">.  </w:t>
      </w:r>
      <w:r w:rsidRPr="004D01FD">
        <w:t>Los empréstitos ascendían a 110,0 millones de francos suizos a finales de 2015, en comparación con 139,2 millones de francos suizos a finales de 2014</w:t>
      </w:r>
      <w:r w:rsidR="009C15EC" w:rsidRPr="004D01FD">
        <w:t xml:space="preserve">.  </w:t>
      </w:r>
      <w:r w:rsidRPr="004D01FD">
        <w:t>Como se ha precisado anterior</w:t>
      </w:r>
      <w:r w:rsidR="005442E7" w:rsidRPr="004D01FD">
        <w:t xml:space="preserve">mente, en 2015 la Organización </w:t>
      </w:r>
      <w:r w:rsidRPr="004D01FD">
        <w:t>efe</w:t>
      </w:r>
      <w:r w:rsidR="005442E7" w:rsidRPr="004D01FD">
        <w:t>ctuó un reembolso de capital</w:t>
      </w:r>
      <w:r w:rsidRPr="004D01FD">
        <w:t xml:space="preserve"> de </w:t>
      </w:r>
      <w:r w:rsidR="005442E7" w:rsidRPr="004D01FD">
        <w:t>24,0 millones de francos suizos sobre uno de esos préstamos, además de los reembolsos corrientes.</w:t>
      </w:r>
    </w:p>
    <w:p w:rsidR="00ED7198" w:rsidRPr="004D01FD" w:rsidRDefault="007F615E" w:rsidP="007D1CB2">
      <w:pPr>
        <w:numPr>
          <w:ilvl w:val="0"/>
          <w:numId w:val="28"/>
        </w:numPr>
        <w:spacing w:after="220"/>
        <w:jc w:val="both"/>
      </w:pPr>
      <w:r w:rsidRPr="004D01FD">
        <w:t>Los activos netos de la Organizació</w:t>
      </w:r>
      <w:r w:rsidR="005442E7" w:rsidRPr="004D01FD">
        <w:t>n, que consisten en los fondos de reserva</w:t>
      </w:r>
      <w:r w:rsidRPr="004D01FD">
        <w:t xml:space="preserve"> y los fondos de operaciones, ascendían a 279,1 millones de franco</w:t>
      </w:r>
      <w:r w:rsidR="005929BE" w:rsidRPr="004D01FD">
        <w:t>s suizos a finales de 2015</w:t>
      </w:r>
      <w:r w:rsidR="009C15EC" w:rsidRPr="004D01FD">
        <w:t xml:space="preserve">.  </w:t>
      </w:r>
      <w:r w:rsidR="005929BE" w:rsidRPr="004D01FD">
        <w:t xml:space="preserve">La </w:t>
      </w:r>
      <w:r w:rsidR="000F0DD2" w:rsidRPr="004D01FD">
        <w:t>política de reservas</w:t>
      </w:r>
      <w:r w:rsidRPr="004D01FD">
        <w:t xml:space="preserve"> de la OMPI se revisó en 2015, y los</w:t>
      </w:r>
      <w:r w:rsidR="005442E7" w:rsidRPr="004D01FD">
        <w:t xml:space="preserve"> cambios introducidos incluyen</w:t>
      </w:r>
      <w:r w:rsidRPr="004D01FD">
        <w:t xml:space="preserve"> la creación de una reserva específica denominada reserv</w:t>
      </w:r>
      <w:r w:rsidR="005442E7" w:rsidRPr="004D01FD">
        <w:t>a para proyectos especiales</w:t>
      </w:r>
      <w:r w:rsidR="009C15EC" w:rsidRPr="004D01FD">
        <w:t xml:space="preserve">.  </w:t>
      </w:r>
      <w:r w:rsidR="005442E7" w:rsidRPr="004D01FD">
        <w:t>Es</w:t>
      </w:r>
      <w:r w:rsidRPr="004D01FD">
        <w:t xml:space="preserve">a reserva se presenta ahora de manera separada en los estados financieros y recoge las </w:t>
      </w:r>
      <w:r w:rsidR="001D2119" w:rsidRPr="004D01FD">
        <w:t>consignaciones</w:t>
      </w:r>
      <w:r w:rsidRPr="004D01FD">
        <w:t xml:space="preserve"> destinadas a proyectos financiados con cargo a los fondos de reserva, deducción hecha de los gastos acumulados</w:t>
      </w:r>
      <w:r w:rsidR="009C15EC" w:rsidRPr="004D01FD">
        <w:t xml:space="preserve">.  </w:t>
      </w:r>
      <w:r w:rsidRPr="004D01FD">
        <w:t xml:space="preserve">Su saldo </w:t>
      </w:r>
      <w:r w:rsidR="008036E2" w:rsidRPr="004D01FD">
        <w:t>al 31 de diciembre</w:t>
      </w:r>
      <w:r w:rsidRPr="004D01FD">
        <w:t xml:space="preserve"> de 2015 ascendía a 23,7 millones de francos suizos, correspondientes</w:t>
      </w:r>
      <w:r w:rsidR="006C45C3" w:rsidRPr="004D01FD">
        <w:t xml:space="preserve"> a fondos asignados</w:t>
      </w:r>
      <w:r w:rsidRPr="004D01FD">
        <w:t xml:space="preserve"> a proyectos ya aprobados.</w:t>
      </w:r>
    </w:p>
    <w:p w:rsidR="00ED7198" w:rsidRPr="004D01FD" w:rsidRDefault="007F615E">
      <w:pPr>
        <w:spacing w:after="220"/>
        <w:jc w:val="both"/>
        <w:rPr>
          <w:szCs w:val="22"/>
        </w:rPr>
      </w:pPr>
      <w:r w:rsidRPr="004D01FD">
        <w:rPr>
          <w:b/>
        </w:rPr>
        <w:t>Rendimiento financiero</w:t>
      </w:r>
    </w:p>
    <w:p w:rsidR="00ED7198" w:rsidRPr="004D01FD" w:rsidRDefault="007F615E" w:rsidP="007D1CB2">
      <w:pPr>
        <w:numPr>
          <w:ilvl w:val="0"/>
          <w:numId w:val="28"/>
        </w:numPr>
        <w:spacing w:after="220"/>
        <w:jc w:val="both"/>
      </w:pPr>
      <w:r w:rsidRPr="004D01FD">
        <w:t>Los resultados de la Organización en 2015 muestran un superávit en el año de 33,3 millones de francos suizos, con unos ingresos totales de 381,9 millones de francos suizos y unos gastos totales de 348,6 millones de f</w:t>
      </w:r>
      <w:r w:rsidR="00297055" w:rsidRPr="004D01FD">
        <w:t>rancos suizos</w:t>
      </w:r>
      <w:r w:rsidR="009C15EC" w:rsidRPr="004D01FD">
        <w:t xml:space="preserve">.  </w:t>
      </w:r>
      <w:r w:rsidR="00297055" w:rsidRPr="004D01FD">
        <w:t>Cabe comparar es</w:t>
      </w:r>
      <w:r w:rsidRPr="004D01FD">
        <w:t>as cifras con el</w:t>
      </w:r>
      <w:r w:rsidR="000A3787" w:rsidRPr="004D01FD">
        <w:t xml:space="preserve"> </w:t>
      </w:r>
      <w:r w:rsidRPr="004D01FD">
        <w:t>superávit de 37,0 m</w:t>
      </w:r>
      <w:r w:rsidR="00297055" w:rsidRPr="004D01FD">
        <w:t>illones de francos suizos registrado</w:t>
      </w:r>
      <w:r w:rsidRPr="004D01FD">
        <w:t xml:space="preserve"> en 2014, con un total de ingresos de 370,2 millones de francos suizos y un total de gastos de 333,2 millones de francos suizos.</w:t>
      </w:r>
    </w:p>
    <w:p w:rsidR="00ED7198" w:rsidRPr="004D01FD" w:rsidRDefault="007F615E" w:rsidP="007D1CB2">
      <w:pPr>
        <w:numPr>
          <w:ilvl w:val="0"/>
          <w:numId w:val="28"/>
        </w:numPr>
        <w:spacing w:after="220"/>
        <w:jc w:val="both"/>
      </w:pPr>
      <w:r w:rsidRPr="004D01FD">
        <w:t xml:space="preserve">El resultado del presupuesto por programas de 2015 elaborado con arreglo a una </w:t>
      </w:r>
      <w:r w:rsidRPr="004D01FD">
        <w:rPr>
          <w:bCs/>
        </w:rPr>
        <w:t xml:space="preserve">base contable de acumulación (o </w:t>
      </w:r>
      <w:r w:rsidR="00B8145A" w:rsidRPr="004D01FD">
        <w:rPr>
          <w:bCs/>
        </w:rPr>
        <w:t>devengo</w:t>
      </w:r>
      <w:r w:rsidRPr="004D01FD">
        <w:rPr>
          <w:bCs/>
        </w:rPr>
        <w:t>) modificada</w:t>
      </w:r>
      <w:r w:rsidRPr="004D01FD">
        <w:t xml:space="preserve"> (es decir, antes de la incidencia de los ajustes realizados conforme a las IPSAS) fue de un superávit de 63,2 millones de francos suizos</w:t>
      </w:r>
      <w:r w:rsidR="009C15EC" w:rsidRPr="004D01FD">
        <w:t xml:space="preserve">.  </w:t>
      </w:r>
      <w:r w:rsidRPr="004D01FD">
        <w:t>En los resultados de la Organización en 2015 expuestos con arreglo a las IPSAS figuran las cuentas especiales, los proyectos financiados con cargo a las reservas y la incidencia de los ajustes relativos a la base contable int</w:t>
      </w:r>
      <w:r w:rsidR="00B8145A" w:rsidRPr="004D01FD">
        <w:t>egral de acumulación (o devengo)</w:t>
      </w:r>
      <w:r w:rsidRPr="004D01FD">
        <w:t xml:space="preserve"> efectuados conforme a las IPSAS:</w:t>
      </w:r>
    </w:p>
    <w:p w:rsidR="00ED7198" w:rsidRPr="004D01FD" w:rsidRDefault="007F615E">
      <w:pPr>
        <w:keepNext/>
        <w:spacing w:after="220"/>
        <w:jc w:val="center"/>
        <w:rPr>
          <w:u w:val="single"/>
        </w:rPr>
      </w:pPr>
      <w:r w:rsidRPr="004D01FD">
        <w:rPr>
          <w:u w:val="single"/>
        </w:rPr>
        <w:t>Resumen del rendimiento financiero por fuente de financiación</w:t>
      </w:r>
    </w:p>
    <w:p w:rsidR="00ED7198" w:rsidRPr="004D01FD" w:rsidRDefault="00ED7198"/>
    <w:p w:rsidR="00ED7198" w:rsidRDefault="008F4441">
      <w:r w:rsidRPr="008F4441">
        <w:rPr>
          <w:noProof/>
          <w:lang w:val="en-US" w:eastAsia="en-US"/>
        </w:rPr>
        <w:drawing>
          <wp:inline distT="0" distB="0" distL="0" distR="0" wp14:anchorId="52A36694" wp14:editId="61A32F4E">
            <wp:extent cx="5976620" cy="1551253"/>
            <wp:effectExtent l="0" t="0" r="508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76620" cy="1551253"/>
                    </a:xfrm>
                    <a:prstGeom prst="rect">
                      <a:avLst/>
                    </a:prstGeom>
                    <a:noFill/>
                    <a:ln>
                      <a:noFill/>
                    </a:ln>
                  </pic:spPr>
                </pic:pic>
              </a:graphicData>
            </a:graphic>
          </wp:inline>
        </w:drawing>
      </w:r>
    </w:p>
    <w:p w:rsidR="008F4441" w:rsidRPr="004D01FD" w:rsidRDefault="008F4441"/>
    <w:p w:rsidR="00ED7198" w:rsidRPr="004D01FD" w:rsidRDefault="007F615E" w:rsidP="007D1CB2">
      <w:pPr>
        <w:numPr>
          <w:ilvl w:val="0"/>
          <w:numId w:val="28"/>
        </w:numPr>
        <w:jc w:val="both"/>
        <w:rPr>
          <w:szCs w:val="22"/>
        </w:rPr>
      </w:pPr>
      <w:r w:rsidRPr="004D01FD">
        <w:t>En el gráfico que figura a continuación se resumen las principales diferencias exist</w:t>
      </w:r>
      <w:r w:rsidR="00935E56">
        <w:t>entes entre el superávit de 63,2</w:t>
      </w:r>
      <w:r w:rsidRPr="004D01FD">
        <w:t xml:space="preserve"> millones de francos suizos del presupuesto po</w:t>
      </w:r>
      <w:r w:rsidR="00935E56">
        <w:t>r programas y el superávit de 33,3</w:t>
      </w:r>
      <w:r w:rsidRPr="004D01FD">
        <w:t xml:space="preserve"> millones de francos suizos para toda la Organización sobre la base de las IPSAS:</w:t>
      </w:r>
    </w:p>
    <w:p w:rsidR="00ED7198" w:rsidRPr="004D01FD" w:rsidRDefault="00ED7198">
      <w:pPr>
        <w:jc w:val="both"/>
        <w:rPr>
          <w:szCs w:val="22"/>
        </w:rPr>
      </w:pPr>
    </w:p>
    <w:p w:rsidR="00FD0B58" w:rsidRPr="004D01FD" w:rsidRDefault="00FD0B58">
      <w:pPr>
        <w:rPr>
          <w:u w:val="single"/>
        </w:rPr>
      </w:pPr>
      <w:r w:rsidRPr="004D01FD">
        <w:rPr>
          <w:u w:val="single"/>
        </w:rPr>
        <w:br w:type="page"/>
      </w:r>
    </w:p>
    <w:p w:rsidR="00ED7198" w:rsidRPr="004D01FD" w:rsidRDefault="007F615E">
      <w:pPr>
        <w:jc w:val="center"/>
      </w:pPr>
      <w:r w:rsidRPr="004D01FD">
        <w:rPr>
          <w:u w:val="single"/>
        </w:rPr>
        <w:lastRenderedPageBreak/>
        <w:t>Movimiento desde el resultado obtenido sobre una base presupuestaria hasta el resultado obtenido conforme a las IPSAS (2015)</w:t>
      </w:r>
    </w:p>
    <w:p w:rsidR="00ED7198" w:rsidRPr="004D01FD" w:rsidRDefault="00ED7198">
      <w:pPr>
        <w:rPr>
          <w:szCs w:val="22"/>
        </w:rPr>
      </w:pPr>
    </w:p>
    <w:p w:rsidR="00ED7198" w:rsidRPr="004D01FD" w:rsidRDefault="007D4C16">
      <w:r w:rsidRPr="007D4C16">
        <w:rPr>
          <w:noProof/>
          <w:lang w:val="en-US" w:eastAsia="en-US"/>
        </w:rPr>
        <w:drawing>
          <wp:inline distT="0" distB="0" distL="0" distR="0" wp14:anchorId="160B3BB5" wp14:editId="47FE4500">
            <wp:extent cx="5976620" cy="3032256"/>
            <wp:effectExtent l="0" t="0" r="508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76620" cy="3032256"/>
                    </a:xfrm>
                    <a:prstGeom prst="rect">
                      <a:avLst/>
                    </a:prstGeom>
                    <a:noFill/>
                    <a:ln>
                      <a:noFill/>
                    </a:ln>
                  </pic:spPr>
                </pic:pic>
              </a:graphicData>
            </a:graphic>
          </wp:inline>
        </w:drawing>
      </w:r>
    </w:p>
    <w:p w:rsidR="004E5325" w:rsidRPr="004D01FD" w:rsidRDefault="004E5325">
      <w:pPr>
        <w:rPr>
          <w:szCs w:val="22"/>
        </w:rPr>
      </w:pPr>
    </w:p>
    <w:p w:rsidR="00ED7198" w:rsidRPr="004D01FD" w:rsidRDefault="007F615E" w:rsidP="007D1CB2">
      <w:pPr>
        <w:numPr>
          <w:ilvl w:val="0"/>
          <w:numId w:val="28"/>
        </w:numPr>
        <w:spacing w:after="220"/>
        <w:jc w:val="both"/>
      </w:pPr>
      <w:r w:rsidRPr="004D01FD">
        <w:t>Los estados financieros de la OMPI elaborados conforme a las IPSAS abarcan todos los sectores y actividades de la Organización</w:t>
      </w:r>
      <w:r w:rsidR="009C15EC" w:rsidRPr="004D01FD">
        <w:t xml:space="preserve">.  </w:t>
      </w:r>
      <w:r w:rsidRPr="004D01FD">
        <w:t>La inclusión de los resultados obtenidos antes de los ajustes realizados con arreglo a las IPSAS respecto de las c</w:t>
      </w:r>
      <w:r w:rsidR="008B6821" w:rsidRPr="004D01FD">
        <w:t>uentas especiales (déficit de </w:t>
      </w:r>
      <w:r w:rsidRPr="004D01FD">
        <w:t>9</w:t>
      </w:r>
      <w:r w:rsidR="008B6821" w:rsidRPr="004D01FD">
        <w:t>00.000</w:t>
      </w:r>
      <w:r w:rsidRPr="004D01FD">
        <w:t xml:space="preserve"> francos suizos) y los proyectos financiados con cargo a las reservas (déficit de 5,1 millones de francos suizos) representan “diferencias en la entidad” entre el resultado del presupuesto y el superávit reflejado en los estados financieros conforme a las IPSAS.</w:t>
      </w:r>
    </w:p>
    <w:p w:rsidR="00ED7198" w:rsidRPr="004D01FD" w:rsidRDefault="007F615E" w:rsidP="007D1CB2">
      <w:pPr>
        <w:numPr>
          <w:ilvl w:val="0"/>
          <w:numId w:val="28"/>
        </w:numPr>
        <w:spacing w:after="220"/>
        <w:jc w:val="both"/>
      </w:pPr>
      <w:r w:rsidRPr="004D01FD">
        <w:t xml:space="preserve">La aplicación de la base contable integral de acumulación </w:t>
      </w:r>
      <w:r w:rsidR="00B8145A" w:rsidRPr="004D01FD">
        <w:t>(o deveng</w:t>
      </w:r>
      <w:r w:rsidRPr="004D01FD">
        <w:t>o</w:t>
      </w:r>
      <w:r w:rsidR="00B8145A" w:rsidRPr="004D01FD">
        <w:t>)</w:t>
      </w:r>
      <w:r w:rsidRPr="004D01FD">
        <w:t xml:space="preserve"> según lo exigido por las IPSAS da lugar a una serie de diferencias en la base contable que inciden en el resultado del ejercicio</w:t>
      </w:r>
      <w:r w:rsidR="009C15EC" w:rsidRPr="004D01FD">
        <w:t xml:space="preserve">.  </w:t>
      </w:r>
      <w:r w:rsidR="004E5325" w:rsidRPr="004D01FD">
        <w:t>El efecto neto de es</w:t>
      </w:r>
      <w:r w:rsidRPr="004D01FD">
        <w:t>os ajustes es un déficit de 23,9 millones de francos suizos.</w:t>
      </w:r>
    </w:p>
    <w:p w:rsidR="00ED7198" w:rsidRPr="004D01FD" w:rsidRDefault="007F615E">
      <w:pPr>
        <w:numPr>
          <w:ilvl w:val="0"/>
          <w:numId w:val="5"/>
        </w:numPr>
        <w:tabs>
          <w:tab w:val="left" w:pos="720"/>
        </w:tabs>
        <w:spacing w:after="220"/>
        <w:ind w:left="720" w:hanging="360"/>
        <w:jc w:val="both"/>
      </w:pPr>
      <w:r w:rsidRPr="004D01FD">
        <w:t>Con arreglo a las IPSAS, los ingresos procedentes de contribuciones voluntarias contabilizadas en la partida de cuentas especiales se reconocen cuando se satisfacen las condiciones estipuladas en los acuerdos con los donantes y se incurr</w:t>
      </w:r>
      <w:r w:rsidR="004E5325" w:rsidRPr="004D01FD">
        <w:t>e en los gastos previstos en</w:t>
      </w:r>
      <w:r w:rsidRPr="004D01FD">
        <w:t xml:space="preserve"> el programa de trabajo</w:t>
      </w:r>
      <w:r w:rsidR="009C15EC" w:rsidRPr="004D01FD">
        <w:t xml:space="preserve">.  </w:t>
      </w:r>
      <w:r w:rsidRPr="004D01FD">
        <w:t>El ajuste resultante da lugar a un aumento de 0,9 millones de francos suizos en el resultado del ejercicio.</w:t>
      </w:r>
    </w:p>
    <w:p w:rsidR="00ED7198" w:rsidRPr="004D01FD" w:rsidRDefault="007F615E">
      <w:pPr>
        <w:numPr>
          <w:ilvl w:val="0"/>
          <w:numId w:val="6"/>
        </w:numPr>
        <w:tabs>
          <w:tab w:val="left" w:pos="720"/>
        </w:tabs>
        <w:spacing w:after="220"/>
        <w:ind w:left="720" w:hanging="360"/>
        <w:jc w:val="both"/>
      </w:pPr>
      <w:r w:rsidRPr="004D01FD">
        <w:t xml:space="preserve">Las IPSAS exigen que los ingresos procedentes de tasas sean diferidos hasta el momento en que se consideren </w:t>
      </w:r>
      <w:r w:rsidR="00CB7F33" w:rsidRPr="004D01FD">
        <w:t>devengados, lo que en el caso de las</w:t>
      </w:r>
      <w:r w:rsidRPr="004D01FD">
        <w:t xml:space="preserve"> solicitudes internacionales se produce cuando tiene lugar la publicación final</w:t>
      </w:r>
      <w:r w:rsidR="009C15EC" w:rsidRPr="004D01FD">
        <w:t xml:space="preserve">.  </w:t>
      </w:r>
      <w:r w:rsidRPr="004D01FD">
        <w:t>En lo que respecta a las solicitudes PCT, se reconoce una cuenta por cobrar si la solicitud ha sido presentada pero la Organización no ha recibido la tasa correspondiente.</w:t>
      </w:r>
    </w:p>
    <w:p w:rsidR="00ED7198" w:rsidRPr="004D01FD" w:rsidRDefault="007F615E">
      <w:pPr>
        <w:numPr>
          <w:ilvl w:val="0"/>
          <w:numId w:val="6"/>
        </w:numPr>
        <w:tabs>
          <w:tab w:val="left" w:pos="720"/>
        </w:tabs>
        <w:spacing w:after="220"/>
        <w:ind w:left="720" w:hanging="360"/>
        <w:jc w:val="both"/>
      </w:pPr>
      <w:r w:rsidRPr="004D01FD">
        <w:t>Además, la OMPI también reconoce ingresos diferidos en relación con la financiación de obras de construcción para fomentar la seguridad a cargo de la Fundación de Inmuebles para las Organizaciones Internacionales (FIPOI)</w:t>
      </w:r>
      <w:r w:rsidR="009C15EC" w:rsidRPr="004D01FD">
        <w:t xml:space="preserve">.  </w:t>
      </w:r>
      <w:r w:rsidRPr="004D01FD">
        <w:t>La repercusión global de esos ajustes es una reducción de ingresos de 26,1 millones de francos suizos, que se debe principalmente a un aumento del saldo de ingresos diferidos por percepción de tasas (sistemas de</w:t>
      </w:r>
      <w:r w:rsidR="00CB7F33" w:rsidRPr="004D01FD">
        <w:t>l</w:t>
      </w:r>
      <w:r w:rsidRPr="004D01FD">
        <w:t xml:space="preserve"> PCT, Madrid y La Haya), que pasaron de 203,7 millones de francos suizos </w:t>
      </w:r>
      <w:r w:rsidR="008036E2" w:rsidRPr="004D01FD">
        <w:t>al 31 de diciembre</w:t>
      </w:r>
      <w:r w:rsidRPr="004D01FD">
        <w:t xml:space="preserve"> de 2014 a 219,2 millones de francos suizos </w:t>
      </w:r>
      <w:r w:rsidR="008036E2" w:rsidRPr="004D01FD">
        <w:t>al 31 de diciembre</w:t>
      </w:r>
      <w:r w:rsidR="007E6941" w:rsidRPr="004D01FD">
        <w:t xml:space="preserve"> de </w:t>
      </w:r>
      <w:r w:rsidRPr="004D01FD">
        <w:t>2015</w:t>
      </w:r>
      <w:r w:rsidR="009C15EC" w:rsidRPr="004D01FD">
        <w:t xml:space="preserve">.  </w:t>
      </w:r>
      <w:r w:rsidRPr="004D01FD">
        <w:t>Durante el mismo período, las cuentas por cobrar de las tasas del PCT disminuyeron de 46,7 millones de francos suizos a 40,9 millones de francos suizos</w:t>
      </w:r>
      <w:r w:rsidR="009C15EC" w:rsidRPr="004D01FD">
        <w:t xml:space="preserve">.  </w:t>
      </w:r>
    </w:p>
    <w:p w:rsidR="00ED7198" w:rsidRPr="004D01FD" w:rsidRDefault="007F615E">
      <w:pPr>
        <w:numPr>
          <w:ilvl w:val="0"/>
          <w:numId w:val="7"/>
        </w:numPr>
        <w:tabs>
          <w:tab w:val="left" w:pos="720"/>
        </w:tabs>
        <w:ind w:left="720" w:hanging="360"/>
        <w:jc w:val="both"/>
      </w:pPr>
      <w:r w:rsidRPr="004D01FD">
        <w:lastRenderedPageBreak/>
        <w:t>El resultado del ejercicio 2015 con arreglo a las IPSAS incluye el gasto dimanado de la depreciación de los edificios y el equipo</w:t>
      </w:r>
      <w:r w:rsidR="00CB7F33" w:rsidRPr="004D01FD">
        <w:t>,</w:t>
      </w:r>
      <w:r w:rsidRPr="004D01FD">
        <w:t xml:space="preserve"> y también el gasto resultante de la amortización de los derechos de superficie</w:t>
      </w:r>
      <w:r w:rsidR="00CB7F33" w:rsidRPr="004D01FD">
        <w:t>,</w:t>
      </w:r>
      <w:r w:rsidRPr="004D01FD">
        <w:t xml:space="preserve"> puesto que el costo de dichos acti</w:t>
      </w:r>
      <w:r w:rsidR="00CB7F33" w:rsidRPr="004D01FD">
        <w:t>vos se reparte a lo largo de su vida útil</w:t>
      </w:r>
      <w:r w:rsidR="009C15EC" w:rsidRPr="004D01FD">
        <w:t xml:space="preserve">.  </w:t>
      </w:r>
      <w:r w:rsidRPr="004D01FD">
        <w:t xml:space="preserve">El costo total de la depreciación y amortización </w:t>
      </w:r>
      <w:r w:rsidR="00CB7F33" w:rsidRPr="004D01FD">
        <w:t>en 2015 fue de</w:t>
      </w:r>
      <w:r w:rsidRPr="004D01FD">
        <w:t> 11,1 millones de francos suizos.</w:t>
      </w:r>
    </w:p>
    <w:p w:rsidR="00ED7198" w:rsidRPr="004D01FD" w:rsidRDefault="00ED7198">
      <w:pPr>
        <w:ind w:left="720"/>
        <w:jc w:val="both"/>
        <w:rPr>
          <w:szCs w:val="22"/>
        </w:rPr>
      </w:pPr>
    </w:p>
    <w:p w:rsidR="00ED7198" w:rsidRPr="004D01FD" w:rsidRDefault="007F615E">
      <w:pPr>
        <w:numPr>
          <w:ilvl w:val="0"/>
          <w:numId w:val="8"/>
        </w:numPr>
        <w:tabs>
          <w:tab w:val="left" w:pos="720"/>
        </w:tabs>
        <w:spacing w:after="220"/>
        <w:ind w:left="720" w:hanging="360"/>
        <w:jc w:val="both"/>
      </w:pPr>
      <w:r w:rsidRPr="004D01FD">
        <w:t xml:space="preserve">Las IPSAS exigen que los beneficios a los empleados devengados </w:t>
      </w:r>
      <w:r w:rsidR="00CB7F33" w:rsidRPr="004D01FD">
        <w:t>pero</w:t>
      </w:r>
      <w:r w:rsidR="00C65634" w:rsidRPr="004D01FD">
        <w:t xml:space="preserve"> </w:t>
      </w:r>
      <w:r w:rsidR="00CB7F33" w:rsidRPr="004D01FD">
        <w:t xml:space="preserve">todavía no </w:t>
      </w:r>
      <w:r w:rsidR="00C65634" w:rsidRPr="004D01FD">
        <w:t xml:space="preserve">abonados </w:t>
      </w:r>
      <w:r w:rsidRPr="004D01FD">
        <w:t>sean reconocidos como pasivos de la Organización</w:t>
      </w:r>
      <w:r w:rsidR="009C15EC" w:rsidRPr="004D01FD">
        <w:t xml:space="preserve">.  </w:t>
      </w:r>
      <w:r w:rsidR="00CB7F33" w:rsidRPr="004D01FD">
        <w:t>Los ajustes realizados hacen que</w:t>
      </w:r>
      <w:r w:rsidR="00DA4B7A" w:rsidRPr="004D01FD">
        <w:t xml:space="preserve"> los</w:t>
      </w:r>
      <w:r w:rsidR="00CB7F33" w:rsidRPr="004D01FD">
        <w:t xml:space="preserve"> pasivo</w:t>
      </w:r>
      <w:r w:rsidR="00DA4B7A" w:rsidRPr="004D01FD">
        <w:t>s totales</w:t>
      </w:r>
      <w:r w:rsidRPr="004D01FD">
        <w:t xml:space="preserve"> que consta</w:t>
      </w:r>
      <w:r w:rsidR="00DA4B7A" w:rsidRPr="004D01FD">
        <w:t>n</w:t>
      </w:r>
      <w:r w:rsidRPr="004D01FD">
        <w:t xml:space="preserve"> en los esta</w:t>
      </w:r>
      <w:r w:rsidR="00CB7F33" w:rsidRPr="004D01FD">
        <w:t>dos financieros sea</w:t>
      </w:r>
      <w:r w:rsidR="00DA4B7A" w:rsidRPr="004D01FD">
        <w:t>n</w:t>
      </w:r>
      <w:r w:rsidR="00CB7F33" w:rsidRPr="004D01FD">
        <w:t xml:space="preserve"> conforme</w:t>
      </w:r>
      <w:r w:rsidR="00DA4B7A" w:rsidRPr="004D01FD">
        <w:t>s</w:t>
      </w:r>
      <w:r w:rsidRPr="004D01FD">
        <w:t xml:space="preserve"> a </w:t>
      </w:r>
      <w:r w:rsidR="00CB7F33" w:rsidRPr="004D01FD">
        <w:t>la metodología de cálculo que las IPSAS exigen para</w:t>
      </w:r>
      <w:r w:rsidR="00DA4B7A" w:rsidRPr="004D01FD">
        <w:t xml:space="preserve"> esos pasivos, </w:t>
      </w:r>
      <w:r w:rsidRPr="004D01FD">
        <w:t>i</w:t>
      </w:r>
      <w:r w:rsidR="00DA4B7A" w:rsidRPr="004D01FD">
        <w:t>ncluidos los estimados</w:t>
      </w:r>
      <w:r w:rsidRPr="004D01FD">
        <w:t xml:space="preserve"> por actuarios externos</w:t>
      </w:r>
      <w:r w:rsidR="009C15EC" w:rsidRPr="004D01FD">
        <w:t xml:space="preserve">.  </w:t>
      </w:r>
      <w:r w:rsidRPr="004D01FD">
        <w:t xml:space="preserve">En 2015, los pasivos por beneficios a </w:t>
      </w:r>
      <w:r w:rsidR="00DA4B7A" w:rsidRPr="004D01FD">
        <w:t xml:space="preserve">los </w:t>
      </w:r>
      <w:r w:rsidRPr="004D01FD">
        <w:t>empleados reconocidos con arreglo a las IPSAS (seguro médico después de la separación del servicio</w:t>
      </w:r>
      <w:r w:rsidR="004E381B" w:rsidRPr="004D01FD">
        <w:t xml:space="preserve"> (ASHI, de las siglas en inglés)</w:t>
      </w:r>
      <w:r w:rsidRPr="004D01FD">
        <w:t xml:space="preserve">, primas de repatriación y gastos de viaje, días </w:t>
      </w:r>
      <w:r w:rsidR="0004435A" w:rsidRPr="004D01FD">
        <w:t xml:space="preserve">acumulados de </w:t>
      </w:r>
      <w:r w:rsidRPr="004D01FD">
        <w:t>vacaciones anuales, vacaciones en el país de orig</w:t>
      </w:r>
      <w:r w:rsidR="00023A31" w:rsidRPr="004D01FD">
        <w:t>en, horas extraordinarias y Caja Cerrada de P</w:t>
      </w:r>
      <w:r w:rsidRPr="004D01FD">
        <w:t>ensiones) aumentaron en 10,3 millones de francos suizos</w:t>
      </w:r>
      <w:r w:rsidR="009C15EC" w:rsidRPr="004D01FD">
        <w:t xml:space="preserve">.  </w:t>
      </w:r>
      <w:r w:rsidRPr="004D01FD">
        <w:t xml:space="preserve">Conforme al presupuesto </w:t>
      </w:r>
      <w:r w:rsidR="00DA4B7A" w:rsidRPr="004D01FD">
        <w:t>por programas, para financiar</w:t>
      </w:r>
      <w:r w:rsidRPr="004D01FD">
        <w:t xml:space="preserve"> los beneficios a los empleados después de la separación del servicio, se aplica una tasa del 6,0% sobre los costos de los puestos</w:t>
      </w:r>
      <w:r w:rsidR="009C15EC" w:rsidRPr="004D01FD">
        <w:t xml:space="preserve">.  </w:t>
      </w:r>
      <w:r w:rsidRPr="004D01FD">
        <w:t>En 2015, dicha tasa generó unas provisiones de 6,1 millones de francos suizos, tras deducir los pagos a empleados después de la separación del servicio efectuados durante el período (principalmente</w:t>
      </w:r>
      <w:r w:rsidR="00DA4B7A" w:rsidRPr="004D01FD">
        <w:t xml:space="preserve"> </w:t>
      </w:r>
      <w:r w:rsidRPr="004D01FD">
        <w:t>la contribución de la Organización a las primas del seguro médico después de la separación del servicio de los jubilados)</w:t>
      </w:r>
      <w:r w:rsidR="009C15EC" w:rsidRPr="004D01FD">
        <w:t xml:space="preserve">.  </w:t>
      </w:r>
      <w:r w:rsidRPr="004D01FD">
        <w:t>A finales de 2015, se imputó un cargo suplementario del 2% a los costos de los puestos durante el bienio 2014/15, lo que generó una provisión adicional de 7,1 millones de francos suizos</w:t>
      </w:r>
      <w:r w:rsidR="009C15EC" w:rsidRPr="004D01FD">
        <w:t xml:space="preserve">.  </w:t>
      </w:r>
      <w:r w:rsidRPr="004D01FD">
        <w:t xml:space="preserve">Como consecuencia de ello, los ajustes requeridos para alinear los pasivos por beneficios a </w:t>
      </w:r>
      <w:r w:rsidR="00DA4B7A" w:rsidRPr="004D01FD">
        <w:t xml:space="preserve">los </w:t>
      </w:r>
      <w:r w:rsidRPr="004D01FD">
        <w:t xml:space="preserve">empleados con los cálculos según las IPSAS ascendieron a </w:t>
      </w:r>
      <w:r w:rsidR="0060465F" w:rsidRPr="004D01FD">
        <w:t>2,9 millones de francos suizos, correspondientes a una reducción del gasto</w:t>
      </w:r>
      <w:r w:rsidRPr="004D01FD">
        <w:t>.</w:t>
      </w:r>
    </w:p>
    <w:p w:rsidR="00ED7198" w:rsidRPr="004D01FD" w:rsidRDefault="007F615E">
      <w:pPr>
        <w:numPr>
          <w:ilvl w:val="0"/>
          <w:numId w:val="9"/>
        </w:numPr>
        <w:tabs>
          <w:tab w:val="left" w:pos="720"/>
        </w:tabs>
        <w:spacing w:before="57" w:after="57"/>
        <w:ind w:left="720" w:hanging="360"/>
        <w:jc w:val="both"/>
      </w:pPr>
      <w:r w:rsidRPr="004D01FD">
        <w:t xml:space="preserve">Las IPSAS imponen la capitalización de los costos relativos a </w:t>
      </w:r>
      <w:r w:rsidR="0060465F" w:rsidRPr="004D01FD">
        <w:t>la construcción y mejora de edificios</w:t>
      </w:r>
      <w:r w:rsidR="009C15EC" w:rsidRPr="004D01FD">
        <w:t xml:space="preserve">.  </w:t>
      </w:r>
      <w:r w:rsidR="0060465F" w:rsidRPr="004D01FD">
        <w:t>Esto redujo</w:t>
      </w:r>
      <w:r w:rsidRPr="004D01FD">
        <w:t xml:space="preserve"> los gastos del año 2015 en un importe de 6,2 millones de francos suizos</w:t>
      </w:r>
      <w:r w:rsidR="009C15EC" w:rsidRPr="004D01FD">
        <w:t xml:space="preserve">.  </w:t>
      </w:r>
      <w:r w:rsidRPr="004D01FD">
        <w:t xml:space="preserve">Del mismo modo, las IPSAS exigen la capitalización de las compras de determinado equipo y programas informáticos, con lo que los gastos del año </w:t>
      </w:r>
      <w:r w:rsidR="0060465F" w:rsidRPr="004D01FD">
        <w:t xml:space="preserve">disminuyeron </w:t>
      </w:r>
      <w:r w:rsidRPr="004D01FD">
        <w:t>en 1</w:t>
      </w:r>
      <w:r w:rsidR="008B6821" w:rsidRPr="004D01FD">
        <w:t>.</w:t>
      </w:r>
      <w:r w:rsidRPr="004D01FD">
        <w:t>6</w:t>
      </w:r>
      <w:r w:rsidR="008B6821" w:rsidRPr="004D01FD">
        <w:t>00.000</w:t>
      </w:r>
      <w:r w:rsidRPr="004D01FD">
        <w:t xml:space="preserve"> francos suizos adicionales.</w:t>
      </w:r>
    </w:p>
    <w:p w:rsidR="00ED7198" w:rsidRPr="004D01FD" w:rsidRDefault="007F615E" w:rsidP="0032233E">
      <w:pPr>
        <w:numPr>
          <w:ilvl w:val="0"/>
          <w:numId w:val="9"/>
        </w:numPr>
        <w:tabs>
          <w:tab w:val="left" w:pos="720"/>
        </w:tabs>
        <w:spacing w:before="171" w:after="171"/>
        <w:ind w:left="720" w:hanging="360"/>
        <w:jc w:val="both"/>
      </w:pPr>
      <w:r w:rsidRPr="004D01FD">
        <w:t xml:space="preserve">Otros ajustes realizados </w:t>
      </w:r>
      <w:r w:rsidR="0060465F" w:rsidRPr="004D01FD">
        <w:t>con arreglo a las IPSAS guardan relación con el aumento del valor razonable</w:t>
      </w:r>
      <w:r w:rsidRPr="004D01FD">
        <w:t xml:space="preserve"> de las propiedades de inversión (que supuso unos ingresos de 1</w:t>
      </w:r>
      <w:r w:rsidR="008B6821" w:rsidRPr="004D01FD">
        <w:t>.</w:t>
      </w:r>
      <w:r w:rsidRPr="004D01FD">
        <w:t>4</w:t>
      </w:r>
      <w:r w:rsidR="008B6821" w:rsidRPr="004D01FD">
        <w:t>00.000</w:t>
      </w:r>
      <w:r w:rsidRPr="004D01FD">
        <w:t xml:space="preserve"> francos suizos), la reducción de la asignación para cuentas por cobrar procedentes de contribuciones obligatorias (que</w:t>
      </w:r>
      <w:r w:rsidR="008B6821" w:rsidRPr="004D01FD">
        <w:t xml:space="preserve"> dio lugar a unos ingresos de </w:t>
      </w:r>
      <w:r w:rsidRPr="004D01FD">
        <w:t>4</w:t>
      </w:r>
      <w:r w:rsidR="008B6821" w:rsidRPr="004D01FD">
        <w:t>00.000</w:t>
      </w:r>
      <w:r w:rsidR="0060465F" w:rsidRPr="004D01FD">
        <w:t xml:space="preserve"> francos suizos) y</w:t>
      </w:r>
      <w:r w:rsidRPr="004D01FD">
        <w:t xml:space="preserve"> la reducción de los inventario</w:t>
      </w:r>
      <w:r w:rsidR="008B6821" w:rsidRPr="004D01FD">
        <w:t xml:space="preserve">s (que representó un gasto de </w:t>
      </w:r>
      <w:r w:rsidRPr="004D01FD">
        <w:t>1</w:t>
      </w:r>
      <w:r w:rsidR="008B6821" w:rsidRPr="004D01FD">
        <w:t>.000.000</w:t>
      </w:r>
      <w:r w:rsidRPr="004D01FD">
        <w:t xml:space="preserve"> francos suizos)</w:t>
      </w:r>
      <w:r w:rsidR="009C15EC" w:rsidRPr="004D01FD">
        <w:t xml:space="preserve">.  </w:t>
      </w:r>
      <w:r w:rsidRPr="004D01FD">
        <w:t>La rep</w:t>
      </w:r>
      <w:r w:rsidR="0060465F" w:rsidRPr="004D01FD">
        <w:t>ercusión neta de esos ajustes fue</w:t>
      </w:r>
      <w:r w:rsidRPr="004D01FD">
        <w:t xml:space="preserve"> un</w:t>
      </w:r>
      <w:r w:rsidR="0060465F" w:rsidRPr="004D01FD">
        <w:t>a mejora de los resultados d</w:t>
      </w:r>
      <w:r w:rsidR="008B6821" w:rsidRPr="004D01FD">
        <w:t>el ejercicio de 1.</w:t>
      </w:r>
      <w:r w:rsidRPr="004D01FD">
        <w:t>7</w:t>
      </w:r>
      <w:r w:rsidR="008B6821" w:rsidRPr="004D01FD">
        <w:t>00.000</w:t>
      </w:r>
      <w:r w:rsidRPr="004D01FD">
        <w:t xml:space="preserve"> francos suizos.</w:t>
      </w:r>
    </w:p>
    <w:p w:rsidR="00FD0B58" w:rsidRPr="004D01FD" w:rsidRDefault="00FD0B58">
      <w:pPr>
        <w:rPr>
          <w:b/>
          <w:i/>
        </w:rPr>
      </w:pPr>
      <w:r w:rsidRPr="004D01FD">
        <w:rPr>
          <w:b/>
          <w:i/>
        </w:rPr>
        <w:br w:type="page"/>
      </w:r>
    </w:p>
    <w:p w:rsidR="00ED7198" w:rsidRPr="004D01FD" w:rsidRDefault="007F615E">
      <w:pPr>
        <w:spacing w:after="220"/>
        <w:jc w:val="both"/>
        <w:rPr>
          <w:b/>
          <w:i/>
        </w:rPr>
      </w:pPr>
      <w:r w:rsidRPr="004D01FD">
        <w:rPr>
          <w:b/>
          <w:i/>
        </w:rPr>
        <w:lastRenderedPageBreak/>
        <w:t>Análisis de los ingresos</w:t>
      </w:r>
    </w:p>
    <w:p w:rsidR="00ED7198" w:rsidRPr="004D01FD" w:rsidRDefault="007F615E">
      <w:pPr>
        <w:jc w:val="center"/>
        <w:rPr>
          <w:u w:val="single"/>
        </w:rPr>
      </w:pPr>
      <w:r w:rsidRPr="004D01FD">
        <w:rPr>
          <w:u w:val="single"/>
        </w:rPr>
        <w:t>Com</w:t>
      </w:r>
      <w:r w:rsidR="0060465F" w:rsidRPr="004D01FD">
        <w:rPr>
          <w:u w:val="single"/>
        </w:rPr>
        <w:t>posición de los ingresos en 2015</w:t>
      </w:r>
      <w:r w:rsidRPr="004D01FD">
        <w:rPr>
          <w:u w:val="single"/>
        </w:rPr>
        <w:t xml:space="preserve"> sobre la base de las IPSAS</w:t>
      </w:r>
    </w:p>
    <w:p w:rsidR="00ED7198" w:rsidRPr="004D01FD" w:rsidRDefault="007F615E">
      <w:pPr>
        <w:jc w:val="center"/>
        <w:rPr>
          <w:i/>
        </w:rPr>
      </w:pPr>
      <w:r w:rsidRPr="004D01FD">
        <w:rPr>
          <w:i/>
        </w:rPr>
        <w:t>(en millones de francos suizos)</w:t>
      </w:r>
    </w:p>
    <w:p w:rsidR="00ED7198" w:rsidRPr="004D01FD" w:rsidRDefault="0060465F">
      <w:pPr>
        <w:jc w:val="center"/>
        <w:rPr>
          <w:i/>
          <w:szCs w:val="22"/>
        </w:rPr>
      </w:pPr>
      <w:r w:rsidRPr="004D01FD">
        <w:rPr>
          <w:i/>
          <w:noProof/>
          <w:szCs w:val="22"/>
          <w:lang w:val="en-US" w:eastAsia="en-US"/>
        </w:rPr>
        <w:drawing>
          <wp:inline distT="0" distB="0" distL="0" distR="0" wp14:anchorId="59B25178" wp14:editId="28EC4D13">
            <wp:extent cx="5070401" cy="2980706"/>
            <wp:effectExtent l="0" t="0" r="0" b="0"/>
            <wp:docPr id="252" name="Imagen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90986" cy="2992807"/>
                    </a:xfrm>
                    <a:prstGeom prst="rect">
                      <a:avLst/>
                    </a:prstGeom>
                    <a:noFill/>
                  </pic:spPr>
                </pic:pic>
              </a:graphicData>
            </a:graphic>
          </wp:inline>
        </w:drawing>
      </w:r>
    </w:p>
    <w:p w:rsidR="00CF7FFC" w:rsidRPr="004D01FD" w:rsidRDefault="000D2E63" w:rsidP="00CF7FFC">
      <w:pPr>
        <w:jc w:val="right"/>
        <w:rPr>
          <w:szCs w:val="22"/>
        </w:rPr>
      </w:pPr>
      <w:r w:rsidRPr="004D01FD">
        <w:rPr>
          <w:noProof/>
          <w:szCs w:val="22"/>
          <w:lang w:val="en-US" w:eastAsia="en-US"/>
        </w:rPr>
        <mc:AlternateContent>
          <mc:Choice Requires="wps">
            <w:drawing>
              <wp:anchor distT="45720" distB="45720" distL="114300" distR="114300" simplePos="0" relativeHeight="251675136" behindDoc="0" locked="0" layoutInCell="1" allowOverlap="1" wp14:anchorId="0C559BA3" wp14:editId="4B406580">
                <wp:simplePos x="0" y="0"/>
                <wp:positionH relativeFrom="column">
                  <wp:posOffset>3585652</wp:posOffset>
                </wp:positionH>
                <wp:positionV relativeFrom="paragraph">
                  <wp:posOffset>77525</wp:posOffset>
                </wp:positionV>
                <wp:extent cx="2360930" cy="1404620"/>
                <wp:effectExtent l="0" t="0" r="28575" b="16510"/>
                <wp:wrapSquare wrapText="bothSides"/>
                <wp:docPr id="9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chemeClr val="tx2"/>
                        </a:solidFill>
                        <a:ln w="9525">
                          <a:solidFill>
                            <a:srgbClr val="000000"/>
                          </a:solidFill>
                          <a:miter lim="800000"/>
                          <a:headEnd/>
                          <a:tailEnd/>
                        </a:ln>
                      </wps:spPr>
                      <wps:txbx>
                        <w:txbxContent>
                          <w:p w:rsidR="00645F4B" w:rsidRPr="001272B5" w:rsidRDefault="00645F4B">
                            <w:pPr>
                              <w:rPr>
                                <w:b/>
                                <w:color w:val="FFFFFF" w:themeColor="background1"/>
                                <w:sz w:val="18"/>
                                <w:szCs w:val="18"/>
                              </w:rPr>
                            </w:pPr>
                            <w:r w:rsidRPr="001272B5">
                              <w:rPr>
                                <w:b/>
                                <w:color w:val="FFFFFF" w:themeColor="background1"/>
                                <w:sz w:val="18"/>
                                <w:szCs w:val="18"/>
                              </w:rPr>
                              <w:t>Ingresos totales en 2015</w:t>
                            </w:r>
                          </w:p>
                          <w:p w:rsidR="00645F4B" w:rsidRPr="001272B5" w:rsidRDefault="00645F4B">
                            <w:pPr>
                              <w:rPr>
                                <w:b/>
                                <w:color w:val="FFFFFF" w:themeColor="background1"/>
                                <w:sz w:val="18"/>
                                <w:szCs w:val="18"/>
                              </w:rPr>
                            </w:pPr>
                            <w:r w:rsidRPr="001272B5">
                              <w:rPr>
                                <w:b/>
                                <w:color w:val="FFFFFF" w:themeColor="background1"/>
                                <w:sz w:val="18"/>
                                <w:szCs w:val="18"/>
                              </w:rPr>
                              <w:t>381,9 millones de francos suizos</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Cuadro de texto 2" o:spid="_x0000_s1026" type="#_x0000_t202" style="position:absolute;left:0;text-align:left;margin-left:282.35pt;margin-top:6.1pt;width:185.9pt;height:110.6pt;z-index:25167513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" fillcolor="#1f497d [3215]">
                <v:textbox style="mso-fit-shape-to-text:t">
                  <w:txbxContent>
                    <w:p w:rsidR="00645F4B" w:rsidRPr="001272B5" w:rsidRDefault="00645F4B">
                      <w:pPr>
                        <w:rPr>
                          <w:b/>
                          <w:color w:val="FFFFFF" w:themeColor="background1"/>
                          <w:sz w:val="18"/>
                          <w:szCs w:val="18"/>
                        </w:rPr>
                      </w:pPr>
                      <w:r w:rsidRPr="001272B5">
                        <w:rPr>
                          <w:b/>
                          <w:color w:val="FFFFFF" w:themeColor="background1"/>
                          <w:sz w:val="18"/>
                          <w:szCs w:val="18"/>
                        </w:rPr>
                        <w:t>Ingresos totales en 2015</w:t>
                      </w:r>
                    </w:p>
                    <w:p w:rsidR="00645F4B" w:rsidRPr="001272B5" w:rsidRDefault="00645F4B">
                      <w:pPr>
                        <w:rPr>
                          <w:b/>
                          <w:color w:val="FFFFFF" w:themeColor="background1"/>
                          <w:sz w:val="18"/>
                          <w:szCs w:val="18"/>
                        </w:rPr>
                      </w:pPr>
                      <w:r w:rsidRPr="001272B5">
                        <w:rPr>
                          <w:b/>
                          <w:color w:val="FFFFFF" w:themeColor="background1"/>
                          <w:sz w:val="18"/>
                          <w:szCs w:val="18"/>
                        </w:rPr>
                        <w:t>381,9 millones de francos suizos</w:t>
                      </w:r>
                    </w:p>
                  </w:txbxContent>
                </v:textbox>
                <w10:wrap type="square"/>
              </v:shape>
            </w:pict>
          </mc:Fallback>
        </mc:AlternateContent>
      </w:r>
    </w:p>
    <w:p w:rsidR="00CF7FFC" w:rsidRPr="004D01FD" w:rsidRDefault="00CF7FFC" w:rsidP="00CF7FFC">
      <w:pPr>
        <w:jc w:val="right"/>
        <w:rPr>
          <w:szCs w:val="22"/>
        </w:rPr>
      </w:pPr>
    </w:p>
    <w:p w:rsidR="00CF7FFC" w:rsidRPr="004D01FD" w:rsidRDefault="00CF7FFC" w:rsidP="00CF7FFC">
      <w:pPr>
        <w:jc w:val="both"/>
        <w:rPr>
          <w:szCs w:val="22"/>
        </w:rPr>
      </w:pPr>
    </w:p>
    <w:p w:rsidR="000D2E63" w:rsidRPr="004D01FD" w:rsidRDefault="000D2E63" w:rsidP="00CF7FFC">
      <w:pPr>
        <w:jc w:val="both"/>
        <w:rPr>
          <w:szCs w:val="22"/>
        </w:rPr>
      </w:pPr>
    </w:p>
    <w:p w:rsidR="00ED7198" w:rsidRPr="004D01FD" w:rsidRDefault="007F615E" w:rsidP="007D1CB2">
      <w:pPr>
        <w:numPr>
          <w:ilvl w:val="0"/>
          <w:numId w:val="28"/>
        </w:numPr>
        <w:jc w:val="both"/>
        <w:rPr>
          <w:szCs w:val="22"/>
        </w:rPr>
      </w:pPr>
      <w:r w:rsidRPr="004D01FD">
        <w:t>El total de ingresos de la Organización en 2015 ascendió a 381</w:t>
      </w:r>
      <w:r w:rsidR="00D83B51">
        <w:t>,</w:t>
      </w:r>
      <w:r w:rsidRPr="004D01FD">
        <w:t>9 millones de francos suizos, lo que representa un aumento del 3,2% en comparación con el total de ingresos de 2014, que fue de 370,2 millones de francos suizos</w:t>
      </w:r>
      <w:r w:rsidR="009C15EC" w:rsidRPr="004D01FD">
        <w:t xml:space="preserve">.  </w:t>
      </w:r>
      <w:r w:rsidRPr="004D01FD">
        <w:t>La mayor fuente de ingresos en 2015 fueron las tasas del Sistema del PCT, que suponen el 72,1% del total de ingresos, aunque los ingresos procedentes de tasas del Sistema del PCT disminuyeron un 1,1% en relación con 2014</w:t>
      </w:r>
      <w:r w:rsidR="009C15EC" w:rsidRPr="004D01FD">
        <w:t xml:space="preserve">.  </w:t>
      </w:r>
    </w:p>
    <w:p w:rsidR="00ED7198" w:rsidRPr="004D01FD" w:rsidRDefault="00ED7198">
      <w:pPr>
        <w:jc w:val="both"/>
        <w:rPr>
          <w:szCs w:val="22"/>
        </w:rPr>
      </w:pPr>
    </w:p>
    <w:p w:rsidR="00ED7198" w:rsidRPr="004D01FD" w:rsidRDefault="007F615E" w:rsidP="007D1CB2">
      <w:pPr>
        <w:numPr>
          <w:ilvl w:val="0"/>
          <w:numId w:val="28"/>
        </w:numPr>
        <w:jc w:val="both"/>
        <w:rPr>
          <w:szCs w:val="22"/>
        </w:rPr>
      </w:pPr>
      <w:r w:rsidRPr="004D01FD">
        <w:t xml:space="preserve">Las tasas del </w:t>
      </w:r>
      <w:r w:rsidR="008036E2" w:rsidRPr="004D01FD">
        <w:t xml:space="preserve">Sistema de </w:t>
      </w:r>
      <w:r w:rsidRPr="004D01FD">
        <w:t>Madrid constituyeron la segunda mayo</w:t>
      </w:r>
      <w:r w:rsidR="00955E9F" w:rsidRPr="004D01FD">
        <w:t>r fuente de ingresos en 2015</w:t>
      </w:r>
      <w:r w:rsidR="009C15EC" w:rsidRPr="004D01FD">
        <w:t xml:space="preserve">;  </w:t>
      </w:r>
      <w:r w:rsidRPr="004D01FD">
        <w:t>representaron u</w:t>
      </w:r>
      <w:r w:rsidR="00955E9F" w:rsidRPr="004D01FD">
        <w:t>n 17,8% de los ingresos totales</w:t>
      </w:r>
      <w:r w:rsidRPr="004D01FD">
        <w:t xml:space="preserve"> y experimentaron una marcada progresión del 23,2% con respecto a 2013</w:t>
      </w:r>
      <w:r w:rsidR="009C15EC" w:rsidRPr="004D01FD">
        <w:t xml:space="preserve">.  </w:t>
      </w:r>
      <w:r w:rsidRPr="004D01FD">
        <w:t xml:space="preserve">Las tasas del </w:t>
      </w:r>
      <w:r w:rsidR="008036E2" w:rsidRPr="004D01FD">
        <w:t xml:space="preserve">Sistema de </w:t>
      </w:r>
      <w:r w:rsidRPr="004D01FD">
        <w:t>La Haya, las tasas del Sistema de Lisboa, las contribuciones obligatorias, las contribuciones voluntarias y otros ingresos (inversiones, publicaciones, arbitraje y mediación</w:t>
      </w:r>
      <w:r w:rsidR="00955E9F" w:rsidRPr="004D01FD">
        <w:t>, e ingresos varios) conforman</w:t>
      </w:r>
      <w:r w:rsidR="00F56563" w:rsidRPr="004D01FD">
        <w:t xml:space="preserve"> el </w:t>
      </w:r>
      <w:r w:rsidRPr="004D01FD">
        <w:t>10,1% restante de los ingresos totales de la Organización</w:t>
      </w:r>
      <w:r w:rsidR="009C15EC" w:rsidRPr="004D01FD">
        <w:t xml:space="preserve">.  </w:t>
      </w:r>
      <w:r w:rsidR="00955E9F" w:rsidRPr="004D01FD">
        <w:t>El siguiente cuadro presenta</w:t>
      </w:r>
      <w:r w:rsidRPr="004D01FD">
        <w:t xml:space="preserve"> un resumen de los cambios por tipo de ingresos en comparación con el ejercicio precedente.</w:t>
      </w:r>
    </w:p>
    <w:p w:rsidR="0032233E" w:rsidRPr="004D01FD" w:rsidRDefault="0032233E" w:rsidP="00FD0B58">
      <w:pPr>
        <w:rPr>
          <w:u w:val="single"/>
        </w:rPr>
      </w:pPr>
    </w:p>
    <w:p w:rsidR="00ED7198" w:rsidRPr="004D01FD" w:rsidRDefault="007F615E" w:rsidP="00F56563">
      <w:pPr>
        <w:keepNext/>
        <w:jc w:val="center"/>
        <w:rPr>
          <w:szCs w:val="22"/>
        </w:rPr>
      </w:pPr>
      <w:r w:rsidRPr="004D01FD">
        <w:rPr>
          <w:u w:val="single"/>
        </w:rPr>
        <w:lastRenderedPageBreak/>
        <w:t>Cambios en los ingresos 2014 – 2015</w:t>
      </w:r>
    </w:p>
    <w:p w:rsidR="00ED7198" w:rsidRPr="004D01FD" w:rsidRDefault="00ED7198" w:rsidP="00F56563">
      <w:pPr>
        <w:keepNext/>
        <w:jc w:val="center"/>
        <w:rPr>
          <w:szCs w:val="22"/>
        </w:rPr>
      </w:pPr>
    </w:p>
    <w:p w:rsidR="00ED7198" w:rsidRPr="004D01FD" w:rsidRDefault="00A05292" w:rsidP="00F56563">
      <w:pPr>
        <w:keepNext/>
        <w:rPr>
          <w:lang w:eastAsia="en-US"/>
        </w:rPr>
      </w:pPr>
      <w:r w:rsidRPr="004D01FD">
        <w:rPr>
          <w:noProof/>
          <w:lang w:val="en-US" w:eastAsia="en-US"/>
        </w:rPr>
        <w:drawing>
          <wp:inline distT="0" distB="0" distL="0" distR="0" wp14:anchorId="0082BC91" wp14:editId="3288AAB8">
            <wp:extent cx="5976620" cy="3127008"/>
            <wp:effectExtent l="0" t="0" r="508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76620" cy="3127008"/>
                    </a:xfrm>
                    <a:prstGeom prst="rect">
                      <a:avLst/>
                    </a:prstGeom>
                    <a:noFill/>
                    <a:ln>
                      <a:noFill/>
                    </a:ln>
                  </pic:spPr>
                </pic:pic>
              </a:graphicData>
            </a:graphic>
          </wp:inline>
        </w:drawing>
      </w:r>
    </w:p>
    <w:p w:rsidR="0060465F" w:rsidRPr="004D01FD" w:rsidRDefault="0060465F" w:rsidP="00F56563">
      <w:pPr>
        <w:keepNext/>
        <w:rPr>
          <w:lang w:eastAsia="en-US"/>
        </w:rPr>
      </w:pPr>
    </w:p>
    <w:p w:rsidR="001C0873" w:rsidRPr="004D01FD" w:rsidRDefault="007F615E" w:rsidP="007D1CB2">
      <w:pPr>
        <w:numPr>
          <w:ilvl w:val="0"/>
          <w:numId w:val="28"/>
        </w:numPr>
        <w:spacing w:after="220"/>
        <w:jc w:val="both"/>
        <w:rPr>
          <w:szCs w:val="22"/>
        </w:rPr>
      </w:pPr>
      <w:r w:rsidRPr="004D01FD">
        <w:t>Los ingresos del PCT se componen principalmente de las tasas de presentación de solicitudes internacionales (la tasa de base, más las tasas por páginas adicionales, menos los descuentos por la presentación por vía electrónica</w:t>
      </w:r>
      <w:r w:rsidR="002145EE" w:rsidRPr="004D01FD">
        <w:t xml:space="preserve"> y los aplicables a los</w:t>
      </w:r>
      <w:r w:rsidRPr="004D01FD">
        <w:t xml:space="preserve"> países menos adelantados)</w:t>
      </w:r>
      <w:r w:rsidR="009C15EC" w:rsidRPr="004D01FD">
        <w:t xml:space="preserve">.  </w:t>
      </w:r>
      <w:r w:rsidRPr="004D01FD">
        <w:t>Los ingresos totales procedentes de las tasas del Sistema del PCT incluyen también otras tasas (en particular, tasas de tramitación y tasas de transferencia), así como las ganancias y pérdidas cambiarias:</w:t>
      </w:r>
    </w:p>
    <w:p w:rsidR="00ED7198" w:rsidRPr="004D01FD" w:rsidRDefault="001C0873" w:rsidP="001C0873">
      <w:pPr>
        <w:spacing w:after="220"/>
        <w:jc w:val="center"/>
        <w:rPr>
          <w:szCs w:val="22"/>
          <w:u w:val="single"/>
        </w:rPr>
      </w:pPr>
      <w:r w:rsidRPr="004D01FD">
        <w:rPr>
          <w:u w:val="single"/>
        </w:rPr>
        <w:t>Desglose de las tasas del Sistema del PCT en 2012-2015</w:t>
      </w:r>
    </w:p>
    <w:p w:rsidR="00ED7198" w:rsidRPr="004D01FD" w:rsidRDefault="002145EE">
      <w:pPr>
        <w:spacing w:after="220"/>
        <w:jc w:val="center"/>
        <w:rPr>
          <w:szCs w:val="22"/>
        </w:rPr>
      </w:pPr>
      <w:r w:rsidRPr="004D01FD">
        <w:rPr>
          <w:noProof/>
          <w:lang w:val="en-US" w:eastAsia="en-US"/>
        </w:rPr>
        <w:drawing>
          <wp:inline distT="0" distB="0" distL="0" distR="0" wp14:anchorId="400A167C" wp14:editId="5E0D5685">
            <wp:extent cx="5976620" cy="1323394"/>
            <wp:effectExtent l="0" t="0" r="5080" b="0"/>
            <wp:docPr id="253" name="Imagen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76620" cy="1323394"/>
                    </a:xfrm>
                    <a:prstGeom prst="rect">
                      <a:avLst/>
                    </a:prstGeom>
                    <a:noFill/>
                    <a:ln>
                      <a:noFill/>
                    </a:ln>
                  </pic:spPr>
                </pic:pic>
              </a:graphicData>
            </a:graphic>
          </wp:inline>
        </w:drawing>
      </w:r>
    </w:p>
    <w:p w:rsidR="00ED7198" w:rsidRPr="004D01FD" w:rsidRDefault="00ED7198">
      <w:pPr>
        <w:rPr>
          <w:szCs w:val="22"/>
        </w:rPr>
      </w:pPr>
    </w:p>
    <w:p w:rsidR="00ED7198" w:rsidRPr="004D01FD" w:rsidRDefault="007F615E" w:rsidP="001D2119">
      <w:pPr>
        <w:numPr>
          <w:ilvl w:val="0"/>
          <w:numId w:val="28"/>
        </w:numPr>
        <w:spacing w:after="220"/>
        <w:jc w:val="both"/>
        <w:rPr>
          <w:szCs w:val="22"/>
        </w:rPr>
      </w:pPr>
      <w:r w:rsidRPr="004D01FD">
        <w:t>En lo</w:t>
      </w:r>
      <w:r w:rsidR="002145EE" w:rsidRPr="004D01FD">
        <w:t>s estados financieros</w:t>
      </w:r>
      <w:r w:rsidRPr="004D01FD">
        <w:t xml:space="preserve"> con arreglo a las IPSAS, los ingresos procedent</w:t>
      </w:r>
      <w:r w:rsidR="00FD52EE" w:rsidRPr="004D01FD">
        <w:t>es de las tasas de presentación</w:t>
      </w:r>
      <w:r w:rsidR="002145EE" w:rsidRPr="004D01FD">
        <w:t xml:space="preserve"> </w:t>
      </w:r>
      <w:r w:rsidRPr="004D01FD">
        <w:t xml:space="preserve">de solicitudes </w:t>
      </w:r>
      <w:r w:rsidR="00FD52EE" w:rsidRPr="004D01FD">
        <w:t xml:space="preserve">internacionales </w:t>
      </w:r>
      <w:r w:rsidRPr="004D01FD">
        <w:t>PCT se reconocen únicamente tras la publicación de la solicitud</w:t>
      </w:r>
      <w:r w:rsidR="009C15EC" w:rsidRPr="004D01FD">
        <w:t xml:space="preserve">.  </w:t>
      </w:r>
      <w:r w:rsidR="00562B39" w:rsidRPr="004D01FD">
        <w:t xml:space="preserve">Aunque el número de solicitudes presentadas </w:t>
      </w:r>
      <w:r w:rsidR="001D2119" w:rsidRPr="004D01FD">
        <w:t>en el marco</w:t>
      </w:r>
      <w:r w:rsidR="00562B39" w:rsidRPr="004D01FD">
        <w:t xml:space="preserve"> </w:t>
      </w:r>
      <w:r w:rsidR="001D2119" w:rsidRPr="004D01FD">
        <w:t>d</w:t>
      </w:r>
      <w:r w:rsidR="00562B39" w:rsidRPr="004D01FD">
        <w:t>el Sistema del PCT continuó aumentando en 2015 (las estimaciones de que se dispone sitúan el número de solicitudes presentadas en 2015 en 218.000, frente a las</w:t>
      </w:r>
      <w:r w:rsidR="002145EE" w:rsidRPr="004D01FD">
        <w:t xml:space="preserve"> 214.318 de 2014), </w:t>
      </w:r>
      <w:r w:rsidR="001D2119" w:rsidRPr="004D01FD">
        <w:t xml:space="preserve">disminuyó </w:t>
      </w:r>
      <w:r w:rsidR="002145EE" w:rsidRPr="004D01FD">
        <w:t xml:space="preserve">el número </w:t>
      </w:r>
      <w:r w:rsidR="00562B39" w:rsidRPr="004D01FD">
        <w:t>de solicitudes</w:t>
      </w:r>
      <w:r w:rsidR="002145EE" w:rsidRPr="004D01FD">
        <w:t xml:space="preserve"> publicadas</w:t>
      </w:r>
      <w:r w:rsidR="009C15EC" w:rsidRPr="004D01FD">
        <w:t xml:space="preserve">:  </w:t>
      </w:r>
      <w:r w:rsidR="002145EE" w:rsidRPr="004D01FD">
        <w:t>e</w:t>
      </w:r>
      <w:r w:rsidR="00562B39" w:rsidRPr="004D01FD">
        <w:t>n 2015 se registraron 200.928 publicaciones, mientras que la cifra en 2014 había sido de 210.609</w:t>
      </w:r>
      <w:r w:rsidR="009C15EC" w:rsidRPr="004D01FD">
        <w:t xml:space="preserve">.  </w:t>
      </w:r>
      <w:r w:rsidR="00562B39" w:rsidRPr="004D01FD">
        <w:t>El mayor número de publicaciones en 2014 se debió a dos factores</w:t>
      </w:r>
      <w:r w:rsidR="009C15EC" w:rsidRPr="004D01FD">
        <w:t xml:space="preserve">.  </w:t>
      </w:r>
      <w:r w:rsidR="00562B39" w:rsidRPr="004D01FD">
        <w:t>En primer lugar, en 2014 hubo 53 semanas de publicaciones, en lugar de las 52 habituales</w:t>
      </w:r>
      <w:r w:rsidR="009C15EC" w:rsidRPr="004D01FD">
        <w:t xml:space="preserve">.  </w:t>
      </w:r>
      <w:r w:rsidR="00562B39" w:rsidRPr="004D01FD">
        <w:t>En segundo lugar, en marzo de 2014 se produjo un marcado aumento del n</w:t>
      </w:r>
      <w:r w:rsidR="00B02D62" w:rsidRPr="004D01FD">
        <w:t>úmero de solicitudes</w:t>
      </w:r>
      <w:r w:rsidR="00562B39" w:rsidRPr="004D01FD">
        <w:t xml:space="preserve"> PCT, a</w:t>
      </w:r>
      <w:r w:rsidR="002145EE" w:rsidRPr="004D01FD">
        <w:t xml:space="preserve"> raíz de la entrada en vigor </w:t>
      </w:r>
      <w:r w:rsidR="00562B39" w:rsidRPr="004D01FD">
        <w:t xml:space="preserve">un año antes de la </w:t>
      </w:r>
      <w:r w:rsidR="00B02D62" w:rsidRPr="004D01FD">
        <w:t>L</w:t>
      </w:r>
      <w:r w:rsidR="0032233E" w:rsidRPr="004D01FD">
        <w:t>ey Leahy-Smith</w:t>
      </w:r>
      <w:r w:rsidR="001D2119" w:rsidRPr="004D01FD">
        <w:t xml:space="preserve"> (Ley de invenciones de los Estados Unidos)</w:t>
      </w:r>
      <w:r w:rsidR="009C15EC" w:rsidRPr="004D01FD">
        <w:t xml:space="preserve">.  </w:t>
      </w:r>
      <w:r w:rsidR="00B02D62" w:rsidRPr="004D01FD">
        <w:t>P</w:t>
      </w:r>
      <w:r w:rsidR="00E36B78" w:rsidRPr="004D01FD">
        <w:t xml:space="preserve">uesto </w:t>
      </w:r>
      <w:r w:rsidR="00B02D62" w:rsidRPr="004D01FD">
        <w:t>que en la mayoría de los casos, la</w:t>
      </w:r>
      <w:r w:rsidRPr="004D01FD">
        <w:t xml:space="preserve"> publicación se produce transcurridos seis meses </w:t>
      </w:r>
      <w:r w:rsidR="0085329E" w:rsidRPr="004D01FD">
        <w:t>después de</w:t>
      </w:r>
      <w:r w:rsidRPr="004D01FD">
        <w:t xml:space="preserve"> la presentación de </w:t>
      </w:r>
      <w:r w:rsidR="00B02D62" w:rsidRPr="004D01FD">
        <w:t xml:space="preserve">la </w:t>
      </w:r>
      <w:r w:rsidR="002145EE" w:rsidRPr="004D01FD">
        <w:t>solicitud internacional PCT, es</w:t>
      </w:r>
      <w:r w:rsidR="00B02D62" w:rsidRPr="004D01FD">
        <w:t>e aumento de las solicitudes en la primera mitad del año dio lugar a un incremento proporcional en el número de publicaciones en 2014.</w:t>
      </w:r>
    </w:p>
    <w:p w:rsidR="00E36B78" w:rsidRPr="004D01FD" w:rsidRDefault="00E36B78" w:rsidP="007D1CB2">
      <w:pPr>
        <w:numPr>
          <w:ilvl w:val="0"/>
          <w:numId w:val="28"/>
        </w:numPr>
        <w:spacing w:after="220"/>
        <w:jc w:val="both"/>
        <w:rPr>
          <w:szCs w:val="22"/>
        </w:rPr>
      </w:pPr>
      <w:r w:rsidRPr="004D01FD">
        <w:lastRenderedPageBreak/>
        <w:t>En lo que respecta a los ingresos por tasas d</w:t>
      </w:r>
      <w:r w:rsidR="00FD52EE" w:rsidRPr="004D01FD">
        <w:t xml:space="preserve">e presentación de solicitudes internacionales PCT de acuerdo con la </w:t>
      </w:r>
      <w:r w:rsidRPr="004D01FD">
        <w:t>metodología de las IPSAS, el gráfico que se reproduce a continuación muestra cómo los ingresos anuales guardan una correlación positiva con el número de solicitudes publicadas en el año correspondiente</w:t>
      </w:r>
      <w:r w:rsidR="009C15EC" w:rsidRPr="004D01FD">
        <w:t xml:space="preserve">.  </w:t>
      </w:r>
      <w:r w:rsidRPr="004D01FD">
        <w:t>En 2015 la OMPI tambié</w:t>
      </w:r>
      <w:r w:rsidR="00FD52EE" w:rsidRPr="004D01FD">
        <w:t>n percibió un pago de regularización</w:t>
      </w:r>
      <w:r w:rsidRPr="004D01FD">
        <w:t xml:space="preserve"> de 4,7 millones de francos </w:t>
      </w:r>
      <w:r w:rsidR="007007B2" w:rsidRPr="004D01FD">
        <w:t>suizos</w:t>
      </w:r>
      <w:r w:rsidR="009C15EC" w:rsidRPr="004D01FD">
        <w:t xml:space="preserve">.  </w:t>
      </w:r>
      <w:r w:rsidR="007007B2" w:rsidRPr="004D01FD">
        <w:t xml:space="preserve">Puesto que algunas de </w:t>
      </w:r>
      <w:r w:rsidR="00FD52EE" w:rsidRPr="004D01FD">
        <w:t>las solicitudes vinculadas a es</w:t>
      </w:r>
      <w:r w:rsidR="007007B2" w:rsidRPr="004D01FD">
        <w:t>e importe datan de 2004 y años posteriores, y no guardan relación con las solicitudes publicadas en 2015, el pago se muestra en una entrada distinta de las tasas de presentación internacional y no aparece reflejado en el análisis gráfico que figura a continuación, p</w:t>
      </w:r>
      <w:r w:rsidR="00FD52EE" w:rsidRPr="004D01FD">
        <w:t>ara no distorsionar los datos sobre los</w:t>
      </w:r>
      <w:r w:rsidR="007007B2" w:rsidRPr="004D01FD">
        <w:t xml:space="preserve"> ingresos de 2015:</w:t>
      </w:r>
    </w:p>
    <w:p w:rsidR="00ED7198" w:rsidRPr="004D01FD" w:rsidRDefault="007F615E">
      <w:pPr>
        <w:jc w:val="center"/>
        <w:rPr>
          <w:szCs w:val="22"/>
        </w:rPr>
      </w:pPr>
      <w:r w:rsidRPr="004D01FD">
        <w:rPr>
          <w:u w:val="single"/>
        </w:rPr>
        <w:t>PCT - Tasas de presentación de solicitudes internaciona</w:t>
      </w:r>
      <w:r w:rsidR="007007B2" w:rsidRPr="004D01FD">
        <w:rPr>
          <w:u w:val="single"/>
        </w:rPr>
        <w:t>les y publicaciones en 2012-2015</w:t>
      </w:r>
      <w:r w:rsidR="00FB2211" w:rsidRPr="004D01FD">
        <w:rPr>
          <w:noProof/>
          <w:szCs w:val="22"/>
          <w:lang w:val="en-US" w:eastAsia="en-US"/>
        </w:rPr>
        <w:drawing>
          <wp:inline distT="0" distB="0" distL="0" distR="0" wp14:anchorId="40BD08C7" wp14:editId="2F0699AE">
            <wp:extent cx="5876933" cy="3258273"/>
            <wp:effectExtent l="0" t="0" r="0" b="0"/>
            <wp:docPr id="94" name="Imagen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29016" cy="3287149"/>
                    </a:xfrm>
                    <a:prstGeom prst="rect">
                      <a:avLst/>
                    </a:prstGeom>
                    <a:noFill/>
                  </pic:spPr>
                </pic:pic>
              </a:graphicData>
            </a:graphic>
          </wp:inline>
        </w:drawing>
      </w:r>
    </w:p>
    <w:p w:rsidR="00ED7198" w:rsidRPr="004D01FD" w:rsidRDefault="00ED7198">
      <w:pPr>
        <w:rPr>
          <w:szCs w:val="22"/>
        </w:rPr>
      </w:pPr>
    </w:p>
    <w:p w:rsidR="00ED7198" w:rsidRPr="004D01FD" w:rsidRDefault="007F615E" w:rsidP="0032233E">
      <w:pPr>
        <w:numPr>
          <w:ilvl w:val="0"/>
          <w:numId w:val="28"/>
        </w:numPr>
        <w:spacing w:after="220"/>
        <w:jc w:val="both"/>
        <w:rPr>
          <w:szCs w:val="22"/>
        </w:rPr>
      </w:pPr>
      <w:r w:rsidRPr="004D01FD">
        <w:t>Las tasas de presentación de solicitudes internacionales PCT pueden dar lugar a ganancias o pérdidas cambiarias cuando dichas tasas se perciben en divisas distintas del franco suizo</w:t>
      </w:r>
      <w:r w:rsidR="009C15EC" w:rsidRPr="004D01FD">
        <w:t xml:space="preserve">.  </w:t>
      </w:r>
      <w:r w:rsidRPr="004D01FD">
        <w:t>Cada año, la OMPI establece importes equivalentes de las tasas en varias divisas</w:t>
      </w:r>
      <w:r w:rsidR="009C15EC" w:rsidRPr="004D01FD">
        <w:t xml:space="preserve">.  </w:t>
      </w:r>
      <w:r w:rsidRPr="004D01FD">
        <w:t>Los importes equivalentes aplicables en la fecha de presentación de una solicitud determinan la cuantía del pago que ha de efectuar un solicitante en la moneda local</w:t>
      </w:r>
      <w:r w:rsidR="009C15EC" w:rsidRPr="004D01FD">
        <w:t xml:space="preserve">.  </w:t>
      </w:r>
      <w:r w:rsidRPr="004D01FD">
        <w:t>El importe efectivo contabilizado por la OMPI en francos suizos se determina aplicando los tipos de cambio operacionales de las Naciones Unidas (UNORE) en la fe</w:t>
      </w:r>
      <w:r w:rsidR="00E85D67" w:rsidRPr="004D01FD">
        <w:t>cha en que se percibe el pago</w:t>
      </w:r>
      <w:r w:rsidR="009C15EC" w:rsidRPr="004D01FD">
        <w:t xml:space="preserve">.  </w:t>
      </w:r>
      <w:r w:rsidRPr="004D01FD">
        <w:t>Las ganancias o pérdidas cambiarias por tasas obedecen a las diferencias existentes entre el importe equivalente de la tasa en francos suizos y el importe efectivo en francos suizos en la fecha de pago</w:t>
      </w:r>
      <w:r w:rsidR="009C15EC" w:rsidRPr="004D01FD">
        <w:t xml:space="preserve">.  </w:t>
      </w:r>
      <w:r w:rsidR="00FD52EE" w:rsidRPr="004D01FD">
        <w:t>En 2015</w:t>
      </w:r>
      <w:r w:rsidRPr="004D01FD">
        <w:t>, la Organización sufrió una</w:t>
      </w:r>
      <w:r w:rsidR="0085329E" w:rsidRPr="004D01FD">
        <w:t>s pérdidas cambiarias netas de 700.000</w:t>
      </w:r>
      <w:r w:rsidRPr="004D01FD">
        <w:t xml:space="preserve"> mil</w:t>
      </w:r>
      <w:r w:rsidR="0085329E" w:rsidRPr="004D01FD">
        <w:t xml:space="preserve"> </w:t>
      </w:r>
      <w:r w:rsidRPr="004D01FD">
        <w:t>francos suizos sobre las tasas PCT percibidas (tasas de presentación de solicitudes internacio</w:t>
      </w:r>
      <w:r w:rsidR="00E85D67" w:rsidRPr="004D01FD">
        <w:t>nales y tasas de tramitación)</w:t>
      </w:r>
      <w:r w:rsidR="009C15EC" w:rsidRPr="004D01FD">
        <w:t xml:space="preserve">.  </w:t>
      </w:r>
      <w:r w:rsidR="00261D75" w:rsidRPr="004D01FD">
        <w:t>Dichas pérdidas se debieron principalmente a</w:t>
      </w:r>
      <w:r w:rsidRPr="004D01FD">
        <w:t xml:space="preserve"> las tasas </w:t>
      </w:r>
      <w:r w:rsidR="00261D75" w:rsidRPr="004D01FD">
        <w:t xml:space="preserve">percibidas </w:t>
      </w:r>
      <w:r w:rsidRPr="004D01FD">
        <w:t xml:space="preserve">en </w:t>
      </w:r>
      <w:r w:rsidR="0085329E" w:rsidRPr="004D01FD">
        <w:t>yenes japoneses (pérdidas de 1.</w:t>
      </w:r>
      <w:r w:rsidR="00E85D67" w:rsidRPr="004D01FD">
        <w:t>6</w:t>
      </w:r>
      <w:r w:rsidR="0085329E" w:rsidRPr="004D01FD">
        <w:t>00.000</w:t>
      </w:r>
      <w:r w:rsidRPr="004D01FD">
        <w:t xml:space="preserve"> francos suizos)</w:t>
      </w:r>
      <w:r w:rsidR="00E85D67" w:rsidRPr="004D01FD">
        <w:t xml:space="preserve"> y euros (pérdidas de 1</w:t>
      </w:r>
      <w:r w:rsidR="0085329E" w:rsidRPr="004D01FD">
        <w:t>.</w:t>
      </w:r>
      <w:r w:rsidR="00E85D67" w:rsidRPr="004D01FD">
        <w:t>4</w:t>
      </w:r>
      <w:r w:rsidR="0085329E" w:rsidRPr="004D01FD">
        <w:t>00.000</w:t>
      </w:r>
      <w:r w:rsidR="00E85D67" w:rsidRPr="004D01FD">
        <w:t xml:space="preserve"> francos suizos), </w:t>
      </w:r>
      <w:r w:rsidR="00261D75" w:rsidRPr="004D01FD">
        <w:t xml:space="preserve">y se vieron </w:t>
      </w:r>
      <w:r w:rsidR="00E85D67" w:rsidRPr="004D01FD">
        <w:t>compensadas por una ganancia de 2,</w:t>
      </w:r>
      <w:r w:rsidR="00261D75" w:rsidRPr="004D01FD">
        <w:t>6 millones de francos suizos en</w:t>
      </w:r>
      <w:r w:rsidR="00E85D67" w:rsidRPr="004D01FD">
        <w:t xml:space="preserve"> las tasas percibidas en dólares de los Estados Unidos</w:t>
      </w:r>
      <w:r w:rsidR="009C15EC" w:rsidRPr="004D01FD">
        <w:t xml:space="preserve">.  </w:t>
      </w:r>
      <w:r w:rsidR="00E85D67" w:rsidRPr="004D01FD">
        <w:t xml:space="preserve">Tanto en 2014 como en </w:t>
      </w:r>
      <w:r w:rsidRPr="004D01FD">
        <w:t>20</w:t>
      </w:r>
      <w:r w:rsidR="00E85D67" w:rsidRPr="004D01FD">
        <w:t>13, la Organización soportó</w:t>
      </w:r>
      <w:r w:rsidRPr="004D01FD">
        <w:t xml:space="preserve"> pérdidas cambiarias netas sobre las tasas PCT percibidas, mientras que en 2012 la Organización registró unas ganancias cambiarias netas de 7,5 millones de francos suizos:</w:t>
      </w:r>
    </w:p>
    <w:p w:rsidR="00FD0B58" w:rsidRPr="004D01FD" w:rsidRDefault="00FD0B58">
      <w:pPr>
        <w:rPr>
          <w:u w:val="single"/>
        </w:rPr>
      </w:pPr>
      <w:r w:rsidRPr="004D01FD">
        <w:rPr>
          <w:u w:val="single"/>
        </w:rPr>
        <w:br w:type="page"/>
      </w:r>
    </w:p>
    <w:p w:rsidR="00ED7198" w:rsidRPr="004D01FD" w:rsidRDefault="007F615E">
      <w:pPr>
        <w:spacing w:after="220"/>
        <w:jc w:val="center"/>
        <w:rPr>
          <w:szCs w:val="22"/>
          <w:u w:val="single"/>
        </w:rPr>
      </w:pPr>
      <w:r w:rsidRPr="004D01FD">
        <w:rPr>
          <w:u w:val="single"/>
        </w:rPr>
        <w:lastRenderedPageBreak/>
        <w:t>Desglose de las ganancias/(pérdidas) cambiarias sobre las t</w:t>
      </w:r>
      <w:r w:rsidR="003C5F95" w:rsidRPr="004D01FD">
        <w:rPr>
          <w:u w:val="single"/>
        </w:rPr>
        <w:t>asas PCT percibidas en 2012-2015</w:t>
      </w:r>
    </w:p>
    <w:p w:rsidR="00ED7198" w:rsidRPr="004D01FD" w:rsidRDefault="00261D75">
      <w:pPr>
        <w:jc w:val="center"/>
        <w:rPr>
          <w:szCs w:val="22"/>
        </w:rPr>
      </w:pPr>
      <w:r w:rsidRPr="004D01FD">
        <w:rPr>
          <w:noProof/>
          <w:lang w:val="en-US" w:eastAsia="en-US"/>
        </w:rPr>
        <w:drawing>
          <wp:inline distT="0" distB="0" distL="0" distR="0" wp14:anchorId="2B426474" wp14:editId="2D14917B">
            <wp:extent cx="5976620" cy="1350844"/>
            <wp:effectExtent l="0" t="0" r="5080" b="1905"/>
            <wp:docPr id="254" name="Imagen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76620" cy="1350844"/>
                    </a:xfrm>
                    <a:prstGeom prst="rect">
                      <a:avLst/>
                    </a:prstGeom>
                    <a:noFill/>
                    <a:ln>
                      <a:noFill/>
                    </a:ln>
                  </pic:spPr>
                </pic:pic>
              </a:graphicData>
            </a:graphic>
          </wp:inline>
        </w:drawing>
      </w:r>
    </w:p>
    <w:p w:rsidR="00ED7198" w:rsidRPr="004D01FD" w:rsidRDefault="00ED7198">
      <w:pPr>
        <w:rPr>
          <w:szCs w:val="22"/>
        </w:rPr>
      </w:pPr>
    </w:p>
    <w:p w:rsidR="0006253E" w:rsidRPr="004D01FD" w:rsidRDefault="007F615E" w:rsidP="007D1CB2">
      <w:pPr>
        <w:numPr>
          <w:ilvl w:val="0"/>
          <w:numId w:val="28"/>
        </w:numPr>
        <w:jc w:val="both"/>
        <w:rPr>
          <w:szCs w:val="22"/>
        </w:rPr>
      </w:pPr>
      <w:r w:rsidRPr="004D01FD">
        <w:t xml:space="preserve">Los importes equivalentes correspondientes a tasas expresadas en monedas distintas del franco suizo se fijan anualmente en función de </w:t>
      </w:r>
      <w:r w:rsidR="00261D75" w:rsidRPr="004D01FD">
        <w:t xml:space="preserve">los tipos de cambio vigentes </w:t>
      </w:r>
      <w:r w:rsidRPr="004D01FD">
        <w:t>el primer lune</w:t>
      </w:r>
      <w:r w:rsidR="003C5F95" w:rsidRPr="004D01FD">
        <w:t>s de octubre del año anterior</w:t>
      </w:r>
      <w:r w:rsidR="009C15EC" w:rsidRPr="004D01FD">
        <w:t xml:space="preserve">.  </w:t>
      </w:r>
      <w:r w:rsidR="00261D75" w:rsidRPr="004D01FD">
        <w:t>Los importes equivalentes pueden</w:t>
      </w:r>
      <w:r w:rsidRPr="004D01FD">
        <w:t xml:space="preserve"> ser reajustados durante el año si el tipo de cambio entre el franco suizo y la otra moneda fluctúa en un 5,0% o más durante más de cuatro viernes consecutivos</w:t>
      </w:r>
      <w:r w:rsidR="009C15EC" w:rsidRPr="004D01FD">
        <w:t xml:space="preserve">.  </w:t>
      </w:r>
    </w:p>
    <w:p w:rsidR="00ED7198" w:rsidRPr="004D01FD" w:rsidRDefault="0006253E" w:rsidP="007D1CB2">
      <w:pPr>
        <w:numPr>
          <w:ilvl w:val="0"/>
          <w:numId w:val="28"/>
        </w:numPr>
        <w:spacing w:before="120"/>
        <w:jc w:val="both"/>
        <w:rPr>
          <w:szCs w:val="22"/>
        </w:rPr>
      </w:pPr>
      <w:r w:rsidRPr="004D01FD">
        <w:rPr>
          <w:szCs w:val="22"/>
        </w:rPr>
        <w:t>El 15 de enero de 2015, el Banco Nacional Suizo anunció el</w:t>
      </w:r>
      <w:r w:rsidR="00261D75" w:rsidRPr="004D01FD">
        <w:rPr>
          <w:szCs w:val="22"/>
        </w:rPr>
        <w:t xml:space="preserve"> cese de su política de mantenimiento de </w:t>
      </w:r>
      <w:r w:rsidRPr="004D01FD">
        <w:rPr>
          <w:szCs w:val="22"/>
        </w:rPr>
        <w:t>un tipo de cambio mínimo de 1,20 francos suizos por euro</w:t>
      </w:r>
      <w:r w:rsidR="009C15EC" w:rsidRPr="004D01FD">
        <w:rPr>
          <w:szCs w:val="22"/>
        </w:rPr>
        <w:t xml:space="preserve">.  </w:t>
      </w:r>
      <w:r w:rsidRPr="004D01FD">
        <w:rPr>
          <w:szCs w:val="22"/>
        </w:rPr>
        <w:t xml:space="preserve">A raíz de esa comunicación, el franco </w:t>
      </w:r>
      <w:r w:rsidR="00261D75" w:rsidRPr="004D01FD">
        <w:rPr>
          <w:szCs w:val="22"/>
        </w:rPr>
        <w:t>suizo experimentó una acusada revalorización y las demás monedas</w:t>
      </w:r>
      <w:r w:rsidRPr="004D01FD">
        <w:rPr>
          <w:szCs w:val="22"/>
        </w:rPr>
        <w:t xml:space="preserve"> </w:t>
      </w:r>
      <w:r w:rsidR="00261D75" w:rsidRPr="004D01FD">
        <w:rPr>
          <w:szCs w:val="22"/>
        </w:rPr>
        <w:t>se depreciaron un promedio del 15,0% respecto</w:t>
      </w:r>
      <w:r w:rsidRPr="004D01FD">
        <w:rPr>
          <w:szCs w:val="22"/>
        </w:rPr>
        <w:t xml:space="preserve"> al franco suizo en los mercados de divisas</w:t>
      </w:r>
      <w:r w:rsidR="009C15EC" w:rsidRPr="004D01FD">
        <w:rPr>
          <w:szCs w:val="22"/>
        </w:rPr>
        <w:t xml:space="preserve">.  </w:t>
      </w:r>
      <w:r w:rsidR="002030A1" w:rsidRPr="004D01FD">
        <w:rPr>
          <w:szCs w:val="22"/>
        </w:rPr>
        <w:t xml:space="preserve">Esa coyuntura hizo que la OMPI incurriese inicialmente en </w:t>
      </w:r>
      <w:r w:rsidRPr="004D01FD">
        <w:rPr>
          <w:szCs w:val="22"/>
        </w:rPr>
        <w:t xml:space="preserve">pérdidas </w:t>
      </w:r>
      <w:r w:rsidR="002030A1" w:rsidRPr="004D01FD">
        <w:rPr>
          <w:szCs w:val="22"/>
        </w:rPr>
        <w:t xml:space="preserve">sobre </w:t>
      </w:r>
      <w:r w:rsidRPr="004D01FD">
        <w:rPr>
          <w:szCs w:val="22"/>
        </w:rPr>
        <w:t>las tasas del PCT percibidas</w:t>
      </w:r>
      <w:r w:rsidR="009C15EC" w:rsidRPr="004D01FD">
        <w:rPr>
          <w:szCs w:val="22"/>
        </w:rPr>
        <w:t xml:space="preserve">.  </w:t>
      </w:r>
      <w:r w:rsidRPr="004D01FD">
        <w:rPr>
          <w:szCs w:val="22"/>
        </w:rPr>
        <w:t>Sin embargo, tras la fijación de nuevos importes equivalentes para varias divisas, que entraron en vigor el 1 de abril de 2015, y gracias en parte a la progresiva apreciación del dólar y el euro respecto al franco suizo en la segunda mitad del año, las pérdidas netas por tasas del PCT en 2015 pudieron</w:t>
      </w:r>
      <w:r w:rsidR="0085329E" w:rsidRPr="004D01FD">
        <w:rPr>
          <w:szCs w:val="22"/>
        </w:rPr>
        <w:t xml:space="preserve"> limitarse a </w:t>
      </w:r>
      <w:r w:rsidRPr="004D01FD">
        <w:rPr>
          <w:szCs w:val="22"/>
        </w:rPr>
        <w:t>7</w:t>
      </w:r>
      <w:r w:rsidR="0085329E" w:rsidRPr="004D01FD">
        <w:rPr>
          <w:szCs w:val="22"/>
        </w:rPr>
        <w:t>00.000</w:t>
      </w:r>
      <w:r w:rsidRPr="004D01FD">
        <w:rPr>
          <w:szCs w:val="22"/>
        </w:rPr>
        <w:t xml:space="preserve"> mil</w:t>
      </w:r>
      <w:r w:rsidR="0085329E" w:rsidRPr="004D01FD">
        <w:rPr>
          <w:szCs w:val="22"/>
        </w:rPr>
        <w:t xml:space="preserve"> </w:t>
      </w:r>
      <w:r w:rsidRPr="004D01FD">
        <w:rPr>
          <w:szCs w:val="22"/>
        </w:rPr>
        <w:t>francos suizos</w:t>
      </w:r>
      <w:r w:rsidR="009C15EC" w:rsidRPr="004D01FD">
        <w:rPr>
          <w:szCs w:val="22"/>
        </w:rPr>
        <w:t xml:space="preserve">.  </w:t>
      </w:r>
      <w:r w:rsidR="007F615E" w:rsidRPr="004D01FD">
        <w:t>Los cuadros siguientes muestran las diferencias entre el tipo de cambio aplicado para establecer los importes equivalentes y l</w:t>
      </w:r>
      <w:r w:rsidRPr="004D01FD">
        <w:t>os tipos UNORE durante 2012</w:t>
      </w:r>
      <w:r w:rsidRPr="004D01FD">
        <w:noBreakHyphen/>
        <w:t>2015</w:t>
      </w:r>
      <w:r w:rsidR="007F615E" w:rsidRPr="004D01FD">
        <w:t xml:space="preserve"> para el dólar de los EE.UU., el yen japonés y el euro:</w:t>
      </w:r>
    </w:p>
    <w:p w:rsidR="00ED7198" w:rsidRPr="004D01FD" w:rsidRDefault="00ED7198">
      <w:pPr>
        <w:rPr>
          <w:szCs w:val="22"/>
        </w:rPr>
      </w:pPr>
    </w:p>
    <w:p w:rsidR="00ED7198" w:rsidRPr="004D01FD" w:rsidRDefault="007F615E">
      <w:pPr>
        <w:jc w:val="center"/>
        <w:rPr>
          <w:u w:val="single"/>
        </w:rPr>
      </w:pPr>
      <w:r w:rsidRPr="004D01FD">
        <w:rPr>
          <w:u w:val="single"/>
        </w:rPr>
        <w:t>USD – Comparación entre los tipos del importe equivalent</w:t>
      </w:r>
      <w:r w:rsidR="0006253E" w:rsidRPr="004D01FD">
        <w:rPr>
          <w:u w:val="single"/>
        </w:rPr>
        <w:t>e y los tipos UNORE en 2012-2015</w:t>
      </w:r>
    </w:p>
    <w:p w:rsidR="002030A1" w:rsidRPr="004D01FD" w:rsidRDefault="002030A1">
      <w:pPr>
        <w:jc w:val="center"/>
        <w:rPr>
          <w:szCs w:val="22"/>
          <w:u w:val="single"/>
        </w:rPr>
      </w:pPr>
    </w:p>
    <w:p w:rsidR="00ED7198" w:rsidRPr="004D01FD" w:rsidRDefault="008D48C5">
      <w:pPr>
        <w:jc w:val="center"/>
      </w:pPr>
      <w:r w:rsidRPr="004D01FD">
        <w:rPr>
          <w:noProof/>
          <w:lang w:val="en-US" w:eastAsia="en-US"/>
        </w:rPr>
        <w:drawing>
          <wp:inline distT="0" distB="0" distL="0" distR="0" wp14:anchorId="091DDF46" wp14:editId="5A0B2DC3">
            <wp:extent cx="5477510" cy="2734310"/>
            <wp:effectExtent l="0" t="0" r="889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77510" cy="2734310"/>
                    </a:xfrm>
                    <a:prstGeom prst="rect">
                      <a:avLst/>
                    </a:prstGeom>
                    <a:noFill/>
                    <a:ln>
                      <a:noFill/>
                    </a:ln>
                  </pic:spPr>
                </pic:pic>
              </a:graphicData>
            </a:graphic>
          </wp:inline>
        </w:drawing>
      </w:r>
    </w:p>
    <w:p w:rsidR="00ED7198" w:rsidRPr="004D01FD" w:rsidRDefault="00ED7198"/>
    <w:p w:rsidR="00FD0B58" w:rsidRPr="004D01FD" w:rsidRDefault="00FD0B58">
      <w:pPr>
        <w:rPr>
          <w:u w:val="single"/>
        </w:rPr>
      </w:pPr>
      <w:r w:rsidRPr="004D01FD">
        <w:rPr>
          <w:u w:val="single"/>
        </w:rPr>
        <w:br w:type="page"/>
      </w:r>
    </w:p>
    <w:p w:rsidR="00FD0B58" w:rsidRPr="004D01FD" w:rsidRDefault="00FD0B58" w:rsidP="0032233E">
      <w:pPr>
        <w:rPr>
          <w:u w:val="single"/>
        </w:rPr>
      </w:pPr>
    </w:p>
    <w:p w:rsidR="00ED7198" w:rsidRPr="004D01FD" w:rsidRDefault="007F615E" w:rsidP="0032233E">
      <w:pPr>
        <w:rPr>
          <w:szCs w:val="22"/>
          <w:u w:val="single"/>
        </w:rPr>
      </w:pPr>
      <w:r w:rsidRPr="004D01FD">
        <w:rPr>
          <w:u w:val="single"/>
        </w:rPr>
        <w:t>JPY – Comparación entre los tipos del importe equivalent</w:t>
      </w:r>
      <w:r w:rsidR="003A403A" w:rsidRPr="004D01FD">
        <w:rPr>
          <w:u w:val="single"/>
        </w:rPr>
        <w:t>e y los tipos UNORE en 2012-2015</w:t>
      </w:r>
    </w:p>
    <w:p w:rsidR="00ED7198" w:rsidRPr="004D01FD" w:rsidRDefault="008D48C5">
      <w:pPr>
        <w:jc w:val="center"/>
      </w:pPr>
      <w:r w:rsidRPr="004D01FD">
        <w:rPr>
          <w:noProof/>
          <w:lang w:val="en-US" w:eastAsia="en-US"/>
        </w:rPr>
        <w:drawing>
          <wp:inline distT="0" distB="0" distL="0" distR="0" wp14:anchorId="79E7678E" wp14:editId="3D7CAAFF">
            <wp:extent cx="4321810" cy="2734310"/>
            <wp:effectExtent l="0" t="0" r="2540" b="889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321810" cy="2734310"/>
                    </a:xfrm>
                    <a:prstGeom prst="rect">
                      <a:avLst/>
                    </a:prstGeom>
                    <a:noFill/>
                    <a:ln>
                      <a:noFill/>
                    </a:ln>
                  </pic:spPr>
                </pic:pic>
              </a:graphicData>
            </a:graphic>
          </wp:inline>
        </w:drawing>
      </w:r>
    </w:p>
    <w:p w:rsidR="0032233E" w:rsidRPr="004D01FD" w:rsidRDefault="0032233E" w:rsidP="00FD0B58">
      <w:pPr>
        <w:rPr>
          <w:u w:val="single"/>
        </w:rPr>
      </w:pPr>
    </w:p>
    <w:p w:rsidR="00ED7198" w:rsidRPr="004D01FD" w:rsidRDefault="007F615E">
      <w:pPr>
        <w:jc w:val="center"/>
        <w:rPr>
          <w:szCs w:val="22"/>
          <w:u w:val="single"/>
        </w:rPr>
      </w:pPr>
      <w:r w:rsidRPr="004D01FD">
        <w:rPr>
          <w:u w:val="single"/>
        </w:rPr>
        <w:t>EUR – Comparación entre los tipos del importe equivalent</w:t>
      </w:r>
      <w:r w:rsidR="003A403A" w:rsidRPr="004D01FD">
        <w:rPr>
          <w:u w:val="single"/>
        </w:rPr>
        <w:t>e y los tipos UNORE en 2012-2015</w:t>
      </w:r>
    </w:p>
    <w:p w:rsidR="00ED7198" w:rsidRPr="004D01FD" w:rsidRDefault="00ED7198"/>
    <w:p w:rsidR="00ED7198" w:rsidRPr="004D01FD" w:rsidRDefault="008D48C5">
      <w:pPr>
        <w:jc w:val="center"/>
        <w:rPr>
          <w:szCs w:val="22"/>
        </w:rPr>
      </w:pPr>
      <w:r w:rsidRPr="004D01FD">
        <w:rPr>
          <w:noProof/>
          <w:lang w:val="en-US" w:eastAsia="en-US"/>
        </w:rPr>
        <w:drawing>
          <wp:inline distT="0" distB="0" distL="0" distR="0" wp14:anchorId="72B8CE94" wp14:editId="36D9EAB8">
            <wp:extent cx="4735830" cy="2786380"/>
            <wp:effectExtent l="0" t="0" r="762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735830" cy="2786380"/>
                    </a:xfrm>
                    <a:prstGeom prst="rect">
                      <a:avLst/>
                    </a:prstGeom>
                    <a:noFill/>
                    <a:ln>
                      <a:noFill/>
                    </a:ln>
                  </pic:spPr>
                </pic:pic>
              </a:graphicData>
            </a:graphic>
          </wp:inline>
        </w:drawing>
      </w:r>
    </w:p>
    <w:p w:rsidR="00ED7198" w:rsidRPr="004D01FD" w:rsidRDefault="00ED7198">
      <w:pPr>
        <w:rPr>
          <w:szCs w:val="22"/>
        </w:rPr>
      </w:pPr>
    </w:p>
    <w:p w:rsidR="00ED7198" w:rsidRPr="004D01FD" w:rsidRDefault="002030A1" w:rsidP="007D1CB2">
      <w:pPr>
        <w:pStyle w:val="ONUME"/>
        <w:numPr>
          <w:ilvl w:val="0"/>
          <w:numId w:val="28"/>
        </w:numPr>
        <w:jc w:val="both"/>
      </w:pPr>
      <w:r w:rsidRPr="004D01FD">
        <w:t>Las tasas del S</w:t>
      </w:r>
      <w:r w:rsidR="007F615E" w:rsidRPr="004D01FD">
        <w:t>istema de Madrid comprenden fundamentalmente las tasas de base percibidas por solicitudes de registros o renovaciones y las tasas por designaciones posteriores:</w:t>
      </w:r>
    </w:p>
    <w:p w:rsidR="00ED7198" w:rsidRPr="004D01FD" w:rsidRDefault="007F615E">
      <w:pPr>
        <w:jc w:val="center"/>
        <w:rPr>
          <w:szCs w:val="22"/>
          <w:u w:val="single"/>
        </w:rPr>
      </w:pPr>
      <w:r w:rsidRPr="004D01FD">
        <w:rPr>
          <w:u w:val="single"/>
        </w:rPr>
        <w:t>Desglose de las tasas de</w:t>
      </w:r>
      <w:r w:rsidR="002B0CDA">
        <w:rPr>
          <w:u w:val="single"/>
        </w:rPr>
        <w:t>l S</w:t>
      </w:r>
      <w:r w:rsidR="003A403A" w:rsidRPr="004D01FD">
        <w:rPr>
          <w:u w:val="single"/>
        </w:rPr>
        <w:t>istema de Madrid en 2012-2015</w:t>
      </w:r>
    </w:p>
    <w:p w:rsidR="00ED7198" w:rsidRPr="004D01FD" w:rsidRDefault="00ED7198">
      <w:pPr>
        <w:jc w:val="center"/>
        <w:rPr>
          <w:szCs w:val="22"/>
          <w:u w:val="single"/>
        </w:rPr>
      </w:pPr>
    </w:p>
    <w:p w:rsidR="00ED7198" w:rsidRPr="004D01FD" w:rsidRDefault="003A403A">
      <w:pPr>
        <w:jc w:val="center"/>
        <w:rPr>
          <w:szCs w:val="22"/>
        </w:rPr>
      </w:pPr>
      <w:r w:rsidRPr="004D01FD">
        <w:rPr>
          <w:noProof/>
          <w:lang w:val="en-US" w:eastAsia="en-US"/>
        </w:rPr>
        <w:drawing>
          <wp:inline distT="0" distB="0" distL="0" distR="0" wp14:anchorId="610E5E59" wp14:editId="7F465D70">
            <wp:extent cx="5976620" cy="1175296"/>
            <wp:effectExtent l="0" t="0" r="5080" b="6350"/>
            <wp:docPr id="96" name="Imagen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76620" cy="1175296"/>
                    </a:xfrm>
                    <a:prstGeom prst="rect">
                      <a:avLst/>
                    </a:prstGeom>
                    <a:noFill/>
                    <a:ln>
                      <a:noFill/>
                    </a:ln>
                  </pic:spPr>
                </pic:pic>
              </a:graphicData>
            </a:graphic>
          </wp:inline>
        </w:drawing>
      </w:r>
    </w:p>
    <w:p w:rsidR="00ED7198" w:rsidRPr="004D01FD" w:rsidRDefault="00ED7198">
      <w:pPr>
        <w:rPr>
          <w:szCs w:val="22"/>
        </w:rPr>
      </w:pPr>
    </w:p>
    <w:p w:rsidR="00ED7198" w:rsidRPr="004D01FD" w:rsidRDefault="007F615E" w:rsidP="007D1CB2">
      <w:pPr>
        <w:numPr>
          <w:ilvl w:val="0"/>
          <w:numId w:val="28"/>
        </w:numPr>
        <w:jc w:val="both"/>
        <w:rPr>
          <w:szCs w:val="22"/>
        </w:rPr>
      </w:pPr>
      <w:r w:rsidRPr="004D01FD">
        <w:t>Conforme a las IPSAS, los ingreso</w:t>
      </w:r>
      <w:r w:rsidR="002030A1" w:rsidRPr="004D01FD">
        <w:t>s procedentes de las tasas del S</w:t>
      </w:r>
      <w:r w:rsidRPr="004D01FD">
        <w:t>istema de Madrid por registros, renovaciones y designaciones posteriores se reconocen</w:t>
      </w:r>
      <w:r w:rsidR="002030A1" w:rsidRPr="004D01FD">
        <w:t xml:space="preserve"> en</w:t>
      </w:r>
      <w:r w:rsidR="001F0A91" w:rsidRPr="004D01FD">
        <w:t xml:space="preserve"> los estados financieros </w:t>
      </w:r>
      <w:r w:rsidR="001F0A91" w:rsidRPr="004D01FD">
        <w:lastRenderedPageBreak/>
        <w:t>tras la</w:t>
      </w:r>
      <w:r w:rsidRPr="004D01FD">
        <w:t xml:space="preserve"> publicación</w:t>
      </w:r>
      <w:r w:rsidR="009C15EC" w:rsidRPr="004D01FD">
        <w:t xml:space="preserve">.  </w:t>
      </w:r>
      <w:r w:rsidRPr="004D01FD">
        <w:t>Los ingresos derivados de registros y renovaciones (sin incluir otras tasas) reconocidos con arreglo a las IPSAS han aumentado como consecuencia del increme</w:t>
      </w:r>
      <w:r w:rsidR="001F0A91" w:rsidRPr="004D01FD">
        <w:t>nto interanual experimentado en</w:t>
      </w:r>
      <w:r w:rsidRPr="004D01FD">
        <w:t xml:space="preserve"> el número de registros y renovaciones:</w:t>
      </w:r>
    </w:p>
    <w:p w:rsidR="00ED7198" w:rsidRPr="004D01FD" w:rsidRDefault="00ED7198">
      <w:pPr>
        <w:jc w:val="both"/>
        <w:rPr>
          <w:szCs w:val="22"/>
        </w:rPr>
      </w:pPr>
    </w:p>
    <w:p w:rsidR="00ED7198" w:rsidRPr="004D01FD" w:rsidRDefault="00ED7198">
      <w:pPr>
        <w:rPr>
          <w:u w:val="single"/>
        </w:rPr>
      </w:pPr>
    </w:p>
    <w:p w:rsidR="00ED7198" w:rsidRPr="004D01FD" w:rsidRDefault="007F615E">
      <w:pPr>
        <w:pStyle w:val="ONUME"/>
        <w:spacing w:after="0"/>
        <w:jc w:val="center"/>
        <w:rPr>
          <w:u w:val="single"/>
        </w:rPr>
      </w:pPr>
      <w:r w:rsidRPr="004D01FD">
        <w:rPr>
          <w:u w:val="single"/>
        </w:rPr>
        <w:t>Madrid - Tasas de base y reg</w:t>
      </w:r>
      <w:r w:rsidR="003A403A" w:rsidRPr="004D01FD">
        <w:rPr>
          <w:u w:val="single"/>
        </w:rPr>
        <w:t>istros/renovaciones en 2012-2015</w:t>
      </w:r>
    </w:p>
    <w:p w:rsidR="0063731A" w:rsidRPr="004D01FD" w:rsidRDefault="0063731A" w:rsidP="0063731A">
      <w:pPr>
        <w:jc w:val="both"/>
        <w:rPr>
          <w:szCs w:val="22"/>
        </w:rPr>
      </w:pPr>
      <w:r w:rsidRPr="004D01FD">
        <w:rPr>
          <w:noProof/>
          <w:szCs w:val="22"/>
          <w:lang w:val="en-US" w:eastAsia="en-US"/>
        </w:rPr>
        <w:drawing>
          <wp:inline distT="0" distB="0" distL="0" distR="0" wp14:anchorId="497B7B1D" wp14:editId="212ED0E4">
            <wp:extent cx="5967888" cy="3160643"/>
            <wp:effectExtent l="0" t="0" r="0" b="1905"/>
            <wp:docPr id="97"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76893" cy="3165412"/>
                    </a:xfrm>
                    <a:prstGeom prst="rect">
                      <a:avLst/>
                    </a:prstGeom>
                    <a:noFill/>
                  </pic:spPr>
                </pic:pic>
              </a:graphicData>
            </a:graphic>
          </wp:inline>
        </w:drawing>
      </w:r>
    </w:p>
    <w:p w:rsidR="0063731A" w:rsidRPr="004D01FD" w:rsidRDefault="0063731A" w:rsidP="007D1CB2">
      <w:pPr>
        <w:numPr>
          <w:ilvl w:val="0"/>
          <w:numId w:val="28"/>
        </w:numPr>
        <w:jc w:val="both"/>
        <w:rPr>
          <w:szCs w:val="22"/>
        </w:rPr>
      </w:pPr>
      <w:r w:rsidRPr="004D01FD">
        <w:rPr>
          <w:szCs w:val="22"/>
        </w:rPr>
        <w:t>Como puede observarse, en 2015 los ingresos por tasas del Sistema de Madrid au</w:t>
      </w:r>
      <w:r w:rsidR="001F0A91" w:rsidRPr="004D01FD">
        <w:rPr>
          <w:szCs w:val="22"/>
        </w:rPr>
        <w:t>mentaron en un considerable 23,2</w:t>
      </w:r>
      <w:r w:rsidRPr="004D01FD">
        <w:rPr>
          <w:szCs w:val="22"/>
        </w:rPr>
        <w:t>% respecto a 2014</w:t>
      </w:r>
      <w:r w:rsidR="009C15EC" w:rsidRPr="004D01FD">
        <w:rPr>
          <w:szCs w:val="22"/>
        </w:rPr>
        <w:t xml:space="preserve">.  </w:t>
      </w:r>
      <w:r w:rsidRPr="004D01FD">
        <w:rPr>
          <w:szCs w:val="22"/>
        </w:rPr>
        <w:t>Los registros bajo el Sistema de Madrid se incrementaron un 22,4% en 2015, y ascendieron a</w:t>
      </w:r>
      <w:r w:rsidR="004D01FD" w:rsidRPr="004D01FD">
        <w:rPr>
          <w:szCs w:val="22"/>
        </w:rPr>
        <w:t xml:space="preserve"> 51.938, frente a los 42.430 de </w:t>
      </w:r>
      <w:r w:rsidRPr="004D01FD">
        <w:rPr>
          <w:szCs w:val="22"/>
        </w:rPr>
        <w:t>2014</w:t>
      </w:r>
      <w:r w:rsidR="009C15EC" w:rsidRPr="004D01FD">
        <w:rPr>
          <w:szCs w:val="22"/>
        </w:rPr>
        <w:t xml:space="preserve">.  </w:t>
      </w:r>
      <w:r w:rsidRPr="004D01FD">
        <w:rPr>
          <w:szCs w:val="22"/>
        </w:rPr>
        <w:t xml:space="preserve">Aunque las solicitudes </w:t>
      </w:r>
      <w:r w:rsidR="0085329E" w:rsidRPr="004D01FD">
        <w:rPr>
          <w:szCs w:val="22"/>
        </w:rPr>
        <w:t>presentadas en el marco</w:t>
      </w:r>
      <w:r w:rsidRPr="004D01FD">
        <w:rPr>
          <w:szCs w:val="22"/>
        </w:rPr>
        <w:t xml:space="preserve"> </w:t>
      </w:r>
      <w:r w:rsidR="0085329E" w:rsidRPr="004D01FD">
        <w:rPr>
          <w:szCs w:val="22"/>
        </w:rPr>
        <w:t>d</w:t>
      </w:r>
      <w:r w:rsidRPr="004D01FD">
        <w:rPr>
          <w:szCs w:val="22"/>
        </w:rPr>
        <w:t xml:space="preserve">el Sistema </w:t>
      </w:r>
      <w:r w:rsidR="00AA39D6" w:rsidRPr="004D01FD">
        <w:rPr>
          <w:szCs w:val="22"/>
        </w:rPr>
        <w:t>de Madrid aumentaron un 2,9% en </w:t>
      </w:r>
      <w:r w:rsidRPr="004D01FD">
        <w:rPr>
          <w:szCs w:val="22"/>
        </w:rPr>
        <w:t>2015 respecto al año precedente, el marcado incremento de los registros se debió en gran parte a una reducción del atraso acumulado</w:t>
      </w:r>
      <w:r w:rsidR="009C15EC" w:rsidRPr="004D01FD">
        <w:rPr>
          <w:szCs w:val="22"/>
        </w:rPr>
        <w:t xml:space="preserve">.  </w:t>
      </w:r>
      <w:r w:rsidRPr="004D01FD">
        <w:rPr>
          <w:szCs w:val="22"/>
        </w:rPr>
        <w:t>El número de renovaciones también fue mayo</w:t>
      </w:r>
      <w:r w:rsidR="00AA39D6" w:rsidRPr="004D01FD">
        <w:rPr>
          <w:szCs w:val="22"/>
        </w:rPr>
        <w:t>r en </w:t>
      </w:r>
      <w:r w:rsidR="00F32C66" w:rsidRPr="004D01FD">
        <w:rPr>
          <w:szCs w:val="22"/>
        </w:rPr>
        <w:t>2015</w:t>
      </w:r>
      <w:r w:rsidR="009C15EC" w:rsidRPr="004D01FD">
        <w:rPr>
          <w:szCs w:val="22"/>
        </w:rPr>
        <w:t xml:space="preserve">:  </w:t>
      </w:r>
      <w:r w:rsidR="00F32C66" w:rsidRPr="004D01FD">
        <w:rPr>
          <w:szCs w:val="22"/>
        </w:rPr>
        <w:t>28.501, frente a las </w:t>
      </w:r>
      <w:r w:rsidRPr="004D01FD">
        <w:rPr>
          <w:szCs w:val="22"/>
        </w:rPr>
        <w:t>25.729 de 2014</w:t>
      </w:r>
      <w:r w:rsidR="009C15EC" w:rsidRPr="004D01FD">
        <w:rPr>
          <w:szCs w:val="22"/>
        </w:rPr>
        <w:t xml:space="preserve">.  </w:t>
      </w:r>
    </w:p>
    <w:p w:rsidR="0063731A" w:rsidRPr="004D01FD" w:rsidRDefault="0063731A" w:rsidP="0063731A">
      <w:pPr>
        <w:jc w:val="both"/>
        <w:rPr>
          <w:szCs w:val="22"/>
        </w:rPr>
      </w:pPr>
    </w:p>
    <w:p w:rsidR="00ED7198" w:rsidRPr="004D01FD" w:rsidRDefault="0046352A" w:rsidP="007D1CB2">
      <w:pPr>
        <w:numPr>
          <w:ilvl w:val="0"/>
          <w:numId w:val="28"/>
        </w:numPr>
        <w:jc w:val="both"/>
        <w:rPr>
          <w:szCs w:val="22"/>
        </w:rPr>
      </w:pPr>
      <w:r w:rsidRPr="004D01FD">
        <w:rPr>
          <w:szCs w:val="22"/>
        </w:rPr>
        <w:t xml:space="preserve">En </w:t>
      </w:r>
      <w:r w:rsidRPr="004D01FD">
        <w:t>2015, las tasas del S</w:t>
      </w:r>
      <w:r w:rsidR="007F615E" w:rsidRPr="004D01FD">
        <w:t>istema de La Ha</w:t>
      </w:r>
      <w:r w:rsidRPr="004D01FD">
        <w:t>ya ascendieron a un total de 3,9</w:t>
      </w:r>
      <w:r w:rsidR="007F615E" w:rsidRPr="004D01FD">
        <w:t xml:space="preserve"> millones de francos suizos</w:t>
      </w:r>
      <w:r w:rsidR="009C15EC" w:rsidRPr="004D01FD">
        <w:t xml:space="preserve">.  </w:t>
      </w:r>
      <w:r w:rsidR="007F615E" w:rsidRPr="004D01FD">
        <w:t>Al igual que</w:t>
      </w:r>
      <w:r w:rsidR="001F0A91" w:rsidRPr="004D01FD">
        <w:t xml:space="preserve"> sucede</w:t>
      </w:r>
      <w:r w:rsidR="007F615E" w:rsidRPr="004D01FD">
        <w:t xml:space="preserve"> con las tasas PCT y las tasas del </w:t>
      </w:r>
      <w:r w:rsidR="008036E2" w:rsidRPr="004D01FD">
        <w:t xml:space="preserve">Sistema de </w:t>
      </w:r>
      <w:r w:rsidR="007F615E" w:rsidRPr="004D01FD">
        <w:t>Madrid, los ingresos procedentes de las tasas relativas a la tramitación de solicitudes se reconocen una vez que se ha publicado la</w:t>
      </w:r>
      <w:r w:rsidRPr="004D01FD">
        <w:t xml:space="preserve"> solicitud</w:t>
      </w:r>
      <w:r w:rsidR="009C15EC" w:rsidRPr="004D01FD">
        <w:t xml:space="preserve">.  </w:t>
      </w:r>
      <w:r w:rsidRPr="004D01FD">
        <w:t>L</w:t>
      </w:r>
      <w:r w:rsidR="00253D88" w:rsidRPr="004D01FD">
        <w:t>as tasas del Sistema de L</w:t>
      </w:r>
      <w:r w:rsidRPr="004D01FD">
        <w:t>a Haya aumentaron un 21,9% respecto a 2014</w:t>
      </w:r>
      <w:r w:rsidR="009C15EC" w:rsidRPr="004D01FD">
        <w:t xml:space="preserve">.  </w:t>
      </w:r>
      <w:r w:rsidR="00253D88" w:rsidRPr="004D01FD">
        <w:t xml:space="preserve">Los registros </w:t>
      </w:r>
      <w:r w:rsidR="00C27C2A" w:rsidRPr="004D01FD">
        <w:t>en el marco d</w:t>
      </w:r>
      <w:r w:rsidR="00253D88" w:rsidRPr="004D01FD">
        <w:t xml:space="preserve">el Sistema de La </w:t>
      </w:r>
      <w:r w:rsidR="00AA39D6" w:rsidRPr="004D01FD">
        <w:t>Haya pasaron de 2.703 en 2014 a </w:t>
      </w:r>
      <w:r w:rsidR="00253D88" w:rsidRPr="004D01FD">
        <w:t>3.581 en 2015</w:t>
      </w:r>
      <w:r w:rsidR="009C15EC" w:rsidRPr="004D01FD">
        <w:t xml:space="preserve">.  </w:t>
      </w:r>
      <w:r w:rsidR="00253D88" w:rsidRPr="004D01FD">
        <w:t>El aumento de la actividad en el Sistema de La Haya guarda relación con las adhesiones de la República de Corea en 2014 y del Japón y l</w:t>
      </w:r>
      <w:r w:rsidR="006A4D20" w:rsidRPr="004D01FD">
        <w:t>os Estados Unidos de América en </w:t>
      </w:r>
      <w:r w:rsidR="00253D88" w:rsidRPr="004D01FD">
        <w:t>2015.</w:t>
      </w:r>
    </w:p>
    <w:p w:rsidR="00367D0A" w:rsidRPr="004D01FD" w:rsidRDefault="00367D0A" w:rsidP="00367D0A">
      <w:pPr>
        <w:pStyle w:val="ListParagraph"/>
        <w:rPr>
          <w:rFonts w:ascii="Arial" w:hAnsi="Arial" w:cs="Arial"/>
          <w:szCs w:val="22"/>
        </w:rPr>
      </w:pPr>
    </w:p>
    <w:p w:rsidR="00367D0A" w:rsidRPr="004D01FD" w:rsidRDefault="00367D0A" w:rsidP="007D1CB2">
      <w:pPr>
        <w:numPr>
          <w:ilvl w:val="0"/>
          <w:numId w:val="28"/>
        </w:numPr>
        <w:jc w:val="both"/>
        <w:rPr>
          <w:szCs w:val="22"/>
        </w:rPr>
      </w:pPr>
      <w:r w:rsidRPr="004D01FD">
        <w:rPr>
          <w:szCs w:val="22"/>
        </w:rPr>
        <w:t>Las tasas del Sistema de Lisboa ascendieron a 17.000 francos suizos en 2015, en comparación con los 40.000 francos suizos que representaron en 2014</w:t>
      </w:r>
      <w:r w:rsidR="009C15EC" w:rsidRPr="004D01FD">
        <w:rPr>
          <w:szCs w:val="22"/>
        </w:rPr>
        <w:t xml:space="preserve">.  </w:t>
      </w:r>
      <w:r w:rsidRPr="004D01FD">
        <w:rPr>
          <w:szCs w:val="22"/>
        </w:rPr>
        <w:t xml:space="preserve">El número de solicitudes recibidas </w:t>
      </w:r>
      <w:r w:rsidR="00C27C2A" w:rsidRPr="004D01FD">
        <w:rPr>
          <w:szCs w:val="22"/>
        </w:rPr>
        <w:t>en el marco</w:t>
      </w:r>
      <w:r w:rsidRPr="004D01FD">
        <w:rPr>
          <w:szCs w:val="22"/>
        </w:rPr>
        <w:t xml:space="preserve"> </w:t>
      </w:r>
      <w:r w:rsidR="00C27C2A" w:rsidRPr="004D01FD">
        <w:rPr>
          <w:szCs w:val="22"/>
        </w:rPr>
        <w:t>d</w:t>
      </w:r>
      <w:r w:rsidRPr="004D01FD">
        <w:rPr>
          <w:szCs w:val="22"/>
        </w:rPr>
        <w:t>el Sistema de Lisboa disminuyó de 64 en 2014 a 34 en 2015</w:t>
      </w:r>
      <w:r w:rsidR="009C15EC" w:rsidRPr="004D01FD">
        <w:rPr>
          <w:szCs w:val="22"/>
        </w:rPr>
        <w:t xml:space="preserve">.  </w:t>
      </w:r>
    </w:p>
    <w:p w:rsidR="00ED7198" w:rsidRPr="004D01FD" w:rsidRDefault="00ED7198">
      <w:pPr>
        <w:jc w:val="both"/>
        <w:rPr>
          <w:szCs w:val="22"/>
        </w:rPr>
      </w:pPr>
    </w:p>
    <w:p w:rsidR="00ED7198" w:rsidRPr="004D01FD" w:rsidRDefault="00367D0A" w:rsidP="007D1CB2">
      <w:pPr>
        <w:numPr>
          <w:ilvl w:val="0"/>
          <w:numId w:val="28"/>
        </w:numPr>
        <w:spacing w:after="220"/>
        <w:jc w:val="both"/>
        <w:rPr>
          <w:szCs w:val="22"/>
        </w:rPr>
      </w:pPr>
      <w:r w:rsidRPr="004D01FD">
        <w:t>En 2015, los ingresos de 17,8</w:t>
      </w:r>
      <w:r w:rsidR="007F615E" w:rsidRPr="004D01FD">
        <w:t xml:space="preserve"> millones de francos suizos procedentes de contribuciones</w:t>
      </w:r>
      <w:r w:rsidR="001F0A91" w:rsidRPr="004D01FD">
        <w:t xml:space="preserve"> obligatorias representaron</w:t>
      </w:r>
      <w:r w:rsidRPr="004D01FD">
        <w:t xml:space="preserve"> el 4,7</w:t>
      </w:r>
      <w:r w:rsidR="007F615E" w:rsidRPr="004D01FD">
        <w:t>% del total de ingresos</w:t>
      </w:r>
      <w:r w:rsidRPr="004D01FD">
        <w:t>, mientras que los ingresos de 10,3</w:t>
      </w:r>
      <w:r w:rsidR="007F615E" w:rsidRPr="004D01FD">
        <w:t xml:space="preserve"> millones de francos suizos procedentes de contribuciones voluntarias recibidas en la partida de cuenta</w:t>
      </w:r>
      <w:r w:rsidR="001F0A91" w:rsidRPr="004D01FD">
        <w:t>s especiales supusieron</w:t>
      </w:r>
      <w:r w:rsidRPr="004D01FD">
        <w:t xml:space="preserve"> el 2,7</w:t>
      </w:r>
      <w:r w:rsidR="007F615E" w:rsidRPr="004D01FD">
        <w:t>% del total de ingresos</w:t>
      </w:r>
      <w:r w:rsidR="009C15EC" w:rsidRPr="004D01FD">
        <w:t xml:space="preserve">.  </w:t>
      </w:r>
      <w:r w:rsidR="007F615E" w:rsidRPr="004D01FD">
        <w:t>Los ingresos procedentes de contribuciones voluntarias se reconocen cuando se ejecuta la labor</w:t>
      </w:r>
      <w:r w:rsidR="001A6797" w:rsidRPr="004D01FD">
        <w:t xml:space="preserve"> mandatada</w:t>
      </w:r>
      <w:r w:rsidR="007F615E" w:rsidRPr="004D01FD">
        <w:t xml:space="preserve"> y se incurre en los gastos </w:t>
      </w:r>
      <w:r w:rsidR="001F0A91" w:rsidRPr="004D01FD">
        <w:t xml:space="preserve">previstos </w:t>
      </w:r>
      <w:r w:rsidR="007F615E" w:rsidRPr="004D01FD">
        <w:t>en el acuerdo pertinente.</w:t>
      </w:r>
    </w:p>
    <w:p w:rsidR="004F226F" w:rsidRPr="004D01FD" w:rsidRDefault="007F615E" w:rsidP="007D1CB2">
      <w:pPr>
        <w:numPr>
          <w:ilvl w:val="0"/>
          <w:numId w:val="28"/>
        </w:numPr>
        <w:spacing w:after="220"/>
        <w:jc w:val="both"/>
        <w:rPr>
          <w:szCs w:val="22"/>
        </w:rPr>
      </w:pPr>
      <w:r w:rsidRPr="004D01FD">
        <w:t xml:space="preserve">Los ingresos </w:t>
      </w:r>
      <w:r w:rsidR="008B6821" w:rsidRPr="004D01FD">
        <w:t>de inversiones ascendieron a 1.</w:t>
      </w:r>
      <w:r w:rsidR="00367D0A" w:rsidRPr="004D01FD">
        <w:t>5</w:t>
      </w:r>
      <w:r w:rsidR="008B6821" w:rsidRPr="004D01FD">
        <w:t>00.000</w:t>
      </w:r>
      <w:r w:rsidRPr="004D01FD">
        <w:t xml:space="preserve"> </w:t>
      </w:r>
      <w:r w:rsidR="00367D0A" w:rsidRPr="004D01FD">
        <w:t>francos suizos en 2015</w:t>
      </w:r>
      <w:r w:rsidRPr="004D01FD">
        <w:t>,</w:t>
      </w:r>
      <w:r w:rsidR="00367D0A" w:rsidRPr="004D01FD">
        <w:t xml:space="preserve"> producto casi exc</w:t>
      </w:r>
      <w:r w:rsidR="008B6821" w:rsidRPr="004D01FD">
        <w:t>lusivamente del incremento de 1.</w:t>
      </w:r>
      <w:r w:rsidR="00367D0A" w:rsidRPr="004D01FD">
        <w:t>4</w:t>
      </w:r>
      <w:r w:rsidR="008B6821" w:rsidRPr="004D01FD">
        <w:t>00.000</w:t>
      </w:r>
      <w:r w:rsidR="00367D0A" w:rsidRPr="004D01FD">
        <w:t xml:space="preserve"> francos en la valoración de una propiedad de </w:t>
      </w:r>
      <w:r w:rsidR="00367D0A" w:rsidRPr="004D01FD">
        <w:lastRenderedPageBreak/>
        <w:t>inversión de la Organización</w:t>
      </w:r>
      <w:r w:rsidR="009C15EC" w:rsidRPr="004D01FD">
        <w:t xml:space="preserve">:  </w:t>
      </w:r>
      <w:r w:rsidR="00367D0A" w:rsidRPr="004D01FD">
        <w:t>el edificio de la Unión de Madrid</w:t>
      </w:r>
      <w:r w:rsidR="009C15EC" w:rsidRPr="004D01FD">
        <w:t xml:space="preserve">.  </w:t>
      </w:r>
      <w:r w:rsidRPr="004D01FD">
        <w:t>Los ingresos deri</w:t>
      </w:r>
      <w:r w:rsidR="00367D0A" w:rsidRPr="004D01FD">
        <w:t>vados</w:t>
      </w:r>
      <w:r w:rsidR="00C27C2A" w:rsidRPr="004D01FD">
        <w:t xml:space="preserve"> de intereses descendieron de 1.</w:t>
      </w:r>
      <w:r w:rsidR="00367D0A" w:rsidRPr="004D01FD">
        <w:t>6</w:t>
      </w:r>
      <w:r w:rsidR="00C27C2A" w:rsidRPr="004D01FD">
        <w:t>00.000</w:t>
      </w:r>
      <w:r w:rsidR="00367D0A" w:rsidRPr="004D01FD">
        <w:t xml:space="preserve"> </w:t>
      </w:r>
      <w:r w:rsidR="00C27C2A" w:rsidRPr="004D01FD">
        <w:t xml:space="preserve">francos suizos en 2014 a </w:t>
      </w:r>
      <w:r w:rsidR="00367D0A" w:rsidRPr="004D01FD">
        <w:t>1</w:t>
      </w:r>
      <w:r w:rsidR="00C27C2A" w:rsidRPr="004D01FD">
        <w:t>00.000</w:t>
      </w:r>
      <w:r w:rsidR="00367D0A" w:rsidRPr="004D01FD">
        <w:t xml:space="preserve"> francos suizos en 2015</w:t>
      </w:r>
      <w:r w:rsidR="009C15EC" w:rsidRPr="004D01FD">
        <w:t xml:space="preserve">.  </w:t>
      </w:r>
      <w:r w:rsidR="00367D0A" w:rsidRPr="004D01FD">
        <w:t xml:space="preserve">La OMPI continúa manteniendo la mayor parte de sus saldos de efectivo en </w:t>
      </w:r>
      <w:r w:rsidRPr="004D01FD">
        <w:t xml:space="preserve">la Administración </w:t>
      </w:r>
      <w:r w:rsidR="00367D0A" w:rsidRPr="004D01FD">
        <w:t>Federal Suiza de Finanzas (AFF),</w:t>
      </w:r>
      <w:r w:rsidR="001A6797" w:rsidRPr="004D01FD">
        <w:t xml:space="preserve"> que desde febrero de 2015 aplica</w:t>
      </w:r>
      <w:r w:rsidR="00367D0A" w:rsidRPr="004D01FD">
        <w:t xml:space="preserve"> un tipo de i</w:t>
      </w:r>
      <w:r w:rsidR="001A6797" w:rsidRPr="004D01FD">
        <w:t>nterés del 0% a es</w:t>
      </w:r>
      <w:r w:rsidR="00367D0A" w:rsidRPr="004D01FD">
        <w:t>as cuentas de depósito</w:t>
      </w:r>
      <w:r w:rsidR="009C15EC" w:rsidRPr="004D01FD">
        <w:t xml:space="preserve">.  </w:t>
      </w:r>
      <w:r w:rsidR="004F226F" w:rsidRPr="004D01FD">
        <w:t>En 2015</w:t>
      </w:r>
      <w:r w:rsidRPr="004D01FD">
        <w:t>, los ingresos procedentes de actividades de arbitraje y mediación ascendieron a 1</w:t>
      </w:r>
      <w:r w:rsidR="008B6821" w:rsidRPr="004D01FD">
        <w:t>.</w:t>
      </w:r>
      <w:r w:rsidRPr="004D01FD">
        <w:t>5</w:t>
      </w:r>
      <w:r w:rsidR="008B6821" w:rsidRPr="004D01FD">
        <w:t>00.000</w:t>
      </w:r>
      <w:r w:rsidRPr="004D01FD">
        <w:t xml:space="preserve">  francos </w:t>
      </w:r>
      <w:r w:rsidR="004F226F" w:rsidRPr="004D01FD">
        <w:t xml:space="preserve">suizos, </w:t>
      </w:r>
      <w:r w:rsidRPr="004D01FD">
        <w:t>los ingresos por venta</w:t>
      </w:r>
      <w:r w:rsidR="004F226F" w:rsidRPr="004D01FD">
        <w:t xml:space="preserve"> de publicaciones representaron 500.000 francos suizos y o</w:t>
      </w:r>
      <w:r w:rsidRPr="004D01FD">
        <w:t>tros ingresos/ingresos</w:t>
      </w:r>
      <w:r w:rsidR="004F226F" w:rsidRPr="004D01FD">
        <w:t xml:space="preserve"> diversos, 3,1 millones, lo que los situó en niveles similares a los del año anterior.</w:t>
      </w:r>
    </w:p>
    <w:p w:rsidR="00ED7198" w:rsidRPr="004D01FD" w:rsidRDefault="007F615E" w:rsidP="004F226F">
      <w:pPr>
        <w:rPr>
          <w:b/>
          <w:i/>
        </w:rPr>
      </w:pPr>
      <w:r w:rsidRPr="004D01FD">
        <w:rPr>
          <w:b/>
          <w:i/>
        </w:rPr>
        <w:t>Análisis de los gastos</w:t>
      </w:r>
    </w:p>
    <w:p w:rsidR="004F226F" w:rsidRPr="004D01FD" w:rsidRDefault="004F226F">
      <w:pPr>
        <w:jc w:val="center"/>
        <w:rPr>
          <w:u w:val="single"/>
        </w:rPr>
      </w:pPr>
    </w:p>
    <w:p w:rsidR="00ED7198" w:rsidRPr="004D01FD" w:rsidRDefault="007F615E">
      <w:pPr>
        <w:jc w:val="center"/>
        <w:rPr>
          <w:szCs w:val="22"/>
          <w:u w:val="single"/>
        </w:rPr>
      </w:pPr>
      <w:r w:rsidRPr="004D01FD">
        <w:rPr>
          <w:u w:val="single"/>
        </w:rPr>
        <w:t>C</w:t>
      </w:r>
      <w:r w:rsidR="004F226F" w:rsidRPr="004D01FD">
        <w:rPr>
          <w:u w:val="single"/>
        </w:rPr>
        <w:t>omposición de los gastos en 2015</w:t>
      </w:r>
      <w:r w:rsidRPr="004D01FD">
        <w:rPr>
          <w:u w:val="single"/>
        </w:rPr>
        <w:t xml:space="preserve"> sobre la base de las IPSAS</w:t>
      </w:r>
    </w:p>
    <w:p w:rsidR="00ED7198" w:rsidRPr="004D01FD" w:rsidRDefault="007F615E">
      <w:pPr>
        <w:jc w:val="center"/>
        <w:rPr>
          <w:i/>
        </w:rPr>
      </w:pPr>
      <w:r w:rsidRPr="004D01FD">
        <w:rPr>
          <w:i/>
        </w:rPr>
        <w:t>(en millones de francos suizos)</w:t>
      </w:r>
    </w:p>
    <w:p w:rsidR="00ED7198" w:rsidRPr="004D01FD" w:rsidRDefault="00DB3B85">
      <w:pPr>
        <w:jc w:val="center"/>
        <w:rPr>
          <w:szCs w:val="22"/>
        </w:rPr>
      </w:pPr>
      <w:r w:rsidRPr="004D01FD">
        <w:rPr>
          <w:noProof/>
          <w:szCs w:val="22"/>
          <w:lang w:val="en-US" w:eastAsia="en-US"/>
        </w:rPr>
        <w:drawing>
          <wp:inline distT="0" distB="0" distL="0" distR="0" wp14:anchorId="1C108E00" wp14:editId="4224614E">
            <wp:extent cx="6376296" cy="3348842"/>
            <wp:effectExtent l="0" t="0" r="5715" b="4445"/>
            <wp:docPr id="98"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379865" cy="3350716"/>
                    </a:xfrm>
                    <a:prstGeom prst="rect">
                      <a:avLst/>
                    </a:prstGeom>
                    <a:noFill/>
                  </pic:spPr>
                </pic:pic>
              </a:graphicData>
            </a:graphic>
          </wp:inline>
        </w:drawing>
      </w:r>
    </w:p>
    <w:p w:rsidR="00ED7198" w:rsidRPr="004D01FD" w:rsidRDefault="00ED7198">
      <w:pPr>
        <w:rPr>
          <w:szCs w:val="22"/>
        </w:rPr>
      </w:pPr>
    </w:p>
    <w:p w:rsidR="00DB3B85" w:rsidRPr="004D01FD" w:rsidRDefault="00DB3B85">
      <w:pPr>
        <w:rPr>
          <w:szCs w:val="22"/>
        </w:rPr>
      </w:pPr>
      <w:r w:rsidRPr="004D01FD">
        <w:rPr>
          <w:noProof/>
          <w:szCs w:val="22"/>
          <w:lang w:val="en-US" w:eastAsia="en-US"/>
        </w:rPr>
        <mc:AlternateContent>
          <mc:Choice Requires="wps">
            <w:drawing>
              <wp:anchor distT="45720" distB="45720" distL="114300" distR="114300" simplePos="0" relativeHeight="251650560" behindDoc="0" locked="0" layoutInCell="1" allowOverlap="1" wp14:anchorId="08B5B5DF" wp14:editId="3E0ED8E5">
                <wp:simplePos x="0" y="0"/>
                <wp:positionH relativeFrom="column">
                  <wp:posOffset>3497580</wp:posOffset>
                </wp:positionH>
                <wp:positionV relativeFrom="paragraph">
                  <wp:posOffset>7620</wp:posOffset>
                </wp:positionV>
                <wp:extent cx="2468880" cy="452755"/>
                <wp:effectExtent l="0" t="0" r="26670" b="23495"/>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8880" cy="452755"/>
                        </a:xfrm>
                        <a:prstGeom prst="rect">
                          <a:avLst/>
                        </a:prstGeom>
                        <a:solidFill>
                          <a:schemeClr val="accent2">
                            <a:lumMod val="50000"/>
                          </a:schemeClr>
                        </a:solidFill>
                        <a:ln w="9525">
                          <a:solidFill>
                            <a:srgbClr val="000000"/>
                          </a:solidFill>
                          <a:miter lim="800000"/>
                          <a:headEnd/>
                          <a:tailEnd/>
                        </a:ln>
                      </wps:spPr>
                      <wps:txbx>
                        <w:txbxContent>
                          <w:p w:rsidR="00645F4B" w:rsidRPr="006A4D20" w:rsidRDefault="00645F4B" w:rsidP="000D2E63">
                            <w:pPr>
                              <w:rPr>
                                <w:b/>
                                <w:color w:val="FFFFFF" w:themeColor="background1"/>
                                <w:sz w:val="18"/>
                                <w:szCs w:val="18"/>
                              </w:rPr>
                            </w:pPr>
                            <w:r w:rsidRPr="006A4D20">
                              <w:rPr>
                                <w:b/>
                                <w:color w:val="FFFFFF" w:themeColor="background1"/>
                                <w:sz w:val="18"/>
                                <w:szCs w:val="18"/>
                              </w:rPr>
                              <w:t>Gastos totales en 2015</w:t>
                            </w:r>
                          </w:p>
                          <w:p w:rsidR="00645F4B" w:rsidRPr="006A4D20" w:rsidRDefault="00645F4B" w:rsidP="000D2E63">
                            <w:pPr>
                              <w:rPr>
                                <w:b/>
                                <w:color w:val="FFFFFF" w:themeColor="background1"/>
                                <w:sz w:val="18"/>
                                <w:szCs w:val="18"/>
                              </w:rPr>
                            </w:pPr>
                            <w:r w:rsidRPr="006A4D20">
                              <w:rPr>
                                <w:b/>
                                <w:color w:val="FFFFFF" w:themeColor="background1"/>
                                <w:sz w:val="18"/>
                                <w:szCs w:val="18"/>
                              </w:rPr>
                              <w:t>348,6 millones de francos suizos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275.4pt;margin-top:.6pt;width:194.4pt;height:35.65pt;z-index:2516505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" fillcolor="#622423 [1605]">
                <v:textbox>
                  <w:txbxContent>
                    <w:p w:rsidR="00645F4B" w:rsidRPr="006A4D20" w:rsidRDefault="00645F4B" w:rsidP="000D2E63">
                      <w:pPr>
                        <w:rPr>
                          <w:b/>
                          <w:color w:val="FFFFFF" w:themeColor="background1"/>
                          <w:sz w:val="18"/>
                          <w:szCs w:val="18"/>
                        </w:rPr>
                      </w:pPr>
                      <w:r w:rsidRPr="006A4D20">
                        <w:rPr>
                          <w:b/>
                          <w:color w:val="FFFFFF" w:themeColor="background1"/>
                          <w:sz w:val="18"/>
                          <w:szCs w:val="18"/>
                        </w:rPr>
                        <w:t>Gastos totales en 2015</w:t>
                      </w:r>
                    </w:p>
                    <w:p w:rsidR="00645F4B" w:rsidRPr="006A4D20" w:rsidRDefault="00645F4B" w:rsidP="000D2E63">
                      <w:pPr>
                        <w:rPr>
                          <w:b/>
                          <w:color w:val="FFFFFF" w:themeColor="background1"/>
                          <w:sz w:val="18"/>
                          <w:szCs w:val="18"/>
                        </w:rPr>
                      </w:pPr>
                      <w:r w:rsidRPr="006A4D20">
                        <w:rPr>
                          <w:b/>
                          <w:color w:val="FFFFFF" w:themeColor="background1"/>
                          <w:sz w:val="18"/>
                          <w:szCs w:val="18"/>
                        </w:rPr>
                        <w:t>348,6 millones de francos suizos</w:t>
                      </w:r>
                    </w:p>
                  </w:txbxContent>
                </v:textbox>
                <w10:wrap type="square"/>
              </v:shape>
            </w:pict>
          </mc:Fallback>
        </mc:AlternateContent>
      </w:r>
    </w:p>
    <w:p w:rsidR="00DB3B85" w:rsidRPr="004D01FD" w:rsidRDefault="00DB3B85">
      <w:pPr>
        <w:rPr>
          <w:szCs w:val="22"/>
        </w:rPr>
      </w:pPr>
    </w:p>
    <w:p w:rsidR="00DB3B85" w:rsidRPr="004D01FD" w:rsidRDefault="00DB3B85">
      <w:pPr>
        <w:rPr>
          <w:szCs w:val="22"/>
        </w:rPr>
      </w:pPr>
    </w:p>
    <w:p w:rsidR="00DB3B85" w:rsidRPr="004D01FD" w:rsidRDefault="00DB3B85">
      <w:pPr>
        <w:rPr>
          <w:szCs w:val="22"/>
        </w:rPr>
      </w:pPr>
    </w:p>
    <w:p w:rsidR="00ED7198" w:rsidRPr="004D01FD" w:rsidRDefault="007F615E" w:rsidP="007D1CB2">
      <w:pPr>
        <w:numPr>
          <w:ilvl w:val="0"/>
          <w:numId w:val="28"/>
        </w:numPr>
        <w:spacing w:after="220"/>
        <w:jc w:val="both"/>
        <w:rPr>
          <w:szCs w:val="22"/>
        </w:rPr>
      </w:pPr>
      <w:r w:rsidRPr="004D01FD">
        <w:t>El total de gastos de la Organización en </w:t>
      </w:r>
      <w:r w:rsidR="00E64485" w:rsidRPr="004D01FD">
        <w:t>2015 ascendió a 348,6</w:t>
      </w:r>
      <w:r w:rsidRPr="004D01FD">
        <w:t xml:space="preserve"> millones de francos suizos, l</w:t>
      </w:r>
      <w:r w:rsidR="00E64485" w:rsidRPr="004D01FD">
        <w:t>o que representa un incremento del 4,6</w:t>
      </w:r>
      <w:r w:rsidRPr="004D01FD">
        <w:t>% en comparació</w:t>
      </w:r>
      <w:r w:rsidR="00E64485" w:rsidRPr="004D01FD">
        <w:t>n con el total de gastos de 2014, que ascendió a 333,2</w:t>
      </w:r>
      <w:r w:rsidRPr="004D01FD">
        <w:t xml:space="preserve"> millones de francos suizos</w:t>
      </w:r>
      <w:r w:rsidR="009C15EC" w:rsidRPr="004D01FD">
        <w:t xml:space="preserve">.  </w:t>
      </w:r>
      <w:r w:rsidRPr="004D01FD">
        <w:t>El mayor gast</w:t>
      </w:r>
      <w:r w:rsidR="001A6797" w:rsidRPr="004D01FD">
        <w:t>o de la Organización correspondió</w:t>
      </w:r>
      <w:r w:rsidRPr="004D01FD">
        <w:t xml:space="preserve"> a los costos de pers</w:t>
      </w:r>
      <w:r w:rsidR="001A6797" w:rsidRPr="004D01FD">
        <w:t>onal, que ascendieron</w:t>
      </w:r>
      <w:r w:rsidR="00E64485" w:rsidRPr="004D01FD">
        <w:t xml:space="preserve"> a 216,3</w:t>
      </w:r>
      <w:r w:rsidRPr="004D01FD">
        <w:t xml:space="preserve"> millones de fr</w:t>
      </w:r>
      <w:r w:rsidR="001A6797" w:rsidRPr="004D01FD">
        <w:t>ancos suizos y representaron</w:t>
      </w:r>
      <w:r w:rsidR="00E64485" w:rsidRPr="004D01FD">
        <w:t xml:space="preserve"> el 62,0</w:t>
      </w:r>
      <w:r w:rsidRPr="004D01FD">
        <w:t>% del total de gastos</w:t>
      </w:r>
      <w:r w:rsidR="009C15EC" w:rsidRPr="004D01FD">
        <w:t xml:space="preserve">.  </w:t>
      </w:r>
      <w:r w:rsidRPr="004D01FD">
        <w:t>Los servicios co</w:t>
      </w:r>
      <w:r w:rsidR="00E64485" w:rsidRPr="004D01FD">
        <w:t>ntractuales</w:t>
      </w:r>
      <w:r w:rsidR="001A6797" w:rsidRPr="004D01FD">
        <w:t>,</w:t>
      </w:r>
      <w:r w:rsidR="00E64485" w:rsidRPr="004D01FD">
        <w:t xml:space="preserve"> por un importe de 72,1</w:t>
      </w:r>
      <w:r w:rsidRPr="004D01FD">
        <w:t xml:space="preserve"> millones de francos suizos</w:t>
      </w:r>
      <w:r w:rsidR="001A6797" w:rsidRPr="004D01FD">
        <w:t>, supusieron</w:t>
      </w:r>
      <w:r w:rsidRPr="004D01FD">
        <w:t xml:space="preserve"> el segundo mayor gasto de la Organización, seguido por los gastos de o</w:t>
      </w:r>
      <w:r w:rsidR="00E64485" w:rsidRPr="004D01FD">
        <w:t>peración</w:t>
      </w:r>
      <w:r w:rsidR="001A6797" w:rsidRPr="004D01FD">
        <w:t>, que representaron</w:t>
      </w:r>
      <w:r w:rsidR="00E64485" w:rsidRPr="004D01FD">
        <w:t xml:space="preserve"> 21,2 millones de francos suizos</w:t>
      </w:r>
      <w:r w:rsidR="009C15EC" w:rsidRPr="004D01FD">
        <w:t xml:space="preserve">.  </w:t>
      </w:r>
      <w:r w:rsidR="001A6797" w:rsidRPr="004D01FD">
        <w:t xml:space="preserve">El siguiente cuadro proporciona un resumen del </w:t>
      </w:r>
      <w:r w:rsidRPr="004D01FD">
        <w:t>ca</w:t>
      </w:r>
      <w:r w:rsidR="001A6797" w:rsidRPr="004D01FD">
        <w:t>mbio en los gastos respecto a</w:t>
      </w:r>
      <w:r w:rsidR="00E64485" w:rsidRPr="004D01FD">
        <w:t>l ejercicio precedente</w:t>
      </w:r>
      <w:r w:rsidR="001A6797" w:rsidRPr="004D01FD">
        <w:t>, por tipo de gasto</w:t>
      </w:r>
      <w:r w:rsidR="00E64485" w:rsidRPr="004D01FD">
        <w:t>:</w:t>
      </w:r>
    </w:p>
    <w:p w:rsidR="00ED7198" w:rsidRPr="004D01FD" w:rsidRDefault="00E64485" w:rsidP="002A0ED5">
      <w:pPr>
        <w:pStyle w:val="ONUME"/>
        <w:keepNext/>
        <w:jc w:val="center"/>
        <w:rPr>
          <w:u w:val="single"/>
        </w:rPr>
      </w:pPr>
      <w:r w:rsidRPr="004D01FD">
        <w:rPr>
          <w:u w:val="single"/>
        </w:rPr>
        <w:lastRenderedPageBreak/>
        <w:t>Cambio en los gastos de 2014 - 2015</w:t>
      </w:r>
    </w:p>
    <w:p w:rsidR="00ED7198" w:rsidRPr="004D01FD" w:rsidRDefault="00E64485" w:rsidP="002A0ED5">
      <w:pPr>
        <w:keepNext/>
        <w:spacing w:after="220"/>
        <w:rPr>
          <w:szCs w:val="22"/>
        </w:rPr>
      </w:pPr>
      <w:r w:rsidRPr="004D01FD">
        <w:rPr>
          <w:noProof/>
          <w:lang w:val="en-US" w:eastAsia="en-US"/>
        </w:rPr>
        <w:drawing>
          <wp:inline distT="0" distB="0" distL="0" distR="0" wp14:anchorId="5AA39B76" wp14:editId="518FE8A4">
            <wp:extent cx="5976620" cy="2177101"/>
            <wp:effectExtent l="0" t="0" r="5080" b="0"/>
            <wp:docPr id="100"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76620" cy="2177101"/>
                    </a:xfrm>
                    <a:prstGeom prst="rect">
                      <a:avLst/>
                    </a:prstGeom>
                    <a:noFill/>
                    <a:ln>
                      <a:noFill/>
                    </a:ln>
                  </pic:spPr>
                </pic:pic>
              </a:graphicData>
            </a:graphic>
          </wp:inline>
        </w:drawing>
      </w:r>
    </w:p>
    <w:p w:rsidR="00ED7198" w:rsidRPr="004D01FD" w:rsidRDefault="00ED7198" w:rsidP="002A0ED5">
      <w:pPr>
        <w:keepNext/>
        <w:rPr>
          <w:szCs w:val="22"/>
        </w:rPr>
      </w:pPr>
    </w:p>
    <w:p w:rsidR="00ED7198" w:rsidRPr="004D01FD" w:rsidRDefault="007F615E" w:rsidP="007D1CB2">
      <w:pPr>
        <w:numPr>
          <w:ilvl w:val="0"/>
          <w:numId w:val="28"/>
        </w:numPr>
        <w:spacing w:after="220"/>
        <w:jc w:val="both"/>
        <w:rPr>
          <w:szCs w:val="22"/>
        </w:rPr>
      </w:pPr>
      <w:r w:rsidRPr="004D01FD">
        <w:t>Los gastos de personal se componen principalmente de los sueldos básicos netos y los reajustes por lugar de destino en pue</w:t>
      </w:r>
      <w:r w:rsidR="00AC0360" w:rsidRPr="004D01FD">
        <w:t>stos permanentes o temporales</w:t>
      </w:r>
      <w:r w:rsidR="009C15EC" w:rsidRPr="004D01FD">
        <w:t xml:space="preserve">.  </w:t>
      </w:r>
      <w:r w:rsidR="00AC0360" w:rsidRPr="004D01FD">
        <w:t>En conjunto ascienden a 144</w:t>
      </w:r>
      <w:r w:rsidRPr="004D01FD">
        <w:t>,3 m</w:t>
      </w:r>
      <w:r w:rsidR="00AC0360" w:rsidRPr="004D01FD">
        <w:t>illones de francos suizos, un 66,7</w:t>
      </w:r>
      <w:r w:rsidRPr="004D01FD">
        <w:t>% de los ga</w:t>
      </w:r>
      <w:r w:rsidR="00AC0360" w:rsidRPr="004D01FD">
        <w:t>stos totales de personal en 2015</w:t>
      </w:r>
      <w:r w:rsidR="009C15EC" w:rsidRPr="004D01FD">
        <w:t xml:space="preserve">.  </w:t>
      </w:r>
      <w:r w:rsidRPr="004D01FD">
        <w:t>El segundo mayor componente de los gastos de personal son las contribuciones de la Organización a la Caja Común de Pensiones del Personal de las Naciones Unida</w:t>
      </w:r>
      <w:r w:rsidR="00AC0360" w:rsidRPr="004D01FD">
        <w:t>s (CCPPNU), con un total de 26,7</w:t>
      </w:r>
      <w:r w:rsidRPr="004D01FD">
        <w:t xml:space="preserve"> mi</w:t>
      </w:r>
      <w:r w:rsidR="00AC0360" w:rsidRPr="004D01FD">
        <w:t>llones de francos suizos en 2015</w:t>
      </w:r>
      <w:r w:rsidR="009C15EC" w:rsidRPr="004D01FD">
        <w:t xml:space="preserve">.  </w:t>
      </w:r>
      <w:r w:rsidRPr="004D01FD">
        <w:t>La contribución estipulada de la OMPI a la CCPPNU representa en la actualidad un 15,8% de la remuneración pensio</w:t>
      </w:r>
      <w:r w:rsidR="00AC0360" w:rsidRPr="004D01FD">
        <w:t>nable del miembro del personal</w:t>
      </w:r>
      <w:r w:rsidR="009C15EC" w:rsidRPr="004D01FD">
        <w:t xml:space="preserve">.  </w:t>
      </w:r>
      <w:r w:rsidRPr="004D01FD">
        <w:t>La</w:t>
      </w:r>
      <w:r w:rsidR="00AC0360" w:rsidRPr="004D01FD">
        <w:t>s asignaciones, que suponen 16,6</w:t>
      </w:r>
      <w:r w:rsidRPr="004D01FD">
        <w:t xml:space="preserve"> millones de fr</w:t>
      </w:r>
      <w:r w:rsidR="00AC0360" w:rsidRPr="004D01FD">
        <w:t>ancos suizos, constituyen un 7,7</w:t>
      </w:r>
      <w:r w:rsidRPr="004D01FD">
        <w:t>% de los gastos totales de personal</w:t>
      </w:r>
      <w:r w:rsidR="009C15EC" w:rsidRPr="004D01FD">
        <w:t xml:space="preserve">.  </w:t>
      </w:r>
      <w:r w:rsidR="00682311" w:rsidRPr="004D01FD">
        <w:t>Entre es</w:t>
      </w:r>
      <w:r w:rsidRPr="004D01FD">
        <w:t xml:space="preserve">as asignaciones se incluyen principalmente </w:t>
      </w:r>
      <w:r w:rsidR="00AC0360" w:rsidRPr="004D01FD">
        <w:t xml:space="preserve">los subsidios de educación por 5,5 millones de francos suizos, </w:t>
      </w:r>
      <w:r w:rsidRPr="004D01FD">
        <w:t>las asignaciones por famil</w:t>
      </w:r>
      <w:r w:rsidR="00AC0360" w:rsidRPr="004D01FD">
        <w:t>iares a cargo por importe de 4,9 millones de francos suizos</w:t>
      </w:r>
      <w:r w:rsidRPr="004D01FD">
        <w:t xml:space="preserve"> y </w:t>
      </w:r>
      <w:r w:rsidR="00AC0360" w:rsidRPr="004D01FD">
        <w:t xml:space="preserve">las </w:t>
      </w:r>
      <w:r w:rsidRPr="004D01FD">
        <w:t>vacac</w:t>
      </w:r>
      <w:r w:rsidR="00AC0360" w:rsidRPr="004D01FD">
        <w:t>iones en el país de origen por 2,4 millones de francos suizos</w:t>
      </w:r>
      <w:r w:rsidR="009C15EC" w:rsidRPr="004D01FD">
        <w:t xml:space="preserve">.  </w:t>
      </w:r>
      <w:r w:rsidR="00AC0360" w:rsidRPr="004D01FD">
        <w:t>En 2015</w:t>
      </w:r>
      <w:r w:rsidRPr="004D01FD">
        <w:t xml:space="preserve">, el costo de las contribuciones mensuales de la Organización a las primas de seguro médico </w:t>
      </w:r>
      <w:r w:rsidR="00AC0360" w:rsidRPr="004D01FD">
        <w:t xml:space="preserve">colectivo </w:t>
      </w:r>
      <w:r w:rsidRPr="004D01FD">
        <w:t>para el perso</w:t>
      </w:r>
      <w:r w:rsidR="00AC0360" w:rsidRPr="004D01FD">
        <w:t xml:space="preserve">nal </w:t>
      </w:r>
      <w:r w:rsidR="00682311" w:rsidRPr="004D01FD">
        <w:t xml:space="preserve">en </w:t>
      </w:r>
      <w:r w:rsidR="00AC0360" w:rsidRPr="004D01FD">
        <w:t>activo supuso un total de 9,5 millones de francos suizos</w:t>
      </w:r>
      <w:r w:rsidR="009C15EC" w:rsidRPr="004D01FD">
        <w:t xml:space="preserve">.  </w:t>
      </w:r>
      <w:r w:rsidR="00682311" w:rsidRPr="004D01FD">
        <w:t>En l</w:t>
      </w:r>
      <w:r w:rsidRPr="004D01FD">
        <w:t>a partida d</w:t>
      </w:r>
      <w:r w:rsidR="00AC0360" w:rsidRPr="004D01FD">
        <w:t>e otros gastos de personal, de 3,8</w:t>
      </w:r>
      <w:r w:rsidRPr="004D01FD">
        <w:t xml:space="preserve"> millones de francos suizos, </w:t>
      </w:r>
      <w:r w:rsidR="00682311" w:rsidRPr="004D01FD">
        <w:t>se incluyen</w:t>
      </w:r>
      <w:r w:rsidR="00AC0360" w:rsidRPr="004D01FD">
        <w:t xml:space="preserve"> principa</w:t>
      </w:r>
      <w:r w:rsidR="00682311" w:rsidRPr="004D01FD">
        <w:t>lmente</w:t>
      </w:r>
      <w:r w:rsidR="00AC0360" w:rsidRPr="004D01FD">
        <w:t xml:space="preserve"> </w:t>
      </w:r>
      <w:r w:rsidR="00682311" w:rsidRPr="004D01FD">
        <w:t xml:space="preserve">los costos generados por </w:t>
      </w:r>
      <w:r w:rsidR="00AC0360" w:rsidRPr="004D01FD">
        <w:t xml:space="preserve">la </w:t>
      </w:r>
      <w:r w:rsidRPr="004D01FD">
        <w:t>rescisión de contratos.</w:t>
      </w:r>
    </w:p>
    <w:p w:rsidR="00ED7198" w:rsidRPr="004D01FD" w:rsidRDefault="007F615E">
      <w:pPr>
        <w:pStyle w:val="ONUME"/>
        <w:spacing w:after="0"/>
        <w:jc w:val="center"/>
        <w:rPr>
          <w:u w:val="single"/>
        </w:rPr>
      </w:pPr>
      <w:r w:rsidRPr="004D01FD">
        <w:rPr>
          <w:u w:val="single"/>
        </w:rPr>
        <w:t>Composición d</w:t>
      </w:r>
      <w:r w:rsidR="00AC0360" w:rsidRPr="004D01FD">
        <w:rPr>
          <w:u w:val="single"/>
        </w:rPr>
        <w:t>e los gastos de personal en 2015</w:t>
      </w:r>
      <w:r w:rsidRPr="004D01FD">
        <w:rPr>
          <w:u w:val="single"/>
        </w:rPr>
        <w:t xml:space="preserve"> sobre la base de las IPSAS</w:t>
      </w:r>
    </w:p>
    <w:p w:rsidR="00ED7198" w:rsidRPr="004D01FD" w:rsidRDefault="007F615E">
      <w:pPr>
        <w:pStyle w:val="ONUME"/>
        <w:spacing w:after="0"/>
        <w:jc w:val="center"/>
        <w:rPr>
          <w:i/>
        </w:rPr>
      </w:pPr>
      <w:r w:rsidRPr="004D01FD">
        <w:rPr>
          <w:i/>
        </w:rPr>
        <w:t>(en millones de francos suizos)</w:t>
      </w:r>
    </w:p>
    <w:p w:rsidR="00ED7198" w:rsidRPr="004D01FD" w:rsidRDefault="00FD0B58" w:rsidP="00A23F45">
      <w:pPr>
        <w:ind w:left="567"/>
        <w:jc w:val="center"/>
        <w:rPr>
          <w:szCs w:val="22"/>
        </w:rPr>
      </w:pPr>
      <w:r w:rsidRPr="004D01FD">
        <w:rPr>
          <w:noProof/>
          <w:szCs w:val="22"/>
          <w:lang w:val="en-US" w:eastAsia="en-US"/>
        </w:rPr>
        <mc:AlternateContent>
          <mc:Choice Requires="wps">
            <w:drawing>
              <wp:anchor distT="45720" distB="45720" distL="114300" distR="114300" simplePos="0" relativeHeight="251661824" behindDoc="0" locked="0" layoutInCell="1" allowOverlap="1" wp14:anchorId="18DCAF33" wp14:editId="653A0646">
                <wp:simplePos x="0" y="0"/>
                <wp:positionH relativeFrom="column">
                  <wp:posOffset>3951605</wp:posOffset>
                </wp:positionH>
                <wp:positionV relativeFrom="paragraph">
                  <wp:posOffset>2601595</wp:posOffset>
                </wp:positionV>
                <wp:extent cx="2104390" cy="335915"/>
                <wp:effectExtent l="0" t="0" r="0" b="6985"/>
                <wp:wrapSquare wrapText="bothSides"/>
                <wp:docPr id="10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4390" cy="335915"/>
                        </a:xfrm>
                        <a:prstGeom prst="rect">
                          <a:avLst/>
                        </a:prstGeom>
                        <a:solidFill>
                          <a:schemeClr val="accent4">
                            <a:lumMod val="50000"/>
                          </a:schemeClr>
                        </a:solidFill>
                        <a:ln w="0">
                          <a:noFill/>
                          <a:miter lim="800000"/>
                          <a:headEnd/>
                          <a:tailEnd/>
                        </a:ln>
                      </wps:spPr>
                      <wps:txbx>
                        <w:txbxContent>
                          <w:p w:rsidR="00645F4B" w:rsidRPr="00FD0B58" w:rsidRDefault="00645F4B">
                            <w:pPr>
                              <w:rPr>
                                <w:b/>
                                <w:color w:val="FFFFFF" w:themeColor="background1"/>
                                <w:sz w:val="18"/>
                                <w:szCs w:val="18"/>
                              </w:rPr>
                            </w:pPr>
                            <w:r w:rsidRPr="00FD0B58">
                              <w:rPr>
                                <w:b/>
                                <w:color w:val="FFFFFF" w:themeColor="background1"/>
                                <w:sz w:val="18"/>
                                <w:szCs w:val="18"/>
                              </w:rPr>
                              <w:t>Gastos de personal totales en 2015</w:t>
                            </w:r>
                            <w:proofErr w:type="gramStart"/>
                            <w:r>
                              <w:rPr>
                                <w:b/>
                                <w:color w:val="FFFFFF" w:themeColor="background1"/>
                                <w:sz w:val="18"/>
                                <w:szCs w:val="18"/>
                              </w:rPr>
                              <w:t xml:space="preserve">:  </w:t>
                            </w:r>
                            <w:r w:rsidRPr="00FD0B58">
                              <w:rPr>
                                <w:b/>
                                <w:color w:val="FFFFFF" w:themeColor="background1"/>
                                <w:sz w:val="18"/>
                                <w:szCs w:val="18"/>
                              </w:rPr>
                              <w:t>216,3</w:t>
                            </w:r>
                            <w:proofErr w:type="gramEnd"/>
                            <w:r w:rsidRPr="00FD0B58">
                              <w:rPr>
                                <w:b/>
                                <w:color w:val="FFFFFF" w:themeColor="background1"/>
                                <w:sz w:val="18"/>
                                <w:szCs w:val="18"/>
                              </w:rPr>
                              <w:t xml:space="preserve"> millones de francos suizos</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left:0;text-align:left;margin-left:311.15pt;margin-top:204.85pt;width:165.7pt;height:26.45pt;z-index:2516618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" fillcolor="#3f3151 [1607]" stroked="f" strokeweight="0">
                <v:textbox inset="0,0,0,0">
                  <w:txbxContent>
                    <w:p w:rsidR="00645F4B" w:rsidRPr="00FD0B58" w:rsidRDefault="00645F4B">
                      <w:pPr>
                        <w:rPr>
                          <w:b/>
                          <w:color w:val="FFFFFF" w:themeColor="background1"/>
                          <w:sz w:val="18"/>
                          <w:szCs w:val="18"/>
                        </w:rPr>
                      </w:pPr>
                      <w:r w:rsidRPr="00FD0B58">
                        <w:rPr>
                          <w:b/>
                          <w:color w:val="FFFFFF" w:themeColor="background1"/>
                          <w:sz w:val="18"/>
                          <w:szCs w:val="18"/>
                        </w:rPr>
                        <w:t>Gastos de personal totales en 2015</w:t>
                      </w:r>
                      <w:proofErr w:type="gramStart"/>
                      <w:r>
                        <w:rPr>
                          <w:b/>
                          <w:color w:val="FFFFFF" w:themeColor="background1"/>
                          <w:sz w:val="18"/>
                          <w:szCs w:val="18"/>
                        </w:rPr>
                        <w:t xml:space="preserve">:  </w:t>
                      </w:r>
                      <w:r w:rsidRPr="00FD0B58">
                        <w:rPr>
                          <w:b/>
                          <w:color w:val="FFFFFF" w:themeColor="background1"/>
                          <w:sz w:val="18"/>
                          <w:szCs w:val="18"/>
                        </w:rPr>
                        <w:t>216,3</w:t>
                      </w:r>
                      <w:proofErr w:type="gramEnd"/>
                      <w:r w:rsidRPr="00FD0B58">
                        <w:rPr>
                          <w:b/>
                          <w:color w:val="FFFFFF" w:themeColor="background1"/>
                          <w:sz w:val="18"/>
                          <w:szCs w:val="18"/>
                        </w:rPr>
                        <w:t xml:space="preserve"> millones de francos suizos</w:t>
                      </w:r>
                    </w:p>
                  </w:txbxContent>
                </v:textbox>
                <w10:wrap type="square"/>
              </v:shape>
            </w:pict>
          </mc:Fallback>
        </mc:AlternateContent>
      </w:r>
      <w:r w:rsidR="00682311" w:rsidRPr="004D01FD">
        <w:rPr>
          <w:noProof/>
          <w:szCs w:val="22"/>
          <w:lang w:val="en-US" w:eastAsia="en-US"/>
        </w:rPr>
        <w:drawing>
          <wp:inline distT="0" distB="0" distL="0" distR="0" wp14:anchorId="7E0FA7F5" wp14:editId="39AB5DDC">
            <wp:extent cx="3550831" cy="3276000"/>
            <wp:effectExtent l="0" t="0" r="0" b="635"/>
            <wp:docPr id="255" name="Imagen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550831" cy="3276000"/>
                    </a:xfrm>
                    <a:prstGeom prst="rect">
                      <a:avLst/>
                    </a:prstGeom>
                    <a:noFill/>
                  </pic:spPr>
                </pic:pic>
              </a:graphicData>
            </a:graphic>
          </wp:inline>
        </w:drawing>
      </w:r>
    </w:p>
    <w:p w:rsidR="002754A3" w:rsidRPr="004D01FD" w:rsidRDefault="002754A3">
      <w:pPr>
        <w:rPr>
          <w:szCs w:val="22"/>
        </w:rPr>
      </w:pPr>
    </w:p>
    <w:p w:rsidR="00ED7198" w:rsidRPr="004D01FD" w:rsidRDefault="007F615E" w:rsidP="007D1CB2">
      <w:pPr>
        <w:numPr>
          <w:ilvl w:val="0"/>
          <w:numId w:val="28"/>
        </w:numPr>
        <w:spacing w:after="220"/>
        <w:jc w:val="both"/>
        <w:rPr>
          <w:szCs w:val="22"/>
        </w:rPr>
      </w:pPr>
      <w:r w:rsidRPr="004D01FD">
        <w:t xml:space="preserve">Los beneficios a los empleados después </w:t>
      </w:r>
      <w:r w:rsidR="00682311" w:rsidRPr="004D01FD">
        <w:t xml:space="preserve">de la separación </w:t>
      </w:r>
      <w:r w:rsidR="00A23F45" w:rsidRPr="004D01FD">
        <w:t>del servicio, que ascienden a </w:t>
      </w:r>
      <w:r w:rsidR="00793876" w:rsidRPr="004D01FD">
        <w:t>15,4</w:t>
      </w:r>
      <w:r w:rsidRPr="004D01FD">
        <w:t xml:space="preserve"> millones de francos suizos, engloban los costos que soporta la Organización por el seguro médico después de la separación del servicio, las primas de repatriación y los gastos de viaje, así como los días </w:t>
      </w:r>
      <w:r w:rsidR="0004435A" w:rsidRPr="004D01FD">
        <w:t xml:space="preserve">acumulados </w:t>
      </w:r>
      <w:r w:rsidRPr="004D01FD">
        <w:t xml:space="preserve">de </w:t>
      </w:r>
      <w:r w:rsidR="00793876" w:rsidRPr="004D01FD">
        <w:t>vacaciones anuales</w:t>
      </w:r>
      <w:r w:rsidR="009C15EC" w:rsidRPr="004D01FD">
        <w:t xml:space="preserve">.  </w:t>
      </w:r>
      <w:r w:rsidRPr="004D01FD">
        <w:t>Los gas</w:t>
      </w:r>
      <w:r w:rsidR="00793876" w:rsidRPr="004D01FD">
        <w:t>tos correspondientes al año 2015</w:t>
      </w:r>
      <w:r w:rsidRPr="004D01FD">
        <w:t xml:space="preserve"> equivalen a los pagos en efectivo por dichos beneficios, más la variación de la cuantía del pasivo total</w:t>
      </w:r>
      <w:r w:rsidR="00793876" w:rsidRPr="004D01FD">
        <w:t xml:space="preserve"> en el año</w:t>
      </w:r>
      <w:r w:rsidR="009C15EC" w:rsidRPr="004D01FD">
        <w:t xml:space="preserve">.  </w:t>
      </w:r>
    </w:p>
    <w:p w:rsidR="00793876" w:rsidRPr="004D01FD" w:rsidRDefault="00793876" w:rsidP="007D1CB2">
      <w:pPr>
        <w:numPr>
          <w:ilvl w:val="0"/>
          <w:numId w:val="28"/>
        </w:numPr>
        <w:spacing w:after="220"/>
        <w:jc w:val="both"/>
        <w:rPr>
          <w:szCs w:val="22"/>
        </w:rPr>
      </w:pPr>
      <w:r w:rsidRPr="004D01FD">
        <w:t>En 2015, l</w:t>
      </w:r>
      <w:r w:rsidR="007F615E" w:rsidRPr="004D01FD">
        <w:t xml:space="preserve">os gastos totales </w:t>
      </w:r>
      <w:r w:rsidRPr="004D01FD">
        <w:t xml:space="preserve">de personal, que ascendieron a 216,3 millones </w:t>
      </w:r>
      <w:r w:rsidR="00682311" w:rsidRPr="004D01FD">
        <w:t>de francos suizos, se mantuvieron</w:t>
      </w:r>
      <w:r w:rsidRPr="004D01FD">
        <w:t xml:space="preserve"> estables respecto a la misma rúbrica e</w:t>
      </w:r>
      <w:r w:rsidR="00A23F45" w:rsidRPr="004D01FD">
        <w:t>n 2014, que había alcanzado los </w:t>
      </w:r>
      <w:r w:rsidR="007F615E" w:rsidRPr="004D01FD">
        <w:t>2</w:t>
      </w:r>
      <w:r w:rsidRPr="004D01FD">
        <w:t>16,4 millones de francos suizos</w:t>
      </w:r>
      <w:r w:rsidR="009C15EC" w:rsidRPr="004D01FD">
        <w:t xml:space="preserve">.  </w:t>
      </w:r>
      <w:r w:rsidR="007F615E" w:rsidRPr="004D01FD">
        <w:t xml:space="preserve">En el siguiente cuadro se ofrece un desglose detallado de los gastos de personal y </w:t>
      </w:r>
      <w:r w:rsidR="00682311" w:rsidRPr="004D01FD">
        <w:t xml:space="preserve">de </w:t>
      </w:r>
      <w:r w:rsidRPr="004D01FD">
        <w:t>su variación con respecto a 2014</w:t>
      </w:r>
      <w:r w:rsidR="007F615E" w:rsidRPr="004D01FD">
        <w:t>.</w:t>
      </w:r>
    </w:p>
    <w:p w:rsidR="002754A3" w:rsidRPr="004D01FD" w:rsidRDefault="002754A3">
      <w:pPr>
        <w:spacing w:after="220"/>
        <w:jc w:val="center"/>
        <w:rPr>
          <w:u w:val="single"/>
        </w:rPr>
      </w:pPr>
    </w:p>
    <w:p w:rsidR="00ED7198" w:rsidRPr="004D01FD" w:rsidRDefault="007F615E">
      <w:pPr>
        <w:spacing w:after="220"/>
        <w:jc w:val="center"/>
        <w:rPr>
          <w:szCs w:val="22"/>
          <w:u w:val="single"/>
        </w:rPr>
      </w:pPr>
      <w:r w:rsidRPr="004D01FD">
        <w:rPr>
          <w:u w:val="single"/>
        </w:rPr>
        <w:t>Desglose d</w:t>
      </w:r>
      <w:r w:rsidR="002F4C5C" w:rsidRPr="004D01FD">
        <w:rPr>
          <w:u w:val="single"/>
        </w:rPr>
        <w:t>e los gastos de personal de 2014 – 2015</w:t>
      </w:r>
    </w:p>
    <w:p w:rsidR="00ED7198" w:rsidRPr="004D01FD" w:rsidRDefault="00127A01">
      <w:pPr>
        <w:rPr>
          <w:szCs w:val="22"/>
        </w:rPr>
      </w:pPr>
      <w:r w:rsidRPr="004D01FD">
        <w:rPr>
          <w:noProof/>
          <w:lang w:val="en-US" w:eastAsia="en-US"/>
        </w:rPr>
        <w:drawing>
          <wp:inline distT="0" distB="0" distL="0" distR="0" wp14:anchorId="7E3CA480" wp14:editId="777FABB2">
            <wp:extent cx="5976620" cy="3459544"/>
            <wp:effectExtent l="0" t="0" r="5080" b="7620"/>
            <wp:docPr id="256" name="Imagen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76620" cy="3459544"/>
                    </a:xfrm>
                    <a:prstGeom prst="rect">
                      <a:avLst/>
                    </a:prstGeom>
                    <a:noFill/>
                    <a:ln>
                      <a:noFill/>
                    </a:ln>
                  </pic:spPr>
                </pic:pic>
              </a:graphicData>
            </a:graphic>
          </wp:inline>
        </w:drawing>
      </w:r>
    </w:p>
    <w:p w:rsidR="00ED7198" w:rsidRPr="004D01FD" w:rsidRDefault="00ED7198">
      <w:pPr>
        <w:rPr>
          <w:szCs w:val="22"/>
        </w:rPr>
      </w:pPr>
    </w:p>
    <w:p w:rsidR="00ED7198" w:rsidRPr="004D01FD" w:rsidRDefault="00127A01" w:rsidP="007D1CB2">
      <w:pPr>
        <w:numPr>
          <w:ilvl w:val="0"/>
          <w:numId w:val="28"/>
        </w:numPr>
        <w:jc w:val="both"/>
        <w:rPr>
          <w:i/>
          <w:szCs w:val="22"/>
        </w:rPr>
      </w:pPr>
      <w:r w:rsidRPr="004D01FD">
        <w:t>Si bien los gastos de personal en puestos permanentes se incrementaron</w:t>
      </w:r>
      <w:r w:rsidR="007D3C84" w:rsidRPr="004D01FD">
        <w:t xml:space="preserve"> en 3,3</w:t>
      </w:r>
      <w:r w:rsidR="007F615E" w:rsidRPr="004D01FD">
        <w:t xml:space="preserve"> millones de fr</w:t>
      </w:r>
      <w:r w:rsidR="007D3C84" w:rsidRPr="004D01FD">
        <w:t>ancos suizos con respecto a 2014</w:t>
      </w:r>
      <w:r w:rsidR="007F615E" w:rsidRPr="004D01FD">
        <w:t xml:space="preserve">, </w:t>
      </w:r>
      <w:r w:rsidRPr="004D01FD">
        <w:t>los gastos en personal temporal cayeron</w:t>
      </w:r>
      <w:r w:rsidR="007D3C84" w:rsidRPr="004D01FD">
        <w:t xml:space="preserve"> en 3,7 millones de francos suizos</w:t>
      </w:r>
      <w:r w:rsidR="009C15EC" w:rsidRPr="004D01FD">
        <w:t xml:space="preserve">.  </w:t>
      </w:r>
      <w:r w:rsidR="007F615E" w:rsidRPr="004D01FD">
        <w:t>Ello se debe en gran parte a la regu</w:t>
      </w:r>
      <w:r w:rsidRPr="004D01FD">
        <w:t>larización de empleados temporales</w:t>
      </w:r>
      <w:r w:rsidR="007F615E" w:rsidRPr="004D01FD">
        <w:t xml:space="preserve"> con muchos años de servicio, que </w:t>
      </w:r>
      <w:r w:rsidRPr="004D01FD">
        <w:t xml:space="preserve">pasaron </w:t>
      </w:r>
      <w:r w:rsidR="007D3C84" w:rsidRPr="004D01FD">
        <w:t>a ocupar puestos permanentes</w:t>
      </w:r>
      <w:r w:rsidR="009C15EC" w:rsidRPr="004D01FD">
        <w:t xml:space="preserve">.  </w:t>
      </w:r>
      <w:r w:rsidR="007D3C84" w:rsidRPr="004D01FD">
        <w:t>Tam</w:t>
      </w:r>
      <w:r w:rsidR="008B6821" w:rsidRPr="004D01FD">
        <w:t>bién se observó un aumento de 1.</w:t>
      </w:r>
      <w:r w:rsidR="007D3C84" w:rsidRPr="004D01FD">
        <w:t>7</w:t>
      </w:r>
      <w:r w:rsidR="008B6821" w:rsidRPr="004D01FD">
        <w:t>00.000</w:t>
      </w:r>
      <w:r w:rsidR="007F615E" w:rsidRPr="004D01FD">
        <w:t xml:space="preserve"> mil francos suizos en los gastos correspondientes a beneficios a los empleados después de la separación del servicio</w:t>
      </w:r>
      <w:r w:rsidR="007D3C84" w:rsidRPr="004D01FD">
        <w:t xml:space="preserve"> respecto a 2014, que obedece fundamentalmente a que en 2015 se abonaron más primas de repatriación y gastos de viaje</w:t>
      </w:r>
      <w:r w:rsidR="009C15EC" w:rsidRPr="004D01FD">
        <w:t xml:space="preserve">.  </w:t>
      </w:r>
      <w:r w:rsidRPr="004D01FD">
        <w:t>La partida de otros costos</w:t>
      </w:r>
      <w:r w:rsidR="007F615E" w:rsidRPr="004D01FD">
        <w:t xml:space="preserve"> de personal que se recoge de forma independiente en el cuadro anterior refleja los costos comunes a puestos permanentes y temporales (seguros de accidentes profesionales, </w:t>
      </w:r>
      <w:r w:rsidR="007D3C84" w:rsidRPr="004D01FD">
        <w:t xml:space="preserve">costos de la </w:t>
      </w:r>
      <w:r w:rsidR="00023A31" w:rsidRPr="004D01FD">
        <w:t>Caja C</w:t>
      </w:r>
      <w:r w:rsidR="007F615E" w:rsidRPr="004D01FD">
        <w:t xml:space="preserve">errada </w:t>
      </w:r>
      <w:r w:rsidR="00023A31" w:rsidRPr="004D01FD">
        <w:t>de P</w:t>
      </w:r>
      <w:r w:rsidR="007F615E" w:rsidRPr="004D01FD">
        <w:t>ensiones y costos de litigios).</w:t>
      </w:r>
    </w:p>
    <w:p w:rsidR="00ED7198" w:rsidRPr="004D01FD" w:rsidRDefault="00ED7198">
      <w:pPr>
        <w:jc w:val="both"/>
        <w:rPr>
          <w:szCs w:val="22"/>
        </w:rPr>
      </w:pPr>
    </w:p>
    <w:p w:rsidR="00ED7198" w:rsidRPr="004D01FD" w:rsidRDefault="007D3C84" w:rsidP="007D1CB2">
      <w:pPr>
        <w:numPr>
          <w:ilvl w:val="0"/>
          <w:numId w:val="28"/>
        </w:numPr>
        <w:jc w:val="both"/>
        <w:rPr>
          <w:i/>
          <w:szCs w:val="22"/>
        </w:rPr>
      </w:pPr>
      <w:r w:rsidRPr="004D01FD">
        <w:t>Los gastos relativos a pasantes y becarios se consignan separadamente e</w:t>
      </w:r>
      <w:r w:rsidR="007F615E" w:rsidRPr="004D01FD">
        <w:t>n los</w:t>
      </w:r>
      <w:r w:rsidRPr="004D01FD">
        <w:t xml:space="preserve"> estados financieros</w:t>
      </w:r>
      <w:r w:rsidR="009C15EC" w:rsidRPr="004D01FD">
        <w:t xml:space="preserve">.  </w:t>
      </w:r>
      <w:r w:rsidRPr="004D01FD">
        <w:t>Dichos</w:t>
      </w:r>
      <w:r w:rsidR="00127A01" w:rsidRPr="004D01FD">
        <w:t xml:space="preserve"> costo</w:t>
      </w:r>
      <w:r w:rsidRPr="004D01FD">
        <w:t>s n</w:t>
      </w:r>
      <w:r w:rsidR="007F615E" w:rsidRPr="004D01FD">
        <w:t xml:space="preserve">o se </w:t>
      </w:r>
      <w:r w:rsidRPr="004D01FD">
        <w:t>consideran</w:t>
      </w:r>
      <w:r w:rsidR="007F615E" w:rsidRPr="004D01FD">
        <w:t xml:space="preserve"> gastos de personal</w:t>
      </w:r>
      <w:r w:rsidRPr="004D01FD">
        <w:t>, ya que es</w:t>
      </w:r>
      <w:r w:rsidR="007F615E" w:rsidRPr="004D01FD">
        <w:t>as perso</w:t>
      </w:r>
      <w:r w:rsidRPr="004D01FD">
        <w:t xml:space="preserve">nas </w:t>
      </w:r>
      <w:r w:rsidR="007F615E" w:rsidRPr="004D01FD">
        <w:t>no están sujetas al Estatuto y Reglamento del Personal</w:t>
      </w:r>
      <w:r w:rsidRPr="004D01FD">
        <w:t xml:space="preserve"> de la OMPI</w:t>
      </w:r>
      <w:r w:rsidR="009C15EC" w:rsidRPr="004D01FD">
        <w:t xml:space="preserve">.  </w:t>
      </w:r>
      <w:r w:rsidR="007F615E" w:rsidRPr="004D01FD">
        <w:t>Mediante las becas de la OMPI se persigue dotar de experiencia a las personas con objeto de reforzar sus conocimient</w:t>
      </w:r>
      <w:r w:rsidR="00127A01" w:rsidRPr="004D01FD">
        <w:t>os y competencias profesionales</w:t>
      </w:r>
      <w:r w:rsidR="009C15EC" w:rsidRPr="004D01FD">
        <w:t xml:space="preserve">.  </w:t>
      </w:r>
      <w:r w:rsidR="007F615E" w:rsidRPr="004D01FD">
        <w:t xml:space="preserve">Los costos de las </w:t>
      </w:r>
      <w:r w:rsidRPr="004D01FD">
        <w:t xml:space="preserve">pasantías y </w:t>
      </w:r>
      <w:r w:rsidR="007F615E" w:rsidRPr="004D01FD">
        <w:t xml:space="preserve">becas de </w:t>
      </w:r>
      <w:r w:rsidR="00127A01" w:rsidRPr="004D01FD">
        <w:t>la OMPI aumentaron</w:t>
      </w:r>
      <w:r w:rsidR="00A23F45" w:rsidRPr="004D01FD">
        <w:t xml:space="preserve"> de </w:t>
      </w:r>
      <w:r w:rsidR="00FA0CE2" w:rsidRPr="004D01FD">
        <w:t>2,6 millones de francos suizos en 2014 a 3,1 millones de francos suizos en 2015</w:t>
      </w:r>
      <w:r w:rsidR="009C15EC" w:rsidRPr="004D01FD">
        <w:t xml:space="preserve">.  </w:t>
      </w:r>
      <w:r w:rsidR="00FA0CE2" w:rsidRPr="004D01FD">
        <w:t xml:space="preserve">La </w:t>
      </w:r>
      <w:r w:rsidR="00FA0CE2" w:rsidRPr="004D01FD">
        <w:lastRenderedPageBreak/>
        <w:t xml:space="preserve">totalidad de ese incremento corresponde a la categoría de becas, y está vinculado </w:t>
      </w:r>
      <w:r w:rsidR="007F615E" w:rsidRPr="004D01FD">
        <w:t>a</w:t>
      </w:r>
      <w:r w:rsidR="00FA0CE2" w:rsidRPr="004D01FD">
        <w:t xml:space="preserve"> la expansión</w:t>
      </w:r>
      <w:r w:rsidR="007F615E" w:rsidRPr="004D01FD">
        <w:t xml:space="preserve"> presupuestari</w:t>
      </w:r>
      <w:r w:rsidR="00FA0CE2" w:rsidRPr="004D01FD">
        <w:t>a</w:t>
      </w:r>
      <w:r w:rsidR="007F615E" w:rsidRPr="004D01FD">
        <w:t xml:space="preserve"> de la Organización </w:t>
      </w:r>
      <w:r w:rsidR="00FA0CE2" w:rsidRPr="004D01FD">
        <w:t xml:space="preserve">para </w:t>
      </w:r>
      <w:r w:rsidR="007F615E" w:rsidRPr="004D01FD">
        <w:t>programas de intercambio</w:t>
      </w:r>
      <w:r w:rsidR="00FA0CE2" w:rsidRPr="004D01FD">
        <w:t xml:space="preserve"> con oficinas nacionales de propiedad intelectual y para el</w:t>
      </w:r>
      <w:r w:rsidR="007F615E" w:rsidRPr="004D01FD">
        <w:t xml:space="preserve"> programa de becas en el Centro de Arbitraje y Mediación.</w:t>
      </w:r>
    </w:p>
    <w:p w:rsidR="00ED7198" w:rsidRPr="004D01FD" w:rsidRDefault="00ED7198">
      <w:pPr>
        <w:rPr>
          <w:szCs w:val="22"/>
        </w:rPr>
      </w:pPr>
    </w:p>
    <w:p w:rsidR="00ED7198" w:rsidRPr="004D01FD" w:rsidRDefault="007F615E" w:rsidP="007D1CB2">
      <w:pPr>
        <w:numPr>
          <w:ilvl w:val="0"/>
          <w:numId w:val="28"/>
        </w:numPr>
        <w:spacing w:after="220"/>
        <w:jc w:val="both"/>
        <w:rPr>
          <w:szCs w:val="22"/>
        </w:rPr>
      </w:pPr>
      <w:r w:rsidRPr="004D01FD">
        <w:t>Los gastos de viajes y becas</w:t>
      </w:r>
      <w:r w:rsidR="00FA0CE2" w:rsidRPr="004D01FD">
        <w:t xml:space="preserve"> (misiones del personal, viajes de terceros y becas de cursos) ascendieron a 17</w:t>
      </w:r>
      <w:r w:rsidRPr="004D01FD">
        <w:t>,4 mi</w:t>
      </w:r>
      <w:r w:rsidR="00FA0CE2" w:rsidRPr="004D01FD">
        <w:t xml:space="preserve">llones </w:t>
      </w:r>
      <w:r w:rsidR="00127A01" w:rsidRPr="004D01FD">
        <w:t>de francos suizos en 2015 y supusieron</w:t>
      </w:r>
      <w:r w:rsidR="00FA0CE2" w:rsidRPr="004D01FD">
        <w:t xml:space="preserve"> el 5,0</w:t>
      </w:r>
      <w:r w:rsidRPr="004D01FD">
        <w:t>% del total de gastos</w:t>
      </w:r>
      <w:r w:rsidR="009C15EC" w:rsidRPr="004D01FD">
        <w:t xml:space="preserve">.  </w:t>
      </w:r>
      <w:r w:rsidR="00FA0CE2" w:rsidRPr="004D01FD">
        <w:t xml:space="preserve">Las becas </w:t>
      </w:r>
      <w:r w:rsidR="00127A01" w:rsidRPr="004D01FD">
        <w:t>de cursos que se incluyen en esa partida corresponden a</w:t>
      </w:r>
      <w:r w:rsidR="00FA0CE2" w:rsidRPr="004D01FD">
        <w:t xml:space="preserve"> los gastos </w:t>
      </w:r>
      <w:r w:rsidR="00127A01" w:rsidRPr="004D01FD">
        <w:t>originados por el envío de</w:t>
      </w:r>
      <w:r w:rsidR="00FA0CE2" w:rsidRPr="004D01FD">
        <w:t xml:space="preserve"> becarios (no miembros del personal) a cursos y seminarios</w:t>
      </w:r>
      <w:r w:rsidR="009C15EC" w:rsidRPr="004D01FD">
        <w:t xml:space="preserve">.  </w:t>
      </w:r>
      <w:r w:rsidR="00594715" w:rsidRPr="004D01FD">
        <w:t>Los</w:t>
      </w:r>
      <w:r w:rsidRPr="004D01FD">
        <w:t xml:space="preserve"> gastos</w:t>
      </w:r>
      <w:r w:rsidR="00594715" w:rsidRPr="004D01FD">
        <w:t xml:space="preserve"> de viajes y becas han aumentado un 13,0</w:t>
      </w:r>
      <w:r w:rsidRPr="004D01FD">
        <w:t xml:space="preserve">% en </w:t>
      </w:r>
      <w:r w:rsidR="00594715" w:rsidRPr="004D01FD">
        <w:t>comparación con la cifra de 2014 de 15,4 millones de francos suizos</w:t>
      </w:r>
      <w:r w:rsidR="009C15EC" w:rsidRPr="004D01FD">
        <w:t xml:space="preserve">.  </w:t>
      </w:r>
      <w:r w:rsidR="00594715" w:rsidRPr="004D01FD">
        <w:t>En</w:t>
      </w:r>
      <w:r w:rsidRPr="004D01FD">
        <w:t xml:space="preserve"> los costos de viajes</w:t>
      </w:r>
      <w:r w:rsidR="00594715" w:rsidRPr="004D01FD">
        <w:t xml:space="preserve"> de 2015 se incluyen los</w:t>
      </w:r>
      <w:r w:rsidRPr="004D01FD">
        <w:t xml:space="preserve"> viajes de terceros (participantes y ponentes en</w:t>
      </w:r>
      <w:r w:rsidR="00594715" w:rsidRPr="004D01FD">
        <w:t xml:space="preserve"> conferencias), por un monto de 9</w:t>
      </w:r>
      <w:r w:rsidRPr="004D01FD">
        <w:t>,6 millone</w:t>
      </w:r>
      <w:r w:rsidR="00594715" w:rsidRPr="004D01FD">
        <w:t xml:space="preserve">s de francos suizos, y las misiones del </w:t>
      </w:r>
      <w:r w:rsidRPr="004D01FD">
        <w:t>pers</w:t>
      </w:r>
      <w:r w:rsidR="00594715" w:rsidRPr="004D01FD">
        <w:t>onal, que representaron</w:t>
      </w:r>
      <w:r w:rsidR="005B1E63" w:rsidRPr="004D01FD">
        <w:t xml:space="preserve"> 5,9 millones de francos suizos</w:t>
      </w:r>
      <w:r w:rsidR="009C15EC" w:rsidRPr="004D01FD">
        <w:t xml:space="preserve">.  </w:t>
      </w:r>
      <w:r w:rsidR="005B1E63" w:rsidRPr="004D01FD">
        <w:t>Si bien el gasto en viajes por misiones del personal se mantuvo relativamente estable respecto al año precedente (5,7 millones de francos suizos en 2014), los gastos en viajes de terceros aumentaron en 2,0 millones de francos suizos (7,6 millones de francos suizos en 2014)</w:t>
      </w:r>
      <w:r w:rsidR="009C15EC" w:rsidRPr="004D01FD">
        <w:t xml:space="preserve">.  </w:t>
      </w:r>
      <w:r w:rsidR="005B1E63" w:rsidRPr="004D01FD">
        <w:t>En 2015</w:t>
      </w:r>
      <w:r w:rsidRPr="004D01FD">
        <w:t>, los costos de becas de cu</w:t>
      </w:r>
      <w:r w:rsidR="005B1E63" w:rsidRPr="004D01FD">
        <w:t>r</w:t>
      </w:r>
      <w:r w:rsidR="008B6821" w:rsidRPr="004D01FD">
        <w:t>sos ascendieron a un total de 1.</w:t>
      </w:r>
      <w:r w:rsidR="005B1E63" w:rsidRPr="004D01FD">
        <w:t>9</w:t>
      </w:r>
      <w:r w:rsidR="008B6821" w:rsidRPr="004D01FD">
        <w:t>00.000</w:t>
      </w:r>
      <w:r w:rsidRPr="004D01FD">
        <w:t xml:space="preserve"> francos suizos, frente a los </w:t>
      </w:r>
      <w:r w:rsidR="005B1E63" w:rsidRPr="004D01FD">
        <w:t>2,1</w:t>
      </w:r>
      <w:r w:rsidRPr="004D01FD">
        <w:t xml:space="preserve"> millones de f</w:t>
      </w:r>
      <w:r w:rsidR="005B1E63" w:rsidRPr="004D01FD">
        <w:t>rancos suizos del año anterior</w:t>
      </w:r>
      <w:r w:rsidR="009C15EC" w:rsidRPr="004D01FD">
        <w:t xml:space="preserve">.  </w:t>
      </w:r>
    </w:p>
    <w:p w:rsidR="00ED7198" w:rsidRPr="004D01FD" w:rsidRDefault="005B1E63" w:rsidP="007D1CB2">
      <w:pPr>
        <w:numPr>
          <w:ilvl w:val="0"/>
          <w:numId w:val="28"/>
        </w:numPr>
        <w:jc w:val="both"/>
        <w:rPr>
          <w:i/>
          <w:szCs w:val="22"/>
        </w:rPr>
      </w:pPr>
      <w:r w:rsidRPr="004D01FD">
        <w:t>En 2015</w:t>
      </w:r>
      <w:r w:rsidR="007F615E" w:rsidRPr="004D01FD">
        <w:t xml:space="preserve"> los servicios cont</w:t>
      </w:r>
      <w:r w:rsidRPr="004D01FD">
        <w:t xml:space="preserve">ractuales supusieron en total 72,1 millones de francos suizos, un 13,4% más que los 63,6 millones de francos suizos </w:t>
      </w:r>
      <w:r w:rsidR="00E31C1A" w:rsidRPr="004D01FD">
        <w:t xml:space="preserve">de </w:t>
      </w:r>
      <w:r w:rsidRPr="004D01FD">
        <w:t>2014</w:t>
      </w:r>
      <w:r w:rsidR="009C15EC" w:rsidRPr="004D01FD">
        <w:t xml:space="preserve">.  </w:t>
      </w:r>
      <w:r w:rsidR="007F615E" w:rsidRPr="004D01FD">
        <w:t>En</w:t>
      </w:r>
      <w:r w:rsidRPr="004D01FD">
        <w:t xml:space="preserve"> 2015</w:t>
      </w:r>
      <w:r w:rsidR="007F615E" w:rsidRPr="004D01FD">
        <w:t>, los servic</w:t>
      </w:r>
      <w:r w:rsidR="00E31C1A" w:rsidRPr="004D01FD">
        <w:t>ios contractuales utilizados fueron fundamentalmente</w:t>
      </w:r>
      <w:r w:rsidR="007F615E" w:rsidRPr="004D01FD">
        <w:t xml:space="preserve"> servicios de tr</w:t>
      </w:r>
      <w:r w:rsidRPr="004D01FD">
        <w:t>aducción de índole comercial (24,1 millones de francos suizos)</w:t>
      </w:r>
      <w:r w:rsidR="007F615E" w:rsidRPr="004D01FD">
        <w:t>, servicios co</w:t>
      </w:r>
      <w:r w:rsidRPr="004D01FD">
        <w:t>merciales de T.I</w:t>
      </w:r>
      <w:r w:rsidR="009C15EC" w:rsidRPr="004D01FD">
        <w:t xml:space="preserve">. </w:t>
      </w:r>
      <w:r w:rsidRPr="004D01FD">
        <w:t xml:space="preserve">(12,6 millones de francos suizos), </w:t>
      </w:r>
      <w:r w:rsidR="007F615E" w:rsidRPr="004D01FD">
        <w:t>servicio</w:t>
      </w:r>
      <w:r w:rsidRPr="004D01FD">
        <w:t>s contractuales individuales (11,7</w:t>
      </w:r>
      <w:r w:rsidR="007F615E" w:rsidRPr="004D01FD">
        <w:t> millones de francos suizos)</w:t>
      </w:r>
      <w:r w:rsidRPr="004D01FD">
        <w:t xml:space="preserve"> y servicios del Centro Internacional de Cálculos Electrónicos (10,9 millones de francos suizos)</w:t>
      </w:r>
      <w:r w:rsidR="009C15EC" w:rsidRPr="004D01FD">
        <w:t xml:space="preserve">.  </w:t>
      </w:r>
      <w:r w:rsidR="007F615E" w:rsidRPr="004D01FD">
        <w:t>En lo que respecta a los servicios de traducción de índole comerc</w:t>
      </w:r>
      <w:r w:rsidRPr="004D01FD">
        <w:t>ial, registraron un aumento de 1,6</w:t>
      </w:r>
      <w:r w:rsidR="007F615E" w:rsidRPr="004D01FD">
        <w:t xml:space="preserve"> millones de francos suizos co</w:t>
      </w:r>
      <w:r w:rsidRPr="004D01FD">
        <w:t>n respecto a 2014</w:t>
      </w:r>
      <w:r w:rsidR="007F615E" w:rsidRPr="004D01FD">
        <w:t>, debido en parte a la mayor extensión media de las traducciones subcontratadas de los informes de patentabilidad</w:t>
      </w:r>
      <w:r w:rsidR="009C15EC" w:rsidRPr="004D01FD">
        <w:t xml:space="preserve">.  </w:t>
      </w:r>
      <w:r w:rsidRPr="004D01FD">
        <w:t>El gasto en servicios comerciales de T.I</w:t>
      </w:r>
      <w:r w:rsidR="009C15EC" w:rsidRPr="004D01FD">
        <w:t xml:space="preserve">. </w:t>
      </w:r>
      <w:r w:rsidRPr="004D01FD">
        <w:t xml:space="preserve">aumentó 2,5 millones de francos suizos respecto a 2014, y </w:t>
      </w:r>
      <w:r w:rsidR="002217A7" w:rsidRPr="004D01FD">
        <w:t xml:space="preserve">los costos por </w:t>
      </w:r>
      <w:r w:rsidR="007F615E" w:rsidRPr="004D01FD">
        <w:t>servicios c</w:t>
      </w:r>
      <w:r w:rsidR="002217A7" w:rsidRPr="004D01FD">
        <w:t>ontractuales individuale</w:t>
      </w:r>
      <w:r w:rsidR="008B6821" w:rsidRPr="004D01FD">
        <w:t>s también se incrementaron en 1.</w:t>
      </w:r>
      <w:r w:rsidR="002217A7" w:rsidRPr="004D01FD">
        <w:t>2</w:t>
      </w:r>
      <w:r w:rsidR="008B6821" w:rsidRPr="004D01FD">
        <w:t>00.000</w:t>
      </w:r>
      <w:r w:rsidR="007F615E" w:rsidRPr="004D01FD">
        <w:t xml:space="preserve"> franco</w:t>
      </w:r>
      <w:r w:rsidR="002217A7" w:rsidRPr="004D01FD">
        <w:t>s suizos en comparación con el año precedente</w:t>
      </w:r>
      <w:r w:rsidR="009C15EC" w:rsidRPr="004D01FD">
        <w:t xml:space="preserve">.  </w:t>
      </w:r>
      <w:r w:rsidR="002217A7" w:rsidRPr="004D01FD">
        <w:t>Sin embargo, el gasto en servicios del Centro Internacional de Cálcu</w:t>
      </w:r>
      <w:r w:rsidR="008B6821" w:rsidRPr="004D01FD">
        <w:t xml:space="preserve">los Electrónicos se redujo en </w:t>
      </w:r>
      <w:r w:rsidR="002217A7" w:rsidRPr="004D01FD">
        <w:t>6</w:t>
      </w:r>
      <w:r w:rsidR="008B6821" w:rsidRPr="004D01FD">
        <w:t>00.000</w:t>
      </w:r>
      <w:r w:rsidR="002217A7" w:rsidRPr="004D01FD">
        <w:t xml:space="preserve"> francos suizos respecto a 2014.</w:t>
      </w:r>
    </w:p>
    <w:p w:rsidR="00ED7198" w:rsidRPr="004D01FD" w:rsidRDefault="00ED7198">
      <w:pPr>
        <w:jc w:val="both"/>
        <w:rPr>
          <w:szCs w:val="22"/>
        </w:rPr>
      </w:pPr>
    </w:p>
    <w:p w:rsidR="00ED7198" w:rsidRPr="004D01FD" w:rsidRDefault="00AE5561" w:rsidP="007D1CB2">
      <w:pPr>
        <w:numPr>
          <w:ilvl w:val="0"/>
          <w:numId w:val="28"/>
        </w:numPr>
        <w:spacing w:after="220"/>
        <w:jc w:val="both"/>
        <w:rPr>
          <w:szCs w:val="22"/>
        </w:rPr>
      </w:pPr>
      <w:r w:rsidRPr="004D01FD">
        <w:t>En 2015</w:t>
      </w:r>
      <w:r w:rsidR="007F615E" w:rsidRPr="004D01FD">
        <w:t>, los gastos de ope</w:t>
      </w:r>
      <w:r w:rsidRPr="004D01FD">
        <w:t>ración representaron en total 21,2</w:t>
      </w:r>
      <w:r w:rsidR="007F615E" w:rsidRPr="004D01FD">
        <w:t xml:space="preserve"> millones de francos suizos, </w:t>
      </w:r>
      <w:r w:rsidRPr="004D01FD">
        <w:t>lo que supone un ligero incremento del 1,9% con respecto al total de 2014, que fue de 20,8</w:t>
      </w:r>
      <w:r w:rsidR="007F615E" w:rsidRPr="004D01FD">
        <w:t xml:space="preserve"> millones de francos suizos</w:t>
      </w:r>
      <w:r w:rsidR="009C15EC" w:rsidRPr="004D01FD">
        <w:t xml:space="preserve">.  </w:t>
      </w:r>
      <w:r w:rsidRPr="004D01FD">
        <w:t>Los gastos de operación de 2015</w:t>
      </w:r>
      <w:r w:rsidR="00E31C1A" w:rsidRPr="004D01FD">
        <w:t xml:space="preserve"> responden</w:t>
      </w:r>
      <w:r w:rsidR="007F615E" w:rsidRPr="004D01FD">
        <w:t xml:space="preserve"> principalmente </w:t>
      </w:r>
      <w:r w:rsidR="00E31C1A" w:rsidRPr="004D01FD">
        <w:t xml:space="preserve">a </w:t>
      </w:r>
      <w:r w:rsidR="007F615E" w:rsidRPr="004D01FD">
        <w:t>costo</w:t>
      </w:r>
      <w:r w:rsidRPr="004D01FD">
        <w:t>s de locales y mantenimiento (17,4</w:t>
      </w:r>
      <w:r w:rsidR="007F615E" w:rsidRPr="004D01FD">
        <w:t xml:space="preserve"> millones de francos suizos), gas</w:t>
      </w:r>
      <w:r w:rsidRPr="004D01FD">
        <w:t>tos de comunicación (2,2</w:t>
      </w:r>
      <w:r w:rsidR="007F615E" w:rsidRPr="004D01FD">
        <w:t xml:space="preserve"> millones de francos sui</w:t>
      </w:r>
      <w:r w:rsidRPr="004D01FD">
        <w:t>zos) y gastos administrativos (500.000 francos suizos).</w:t>
      </w:r>
    </w:p>
    <w:p w:rsidR="00ED7198" w:rsidRPr="004D01FD" w:rsidRDefault="007F615E" w:rsidP="00E31C1A">
      <w:pPr>
        <w:numPr>
          <w:ilvl w:val="0"/>
          <w:numId w:val="28"/>
        </w:numPr>
        <w:spacing w:after="220"/>
        <w:jc w:val="both"/>
        <w:rPr>
          <w:szCs w:val="22"/>
        </w:rPr>
      </w:pPr>
      <w:r w:rsidRPr="004D01FD">
        <w:t>Los gastos de suministr</w:t>
      </w:r>
      <w:r w:rsidR="00AE5561" w:rsidRPr="004D01FD">
        <w:t>o y material por un importe de 3,5</w:t>
      </w:r>
      <w:r w:rsidRPr="004D01FD">
        <w:t xml:space="preserve"> mill</w:t>
      </w:r>
      <w:r w:rsidR="00E31C1A" w:rsidRPr="004D01FD">
        <w:t xml:space="preserve">ones de francos suizos aumentaron </w:t>
      </w:r>
      <w:r w:rsidR="00AE5561" w:rsidRPr="004D01FD">
        <w:t>un 94,4% en comparación con 2014</w:t>
      </w:r>
      <w:r w:rsidR="009C15EC" w:rsidRPr="004D01FD">
        <w:t xml:space="preserve">.  </w:t>
      </w:r>
      <w:r w:rsidRPr="004D01FD">
        <w:t>Los gastos de mobiliario</w:t>
      </w:r>
      <w:r w:rsidR="00AE5561" w:rsidRPr="004D01FD">
        <w:t xml:space="preserve"> y equipo también </w:t>
      </w:r>
      <w:r w:rsidR="00E31C1A" w:rsidRPr="004D01FD">
        <w:t>fueron</w:t>
      </w:r>
      <w:r w:rsidR="00AE5561" w:rsidRPr="004D01FD">
        <w:t xml:space="preserve"> superiores, con un monto total de 800.000 francos suizos en 2015 frente a los 2</w:t>
      </w:r>
      <w:r w:rsidRPr="004D01FD">
        <w:t xml:space="preserve">00.000 </w:t>
      </w:r>
      <w:r w:rsidR="00AE5561" w:rsidRPr="004D01FD">
        <w:t>francos suizos de 2014</w:t>
      </w:r>
      <w:r w:rsidR="009C15EC" w:rsidRPr="004D01FD">
        <w:t xml:space="preserve">.  </w:t>
      </w:r>
      <w:r w:rsidR="00E31C1A" w:rsidRPr="004D01FD">
        <w:t xml:space="preserve">Se consideran </w:t>
      </w:r>
      <w:r w:rsidRPr="004D01FD">
        <w:t>ga</w:t>
      </w:r>
      <w:r w:rsidR="00E31C1A" w:rsidRPr="004D01FD">
        <w:t xml:space="preserve">stos de mobiliario y equipo </w:t>
      </w:r>
      <w:r w:rsidRPr="004D01FD">
        <w:t xml:space="preserve">aquellos que no alcanzan el umbral </w:t>
      </w:r>
      <w:r w:rsidR="00E31C1A" w:rsidRPr="004D01FD">
        <w:t>de capitalización, fijado por la Organización en 5.000 francos, y que por tanto</w:t>
      </w:r>
      <w:r w:rsidRPr="004D01FD">
        <w:t xml:space="preserve"> son contabilizad</w:t>
      </w:r>
      <w:r w:rsidR="00AE5561" w:rsidRPr="004D01FD">
        <w:t>os inmediatamente como gastos.</w:t>
      </w:r>
    </w:p>
    <w:p w:rsidR="00ED7198" w:rsidRPr="004D01FD" w:rsidRDefault="007F615E" w:rsidP="007D1CB2">
      <w:pPr>
        <w:numPr>
          <w:ilvl w:val="0"/>
          <w:numId w:val="28"/>
        </w:numPr>
        <w:spacing w:after="220"/>
        <w:jc w:val="both"/>
        <w:rPr>
          <w:szCs w:val="22"/>
        </w:rPr>
      </w:pPr>
      <w:r w:rsidRPr="004D01FD">
        <w:t>Como se ha señ</w:t>
      </w:r>
      <w:r w:rsidR="0009110A" w:rsidRPr="004D01FD">
        <w:t xml:space="preserve">alado anteriormente, </w:t>
      </w:r>
      <w:r w:rsidRPr="004D01FD">
        <w:t xml:space="preserve">las IPSAS </w:t>
      </w:r>
      <w:r w:rsidR="0009110A" w:rsidRPr="004D01FD">
        <w:t xml:space="preserve">requieren que en la categoría de gastos </w:t>
      </w:r>
      <w:r w:rsidR="00E31C1A" w:rsidRPr="004D01FD">
        <w:t xml:space="preserve"> </w:t>
      </w:r>
      <w:r w:rsidR="0009110A" w:rsidRPr="004D01FD">
        <w:t xml:space="preserve">se incluyan </w:t>
      </w:r>
      <w:r w:rsidR="00E31C1A" w:rsidRPr="004D01FD">
        <w:t>lo</w:t>
      </w:r>
      <w:r w:rsidRPr="004D01FD">
        <w:t>s gastos derivados de la depreciación de los edificios y el equipo y también el gasto resultante de la amortización de los activos intangibles, puesto que el costo de dichos activos se reparte a</w:t>
      </w:r>
      <w:r w:rsidR="0009110A" w:rsidRPr="004D01FD">
        <w:t xml:space="preserve"> lo largo de su vida útil</w:t>
      </w:r>
      <w:r w:rsidR="009C15EC" w:rsidRPr="004D01FD">
        <w:t xml:space="preserve">.  </w:t>
      </w:r>
      <w:r w:rsidR="00AE5561" w:rsidRPr="004D01FD">
        <w:t>En 2015</w:t>
      </w:r>
      <w:r w:rsidRPr="004D01FD">
        <w:t xml:space="preserve">, </w:t>
      </w:r>
      <w:r w:rsidR="00AE5561" w:rsidRPr="004D01FD">
        <w:t>los costos de depreciación y amortización ascendieron a un total de 11</w:t>
      </w:r>
      <w:r w:rsidRPr="004D01FD">
        <w:t>,1 millones d</w:t>
      </w:r>
      <w:r w:rsidR="00AE5561" w:rsidRPr="004D01FD">
        <w:t>e francos suizos, frente a los 9,1</w:t>
      </w:r>
      <w:r w:rsidRPr="004D01FD">
        <w:t> mi</w:t>
      </w:r>
      <w:r w:rsidR="00AE5561" w:rsidRPr="004D01FD">
        <w:t>llones de francos suizos de 2014</w:t>
      </w:r>
      <w:r w:rsidR="009C15EC" w:rsidRPr="004D01FD">
        <w:t xml:space="preserve">.  </w:t>
      </w:r>
      <w:r w:rsidRPr="004D01FD">
        <w:t xml:space="preserve">Este incremento es atribuible a la finalización de la nueva sala de </w:t>
      </w:r>
      <w:r w:rsidR="00AC5D2B" w:rsidRPr="004D01FD">
        <w:t>conferencias, que obligó a reconocer un año completo de gastos de depreciación —2,1 millones de</w:t>
      </w:r>
      <w:r w:rsidRPr="004D01FD">
        <w:t xml:space="preserve"> francos suizos</w:t>
      </w:r>
      <w:r w:rsidR="00AC5D2B" w:rsidRPr="004D01FD">
        <w:t xml:space="preserve">—, en comparación con los 700.000 francos suizos que representaron los últimos 4 meses de 2014 </w:t>
      </w:r>
      <w:r w:rsidRPr="004D01FD">
        <w:t>tras su in</w:t>
      </w:r>
      <w:r w:rsidR="00AC5D2B" w:rsidRPr="004D01FD">
        <w:t>auguración en septiembre de ese año</w:t>
      </w:r>
      <w:r w:rsidR="009C15EC" w:rsidRPr="004D01FD">
        <w:t xml:space="preserve">.  </w:t>
      </w:r>
      <w:r w:rsidR="00AC5D2B" w:rsidRPr="004D01FD">
        <w:t>Además, la finalización del proyecto de obras de</w:t>
      </w:r>
      <w:r w:rsidR="0004435A" w:rsidRPr="004D01FD">
        <w:t>stinadas a</w:t>
      </w:r>
      <w:r w:rsidR="00AC5D2B" w:rsidRPr="004D01FD">
        <w:t xml:space="preserve"> fo</w:t>
      </w:r>
      <w:r w:rsidR="0009110A" w:rsidRPr="004D01FD">
        <w:t>mentar la seguridad en 2015 hizo</w:t>
      </w:r>
      <w:r w:rsidR="00AC5D2B" w:rsidRPr="004D01FD">
        <w:t xml:space="preserve"> preciso asignar gastos de </w:t>
      </w:r>
      <w:r w:rsidR="00AC5D2B" w:rsidRPr="004D01FD">
        <w:lastRenderedPageBreak/>
        <w:t>depreciación a los diferentes elem</w:t>
      </w:r>
      <w:r w:rsidR="0009110A" w:rsidRPr="004D01FD">
        <w:t>entos ya en uso</w:t>
      </w:r>
      <w:r w:rsidR="00AC5D2B" w:rsidRPr="004D01FD">
        <w:t xml:space="preserve"> (el nuevo centro de acceso, el centro de operaciones de seguridad y el perímetro de seguridad).</w:t>
      </w:r>
    </w:p>
    <w:p w:rsidR="00ED7198" w:rsidRPr="004D01FD" w:rsidRDefault="007F615E" w:rsidP="007D1CB2">
      <w:pPr>
        <w:numPr>
          <w:ilvl w:val="0"/>
          <w:numId w:val="28"/>
        </w:numPr>
        <w:spacing w:after="220"/>
        <w:jc w:val="both"/>
        <w:rPr>
          <w:szCs w:val="22"/>
        </w:rPr>
      </w:pPr>
      <w:r w:rsidRPr="004D01FD">
        <w:t xml:space="preserve">Los costos financieros </w:t>
      </w:r>
      <w:r w:rsidR="00EA23F3" w:rsidRPr="004D01FD">
        <w:t xml:space="preserve">permanecieron </w:t>
      </w:r>
      <w:r w:rsidRPr="004D01FD">
        <w:t>relativamente estables en comparación con el año precedente, con un total de</w:t>
      </w:r>
      <w:r w:rsidR="0047472E" w:rsidRPr="004D01FD">
        <w:t xml:space="preserve"> 3,1</w:t>
      </w:r>
      <w:r w:rsidRPr="004D01FD">
        <w:t xml:space="preserve"> mi</w:t>
      </w:r>
      <w:r w:rsidR="0047472E" w:rsidRPr="004D01FD">
        <w:t>llones de francos suizos en 2015 y 3,3</w:t>
      </w:r>
      <w:r w:rsidRPr="004D01FD">
        <w:t xml:space="preserve"> mi</w:t>
      </w:r>
      <w:r w:rsidR="0047472E" w:rsidRPr="004D01FD">
        <w:t>llones de francos suizos en 2014</w:t>
      </w:r>
      <w:r w:rsidR="009C15EC" w:rsidRPr="004D01FD">
        <w:t xml:space="preserve">.  </w:t>
      </w:r>
      <w:r w:rsidR="00EA23F3" w:rsidRPr="004D01FD">
        <w:t xml:space="preserve">El componente más oneroso de esos costos fueron </w:t>
      </w:r>
      <w:r w:rsidRPr="004D01FD">
        <w:t xml:space="preserve">los reembolsos de los intereses del préstamo concedido por </w:t>
      </w:r>
      <w:r w:rsidR="0047472E" w:rsidRPr="004D01FD">
        <w:t>Banque Cantonale de Genève y Banque Cantonale Vaudoise (</w:t>
      </w:r>
      <w:r w:rsidRPr="004D01FD">
        <w:t>BCG/BCV</w:t>
      </w:r>
      <w:r w:rsidR="0047472E" w:rsidRPr="004D01FD">
        <w:t>)</w:t>
      </w:r>
      <w:r w:rsidRPr="004D01FD">
        <w:t xml:space="preserve"> para el</w:t>
      </w:r>
      <w:r w:rsidR="0047472E" w:rsidRPr="004D01FD">
        <w:t xml:space="preserve"> nue</w:t>
      </w:r>
      <w:r w:rsidR="00EA23F3" w:rsidRPr="004D01FD">
        <w:t>vo edificio, que ascendieron</w:t>
      </w:r>
      <w:r w:rsidR="0047472E" w:rsidRPr="004D01FD">
        <w:t xml:space="preserve"> a un total de 2,9</w:t>
      </w:r>
      <w:r w:rsidRPr="004D01FD">
        <w:t xml:space="preserve"> mi</w:t>
      </w:r>
      <w:r w:rsidR="0047472E" w:rsidRPr="004D01FD">
        <w:t>llones de francos suizos en 2015</w:t>
      </w:r>
      <w:r w:rsidR="009C15EC" w:rsidRPr="004D01FD">
        <w:t xml:space="preserve">.  </w:t>
      </w:r>
      <w:r w:rsidR="00EA23F3" w:rsidRPr="004D01FD">
        <w:t>El pago de intereses por es</w:t>
      </w:r>
      <w:r w:rsidR="0047472E" w:rsidRPr="004D01FD">
        <w:t>e préstamo está disminuyendo, pues se está reduciendo el saldo deudor</w:t>
      </w:r>
      <w:r w:rsidR="009C15EC" w:rsidRPr="004D01FD">
        <w:t xml:space="preserve">.  </w:t>
      </w:r>
      <w:r w:rsidR="007E73BF" w:rsidRPr="004D01FD">
        <w:t>Los costo</w:t>
      </w:r>
      <w:r w:rsidR="00EA23F3" w:rsidRPr="004D01FD">
        <w:t>s financieros restantes obedecieron</w:t>
      </w:r>
      <w:r w:rsidR="007E73BF" w:rsidRPr="004D01FD">
        <w:t xml:space="preserve"> a comisiones bancarias.</w:t>
      </w:r>
    </w:p>
    <w:p w:rsidR="00ED7198" w:rsidRPr="004D01FD" w:rsidRDefault="007F615E">
      <w:pPr>
        <w:spacing w:after="220"/>
      </w:pPr>
      <w:r w:rsidRPr="004D01FD">
        <w:rPr>
          <w:b/>
        </w:rPr>
        <w:t>Situación financiera</w:t>
      </w:r>
    </w:p>
    <w:p w:rsidR="00ED7198" w:rsidRPr="004D01FD" w:rsidRDefault="008036E2" w:rsidP="007D1CB2">
      <w:pPr>
        <w:numPr>
          <w:ilvl w:val="0"/>
          <w:numId w:val="28"/>
        </w:numPr>
        <w:spacing w:after="220"/>
        <w:jc w:val="both"/>
        <w:rPr>
          <w:szCs w:val="22"/>
        </w:rPr>
      </w:pPr>
      <w:r w:rsidRPr="004D01FD">
        <w:t>Al 31 de diciembre</w:t>
      </w:r>
      <w:r w:rsidR="00573EE4" w:rsidRPr="004D01FD">
        <w:t xml:space="preserve"> de 2015</w:t>
      </w:r>
      <w:r w:rsidR="007F615E" w:rsidRPr="004D01FD">
        <w:t>, la Organización</w:t>
      </w:r>
      <w:r w:rsidR="00EA23F3" w:rsidRPr="004D01FD">
        <w:t xml:space="preserve"> poseía</w:t>
      </w:r>
      <w:r w:rsidR="00573EE4" w:rsidRPr="004D01FD">
        <w:t xml:space="preserve"> unos activos netos de 279,1</w:t>
      </w:r>
      <w:r w:rsidR="007F615E" w:rsidRPr="004D01FD">
        <w:t xml:space="preserve"> millones de francos suizos,</w:t>
      </w:r>
      <w:r w:rsidR="00EA23F3" w:rsidRPr="004D01FD">
        <w:t xml:space="preserve"> </w:t>
      </w:r>
      <w:r w:rsidR="00573EE4" w:rsidRPr="004D01FD">
        <w:t>unos activos totales de 977,0</w:t>
      </w:r>
      <w:r w:rsidR="007F615E" w:rsidRPr="004D01FD">
        <w:t xml:space="preserve"> millones de francos suiz</w:t>
      </w:r>
      <w:r w:rsidR="00573EE4" w:rsidRPr="004D01FD">
        <w:t>os y unos pasivos totales de 697,9 millones de francos suizos</w:t>
      </w:r>
      <w:r w:rsidR="009C15EC" w:rsidRPr="004D01FD">
        <w:t xml:space="preserve">.  </w:t>
      </w:r>
      <w:r w:rsidR="00573EE4" w:rsidRPr="004D01FD">
        <w:t>A raíz del superávit registrado en 2015</w:t>
      </w:r>
      <w:r w:rsidR="007F615E" w:rsidRPr="004D01FD">
        <w:t xml:space="preserve">, </w:t>
      </w:r>
      <w:r w:rsidR="00573EE4" w:rsidRPr="004D01FD">
        <w:t>los activos netos aumentaron en 33,3</w:t>
      </w:r>
      <w:r w:rsidR="007F615E" w:rsidRPr="004D01FD">
        <w:t xml:space="preserve"> millones de franco</w:t>
      </w:r>
      <w:r w:rsidR="002E271D" w:rsidRPr="004D01FD">
        <w:t xml:space="preserve">s suizos </w:t>
      </w:r>
      <w:r w:rsidR="005C7883" w:rsidRPr="004D01FD">
        <w:t xml:space="preserve">con </w:t>
      </w:r>
      <w:r w:rsidR="002E271D" w:rsidRPr="004D01FD">
        <w:t>respecto a los 245,8 millones de francos suizos de finales de 2014</w:t>
      </w:r>
      <w:r w:rsidR="009C15EC" w:rsidRPr="004D01FD">
        <w:t xml:space="preserve">.  </w:t>
      </w:r>
      <w:r w:rsidR="002E271D" w:rsidRPr="004D01FD">
        <w:t xml:space="preserve">En 2014 la Organización también había registrado un superávit de 37,0 millones de francos suizos, </w:t>
      </w:r>
      <w:r w:rsidR="00EA23F3" w:rsidRPr="004D01FD">
        <w:t>c</w:t>
      </w:r>
      <w:r w:rsidR="002E271D" w:rsidRPr="004D01FD">
        <w:t>on lo que el incremento de los activos netos en el bienio 2014/15 fue de 70,3 millones de francos suizos, a partir de los 208,8 millones de francos suizos a que ascendían a finales de 2013</w:t>
      </w:r>
      <w:r w:rsidR="009C15EC" w:rsidRPr="004D01FD">
        <w:t xml:space="preserve">:  </w:t>
      </w:r>
    </w:p>
    <w:p w:rsidR="00ED7198" w:rsidRPr="004D01FD" w:rsidRDefault="007F615E">
      <w:pPr>
        <w:keepNext/>
        <w:jc w:val="center"/>
        <w:rPr>
          <w:u w:val="single"/>
        </w:rPr>
      </w:pPr>
      <w:r w:rsidRPr="004D01FD">
        <w:rPr>
          <w:u w:val="single"/>
        </w:rPr>
        <w:t>Mov</w:t>
      </w:r>
      <w:r w:rsidR="002E271D" w:rsidRPr="004D01FD">
        <w:rPr>
          <w:u w:val="single"/>
        </w:rPr>
        <w:t>imiento de activos netos de 2013 a 2015</w:t>
      </w:r>
    </w:p>
    <w:p w:rsidR="00ED7198" w:rsidRPr="004D01FD" w:rsidRDefault="00ED7198">
      <w:pPr>
        <w:keepNext/>
        <w:rPr>
          <w:szCs w:val="22"/>
        </w:rPr>
      </w:pPr>
    </w:p>
    <w:p w:rsidR="00ED7198" w:rsidRPr="004D01FD" w:rsidRDefault="001B33CD">
      <w:pPr>
        <w:spacing w:after="220"/>
        <w:jc w:val="center"/>
      </w:pPr>
      <w:r w:rsidRPr="004D01FD">
        <w:rPr>
          <w:noProof/>
          <w:lang w:val="en-US" w:eastAsia="en-US"/>
        </w:rPr>
        <w:drawing>
          <wp:inline distT="0" distB="0" distL="0" distR="0" wp14:anchorId="77EACCC3" wp14:editId="05BE53D9">
            <wp:extent cx="5976620" cy="3302189"/>
            <wp:effectExtent l="0" t="0" r="5080" b="0"/>
            <wp:docPr id="245" name="Imagen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76620" cy="3302189"/>
                    </a:xfrm>
                    <a:prstGeom prst="rect">
                      <a:avLst/>
                    </a:prstGeom>
                    <a:noFill/>
                    <a:ln>
                      <a:noFill/>
                    </a:ln>
                  </pic:spPr>
                </pic:pic>
              </a:graphicData>
            </a:graphic>
          </wp:inline>
        </w:drawing>
      </w:r>
    </w:p>
    <w:p w:rsidR="00ED7198" w:rsidRPr="004D01FD" w:rsidRDefault="007F615E" w:rsidP="007D1CB2">
      <w:pPr>
        <w:numPr>
          <w:ilvl w:val="0"/>
          <w:numId w:val="28"/>
        </w:numPr>
        <w:jc w:val="both"/>
      </w:pPr>
      <w:r w:rsidRPr="004D01FD">
        <w:t>El diagrama que se reproduce bajo estas líneas presenta un resumen del estado de la situación financiera de la</w:t>
      </w:r>
      <w:r w:rsidR="0080213A" w:rsidRPr="004D01FD">
        <w:t xml:space="preserve"> OMPI </w:t>
      </w:r>
      <w:r w:rsidR="008036E2" w:rsidRPr="004D01FD">
        <w:t>al 31 de diciembre</w:t>
      </w:r>
      <w:r w:rsidR="0080213A" w:rsidRPr="004D01FD">
        <w:t xml:space="preserve"> de 2015</w:t>
      </w:r>
      <w:r w:rsidR="009C15EC" w:rsidRPr="004D01FD">
        <w:t xml:space="preserve">.  </w:t>
      </w:r>
      <w:r w:rsidR="0080213A" w:rsidRPr="004D01FD">
        <w:t>El activo total de 977,0 millones de francos suizos se compone principalmente de efectivo y equivalentes de efectivo, y de activos fijos</w:t>
      </w:r>
      <w:r w:rsidR="009C15EC" w:rsidRPr="004D01FD">
        <w:t xml:space="preserve">.  </w:t>
      </w:r>
      <w:r w:rsidR="0080213A" w:rsidRPr="004D01FD">
        <w:t>El pasivo total de 697,9 millones de francos suizos consiste fundamentalmente en cuentas por pagar y cobros anticipados, benefi</w:t>
      </w:r>
      <w:r w:rsidR="00EA23F3" w:rsidRPr="004D01FD">
        <w:t>cios a los empleados y empréstitos</w:t>
      </w:r>
      <w:r w:rsidR="0080213A" w:rsidRPr="004D01FD">
        <w:t>:</w:t>
      </w:r>
    </w:p>
    <w:p w:rsidR="00ED7198" w:rsidRPr="004D01FD" w:rsidRDefault="00ED7198">
      <w:pPr>
        <w:rPr>
          <w:u w:val="single"/>
        </w:rPr>
      </w:pPr>
    </w:p>
    <w:p w:rsidR="00ED7198" w:rsidRPr="004D01FD" w:rsidRDefault="007F615E">
      <w:pPr>
        <w:keepNext/>
        <w:jc w:val="center"/>
        <w:rPr>
          <w:u w:val="single"/>
        </w:rPr>
      </w:pPr>
      <w:r w:rsidRPr="004D01FD">
        <w:rPr>
          <w:u w:val="single"/>
        </w:rPr>
        <w:lastRenderedPageBreak/>
        <w:t>Resumen del activo y del p</w:t>
      </w:r>
      <w:r w:rsidR="0080213A" w:rsidRPr="004D01FD">
        <w:rPr>
          <w:u w:val="single"/>
        </w:rPr>
        <w:t xml:space="preserve">asivo </w:t>
      </w:r>
      <w:r w:rsidR="008036E2" w:rsidRPr="004D01FD">
        <w:rPr>
          <w:u w:val="single"/>
        </w:rPr>
        <w:t>al 31 de diciembre</w:t>
      </w:r>
      <w:r w:rsidR="0080213A" w:rsidRPr="004D01FD">
        <w:rPr>
          <w:u w:val="single"/>
        </w:rPr>
        <w:t xml:space="preserve"> de 2015</w:t>
      </w:r>
    </w:p>
    <w:p w:rsidR="002754A3" w:rsidRPr="004D01FD" w:rsidRDefault="002754A3">
      <w:pPr>
        <w:keepNext/>
        <w:jc w:val="center"/>
        <w:rPr>
          <w:szCs w:val="22"/>
          <w:u w:val="single"/>
        </w:rPr>
      </w:pPr>
    </w:p>
    <w:p w:rsidR="00ED7198" w:rsidRPr="004D01FD" w:rsidRDefault="00EA23F3">
      <w:pPr>
        <w:jc w:val="center"/>
        <w:rPr>
          <w:szCs w:val="22"/>
        </w:rPr>
      </w:pPr>
      <w:r w:rsidRPr="004D01FD">
        <w:rPr>
          <w:noProof/>
          <w:lang w:val="en-US" w:eastAsia="en-US"/>
        </w:rPr>
        <w:drawing>
          <wp:inline distT="0" distB="0" distL="0" distR="0" wp14:anchorId="71A35ACF" wp14:editId="22DFB322">
            <wp:extent cx="5976620" cy="3108943"/>
            <wp:effectExtent l="0" t="0" r="5080" b="0"/>
            <wp:docPr id="257" name="Imagen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76620" cy="3108943"/>
                    </a:xfrm>
                    <a:prstGeom prst="rect">
                      <a:avLst/>
                    </a:prstGeom>
                    <a:noFill/>
                    <a:ln>
                      <a:noFill/>
                    </a:ln>
                  </pic:spPr>
                </pic:pic>
              </a:graphicData>
            </a:graphic>
          </wp:inline>
        </w:drawing>
      </w:r>
    </w:p>
    <w:p w:rsidR="00ED7198" w:rsidRPr="004D01FD" w:rsidRDefault="00ED7198"/>
    <w:p w:rsidR="00ED7198" w:rsidRPr="004D01FD" w:rsidRDefault="007F615E">
      <w:pPr>
        <w:spacing w:after="220"/>
        <w:jc w:val="both"/>
        <w:rPr>
          <w:b/>
          <w:i/>
          <w:szCs w:val="22"/>
        </w:rPr>
      </w:pPr>
      <w:r w:rsidRPr="004D01FD">
        <w:rPr>
          <w:b/>
          <w:i/>
        </w:rPr>
        <w:t>Activos</w:t>
      </w:r>
    </w:p>
    <w:p w:rsidR="00ED7198" w:rsidRPr="004D01FD" w:rsidRDefault="007F615E" w:rsidP="007D1CB2">
      <w:pPr>
        <w:numPr>
          <w:ilvl w:val="0"/>
          <w:numId w:val="28"/>
        </w:numPr>
        <w:spacing w:after="220"/>
        <w:jc w:val="both"/>
        <w:rPr>
          <w:szCs w:val="22"/>
        </w:rPr>
      </w:pPr>
      <w:r w:rsidRPr="004D01FD">
        <w:t>La Organización posee sal</w:t>
      </w:r>
      <w:r w:rsidR="00D97DF2" w:rsidRPr="004D01FD">
        <w:t>dos de efectivo por valor de 489</w:t>
      </w:r>
      <w:r w:rsidRPr="004D01FD">
        <w:t>,5 millones de fran</w:t>
      </w:r>
      <w:r w:rsidR="00D97DF2" w:rsidRPr="004D01FD">
        <w:t>cos suizos que representan el 50,1</w:t>
      </w:r>
      <w:r w:rsidRPr="004D01FD">
        <w:t>% del activo total, si bien en esa cifra se in</w:t>
      </w:r>
      <w:r w:rsidR="00D97DF2" w:rsidRPr="004D01FD">
        <w:t>cluyen importes por valor de 250</w:t>
      </w:r>
      <w:r w:rsidRPr="004D01FD">
        <w:t>,8 millones de francos suizos clasificados como sujetos a restricc</w:t>
      </w:r>
      <w:r w:rsidR="00D97DF2" w:rsidRPr="004D01FD">
        <w:t>iones con arreglo a las IPSAS</w:t>
      </w:r>
      <w:r w:rsidR="009C15EC" w:rsidRPr="004D01FD">
        <w:t xml:space="preserve">.  </w:t>
      </w:r>
      <w:r w:rsidR="00B642C1" w:rsidRPr="004D01FD">
        <w:t>El saldo total de efectivo h</w:t>
      </w:r>
      <w:r w:rsidRPr="004D01FD">
        <w:t>a aumentado</w:t>
      </w:r>
      <w:r w:rsidR="00D97DF2" w:rsidRPr="004D01FD">
        <w:t xml:space="preserve"> en 15,0 millones de francos suizos</w:t>
      </w:r>
      <w:r w:rsidRPr="004D01FD">
        <w:t xml:space="preserve"> </w:t>
      </w:r>
      <w:r w:rsidR="00B642C1" w:rsidRPr="004D01FD">
        <w:t xml:space="preserve">respecto a los </w:t>
      </w:r>
      <w:r w:rsidR="00D97DF2" w:rsidRPr="004D01FD">
        <w:t>474,5</w:t>
      </w:r>
      <w:r w:rsidR="00B642C1" w:rsidRPr="004D01FD">
        <w:t xml:space="preserve"> millones de francos suizos de que se disponía</w:t>
      </w:r>
      <w:r w:rsidR="00D97DF2" w:rsidRPr="004D01FD">
        <w:t xml:space="preserve"> </w:t>
      </w:r>
      <w:r w:rsidR="008036E2" w:rsidRPr="004D01FD">
        <w:t>al 31 de diciembre</w:t>
      </w:r>
      <w:r w:rsidR="00D97DF2" w:rsidRPr="004D01FD">
        <w:t xml:space="preserve"> de 2014</w:t>
      </w:r>
      <w:r w:rsidR="00B642C1" w:rsidRPr="004D01FD">
        <w:t xml:space="preserve"> y, </w:t>
      </w:r>
      <w:r w:rsidRPr="004D01FD">
        <w:t>cuando procede</w:t>
      </w:r>
      <w:r w:rsidR="00B642C1" w:rsidRPr="004D01FD">
        <w:t>, esos fondos se invierten siguiendo las pautas que establece</w:t>
      </w:r>
      <w:r w:rsidRPr="004D01FD">
        <w:t xml:space="preserve"> la política de inversiones de la OMPI</w:t>
      </w:r>
      <w:r w:rsidR="009C15EC" w:rsidRPr="004D01FD">
        <w:t xml:space="preserve">.  </w:t>
      </w:r>
      <w:r w:rsidR="00D97DF2" w:rsidRPr="004D01FD">
        <w:t>El saldo de efectivo y equivalentes de efectivo ha aumentado a pesar de que la organización realizó en noviembre de 2015 un reembolso de capital de 24,0 millones de francos suizos del préstamo concedido por BCG/BCV para la construcción del nuevo edificio.</w:t>
      </w:r>
    </w:p>
    <w:p w:rsidR="00ED7198" w:rsidRPr="004D01FD" w:rsidRDefault="007F615E" w:rsidP="007D1CB2">
      <w:pPr>
        <w:numPr>
          <w:ilvl w:val="0"/>
          <w:numId w:val="28"/>
        </w:numPr>
        <w:spacing w:after="220"/>
        <w:jc w:val="both"/>
        <w:rPr>
          <w:szCs w:val="22"/>
        </w:rPr>
      </w:pPr>
      <w:r w:rsidRPr="004D01FD">
        <w:t xml:space="preserve">La </w:t>
      </w:r>
      <w:r w:rsidR="00B642C1" w:rsidRPr="004D01FD">
        <w:t>Organización posee sustanciales</w:t>
      </w:r>
      <w:r w:rsidRPr="004D01FD">
        <w:t xml:space="preserve"> activo</w:t>
      </w:r>
      <w:r w:rsidR="00B642C1" w:rsidRPr="004D01FD">
        <w:t>s</w:t>
      </w:r>
      <w:r w:rsidRPr="004D01FD">
        <w:t xml:space="preserve"> fijo</w:t>
      </w:r>
      <w:r w:rsidR="00B642C1" w:rsidRPr="004D01FD">
        <w:t>s</w:t>
      </w:r>
      <w:r w:rsidRPr="004D01FD">
        <w:t xml:space="preserve"> (terrenos, edificios, propiedades de inversión, activos inmateriales y equipo) por un </w:t>
      </w:r>
      <w:r w:rsidR="00D97DF2" w:rsidRPr="004D01FD">
        <w:t>valor neto</w:t>
      </w:r>
      <w:r w:rsidR="00B642C1" w:rsidRPr="004D01FD">
        <w:t xml:space="preserve"> en libros</w:t>
      </w:r>
      <w:r w:rsidR="00D97DF2" w:rsidRPr="004D01FD">
        <w:t xml:space="preserve"> de 417,8</w:t>
      </w:r>
      <w:r w:rsidRPr="004D01FD">
        <w:t xml:space="preserve"> millones de </w:t>
      </w:r>
      <w:r w:rsidR="00D97DF2" w:rsidRPr="004D01FD">
        <w:t>francos suizos</w:t>
      </w:r>
      <w:r w:rsidR="009C15EC" w:rsidRPr="004D01FD">
        <w:t xml:space="preserve">.  </w:t>
      </w:r>
      <w:r w:rsidR="00D97DF2" w:rsidRPr="004D01FD">
        <w:t>En 2015 se completó el proyecto de obras de</w:t>
      </w:r>
      <w:r w:rsidR="0004435A" w:rsidRPr="004D01FD">
        <w:t>stinadas a</w:t>
      </w:r>
      <w:r w:rsidR="00D97DF2" w:rsidRPr="004D01FD">
        <w:t xml:space="preserve"> fomentar la seguridad, del que forman parte el nuevo centro de acceso, el centro de operaciones de seguridad y el perímetro de seguridad</w:t>
      </w:r>
      <w:r w:rsidR="009C15EC" w:rsidRPr="004D01FD">
        <w:t xml:space="preserve">.  </w:t>
      </w:r>
      <w:r w:rsidR="00D97DF2" w:rsidRPr="004D01FD">
        <w:t>En 2015</w:t>
      </w:r>
      <w:r w:rsidRPr="004D01FD">
        <w:t xml:space="preserve">, la Organización </w:t>
      </w:r>
      <w:r w:rsidR="00F601D5" w:rsidRPr="004D01FD">
        <w:t xml:space="preserve">también </w:t>
      </w:r>
      <w:r w:rsidRPr="004D01FD">
        <w:t>capitalizó los cost</w:t>
      </w:r>
      <w:r w:rsidR="00B642C1" w:rsidRPr="004D01FD">
        <w:t>os de las adiciones y mejoras a</w:t>
      </w:r>
      <w:r w:rsidRPr="004D01FD">
        <w:t xml:space="preserve"> los edificios existentes,</w:t>
      </w:r>
      <w:r w:rsidR="00F601D5" w:rsidRPr="004D01FD">
        <w:t xml:space="preserve"> incluidos a</w:t>
      </w:r>
      <w:r w:rsidR="00B642C1" w:rsidRPr="004D01FD">
        <w:t>lgunos trabajos pendientes en el interior y en el exterior de</w:t>
      </w:r>
      <w:r w:rsidR="00F601D5" w:rsidRPr="004D01FD">
        <w:t xml:space="preserve"> la</w:t>
      </w:r>
      <w:r w:rsidR="00B642C1" w:rsidRPr="004D01FD">
        <w:t xml:space="preserve"> nueva sala de conferencias</w:t>
      </w:r>
      <w:r w:rsidR="009C15EC" w:rsidRPr="004D01FD">
        <w:t xml:space="preserve">.  </w:t>
      </w:r>
      <w:r w:rsidR="00F601D5" w:rsidRPr="004D01FD">
        <w:t>En total, las adiciones a edificios</w:t>
      </w:r>
      <w:r w:rsidR="00A23F45" w:rsidRPr="004D01FD">
        <w:t xml:space="preserve"> y construcciones ascendieron a </w:t>
      </w:r>
      <w:r w:rsidR="00F601D5" w:rsidRPr="004D01FD">
        <w:t>6,2 millones de francos su</w:t>
      </w:r>
      <w:r w:rsidR="00B642C1" w:rsidRPr="004D01FD">
        <w:t>izos en 2015</w:t>
      </w:r>
      <w:r w:rsidR="009C15EC" w:rsidRPr="004D01FD">
        <w:t xml:space="preserve">.  </w:t>
      </w:r>
      <w:r w:rsidR="00B642C1" w:rsidRPr="004D01FD">
        <w:t>También en 2015</w:t>
      </w:r>
      <w:r w:rsidR="00F601D5" w:rsidRPr="004D01FD">
        <w:t>, un experto independiente realizó una valoración actualizada de la propiedad de inversión de la OMPI, el edificio de la Unión de Madrid</w:t>
      </w:r>
      <w:r w:rsidR="009C15EC" w:rsidRPr="004D01FD">
        <w:t xml:space="preserve">.  </w:t>
      </w:r>
      <w:r w:rsidR="00F601D5" w:rsidRPr="004D01FD">
        <w:t>El resultado fue un incremento de su valor</w:t>
      </w:r>
      <w:r w:rsidR="0060465F" w:rsidRPr="004D01FD">
        <w:t xml:space="preserve"> razonable</w:t>
      </w:r>
      <w:r w:rsidR="008B6821" w:rsidRPr="004D01FD">
        <w:t xml:space="preserve"> de 1.</w:t>
      </w:r>
      <w:r w:rsidR="00F601D5" w:rsidRPr="004D01FD">
        <w:t>4</w:t>
      </w:r>
      <w:r w:rsidR="008B6821" w:rsidRPr="004D01FD">
        <w:t>00.000</w:t>
      </w:r>
      <w:r w:rsidR="00F601D5" w:rsidRPr="004D01FD">
        <w:t xml:space="preserve"> francos suizos</w:t>
      </w:r>
      <w:r w:rsidR="009C15EC" w:rsidRPr="004D01FD">
        <w:t xml:space="preserve">.  </w:t>
      </w:r>
      <w:r w:rsidR="00F601D5" w:rsidRPr="004D01FD">
        <w:t>El conjunto de acti</w:t>
      </w:r>
      <w:r w:rsidR="00B642C1" w:rsidRPr="004D01FD">
        <w:t>vos fijos de la Organización fue objeto de</w:t>
      </w:r>
      <w:r w:rsidR="00C65634" w:rsidRPr="004D01FD">
        <w:t xml:space="preserve"> </w:t>
      </w:r>
      <w:r w:rsidR="00F601D5" w:rsidRPr="004D01FD">
        <w:t>una depreciación y amortización totales de 11,1 millones de francos suizos.</w:t>
      </w:r>
    </w:p>
    <w:p w:rsidR="00ED7198" w:rsidRPr="004D01FD" w:rsidRDefault="007F615E" w:rsidP="007D1CB2">
      <w:pPr>
        <w:numPr>
          <w:ilvl w:val="0"/>
          <w:numId w:val="28"/>
        </w:numPr>
        <w:spacing w:after="220"/>
        <w:jc w:val="both"/>
        <w:rPr>
          <w:szCs w:val="22"/>
        </w:rPr>
      </w:pPr>
      <w:r w:rsidRPr="004D01FD">
        <w:t>En el siguiente cuadro se re</w:t>
      </w:r>
      <w:r w:rsidR="00B642C1" w:rsidRPr="004D01FD">
        <w:t>sumen los activos fijos propiedad de</w:t>
      </w:r>
      <w:r w:rsidRPr="004D01FD">
        <w:t xml:space="preserve"> la Organización</w:t>
      </w:r>
      <w:r w:rsidR="009C15EC" w:rsidRPr="004D01FD">
        <w:t xml:space="preserve">.  </w:t>
      </w:r>
      <w:r w:rsidRPr="004D01FD">
        <w:t>Con arreglo a las IPSAS, los terrenos y edificios se clasifican de forma distinta en función de la finalidad a la que se destinan o la naturaleza del derecho contractual o acuerdo</w:t>
      </w:r>
      <w:r w:rsidR="00F601D5" w:rsidRPr="004D01FD">
        <w:t xml:space="preserve"> en virtud del cual se poseen</w:t>
      </w:r>
      <w:r w:rsidR="009C15EC" w:rsidRPr="004D01FD">
        <w:t xml:space="preserve">.  </w:t>
      </w:r>
      <w:r w:rsidRPr="004D01FD">
        <w:t xml:space="preserve">Además de los terrenos y edificios </w:t>
      </w:r>
      <w:r w:rsidR="00713D4A" w:rsidRPr="004D01FD">
        <w:t xml:space="preserve">consignados </w:t>
      </w:r>
      <w:r w:rsidRPr="004D01FD">
        <w:t xml:space="preserve">como activos fijos en el cuadro siguiente, la Organización es arrendataria </w:t>
      </w:r>
      <w:r w:rsidR="00713D4A" w:rsidRPr="004D01FD">
        <w:t>de espacios, almacenes</w:t>
      </w:r>
      <w:r w:rsidRPr="004D01FD">
        <w:t xml:space="preserve"> e instalaciones</w:t>
      </w:r>
      <w:r w:rsidR="00713D4A" w:rsidRPr="004D01FD">
        <w:t xml:space="preserve"> adicionales en Ginebra, y de</w:t>
      </w:r>
      <w:r w:rsidRPr="004D01FD">
        <w:t xml:space="preserve"> algunas de sus oficinas en e</w:t>
      </w:r>
      <w:r w:rsidR="00F601D5" w:rsidRPr="004D01FD">
        <w:t>l exterior (véase la Nota 19)</w:t>
      </w:r>
      <w:r w:rsidR="009C15EC" w:rsidRPr="004D01FD">
        <w:t xml:space="preserve">.  </w:t>
      </w:r>
      <w:r w:rsidRPr="004D01FD">
        <w:t>Asimismo, la Organización disfruta de derechos de superficie sobre las parcelas en las que están ubicados dete</w:t>
      </w:r>
      <w:r w:rsidR="00F601D5" w:rsidRPr="004D01FD">
        <w:t>rminados edificios de su sede</w:t>
      </w:r>
      <w:r w:rsidR="009C15EC" w:rsidRPr="004D01FD">
        <w:t xml:space="preserve">.  </w:t>
      </w:r>
      <w:r w:rsidR="00713D4A" w:rsidRPr="004D01FD">
        <w:t>En los estados financieros no se le ha reconocido valor a t</w:t>
      </w:r>
      <w:r w:rsidRPr="004D01FD">
        <w:t xml:space="preserve">ales derechos, que se </w:t>
      </w:r>
      <w:r w:rsidR="00713D4A" w:rsidRPr="004D01FD">
        <w:t>adquirieron sin costo,</w:t>
      </w:r>
      <w:r w:rsidRPr="004D01FD">
        <w:t xml:space="preserve"> </w:t>
      </w:r>
      <w:r w:rsidR="00713D4A" w:rsidRPr="004D01FD">
        <w:t>pero sí figuran en ellos</w:t>
      </w:r>
      <w:r w:rsidRPr="004D01FD">
        <w:t xml:space="preserve"> (véase la Nota 8).</w:t>
      </w:r>
    </w:p>
    <w:p w:rsidR="00ED7198" w:rsidRPr="004D01FD" w:rsidRDefault="007F615E">
      <w:pPr>
        <w:keepNext/>
        <w:jc w:val="center"/>
        <w:rPr>
          <w:u w:val="single"/>
        </w:rPr>
      </w:pPr>
      <w:r w:rsidRPr="004D01FD">
        <w:rPr>
          <w:u w:val="single"/>
        </w:rPr>
        <w:lastRenderedPageBreak/>
        <w:t xml:space="preserve">Activos fijos </w:t>
      </w:r>
      <w:r w:rsidR="008036E2" w:rsidRPr="004D01FD">
        <w:rPr>
          <w:u w:val="single"/>
        </w:rPr>
        <w:t>al 31 de diciembre</w:t>
      </w:r>
      <w:r w:rsidR="00F601D5" w:rsidRPr="004D01FD">
        <w:rPr>
          <w:u w:val="single"/>
        </w:rPr>
        <w:t xml:space="preserve"> de 2015</w:t>
      </w:r>
    </w:p>
    <w:p w:rsidR="00ED7198" w:rsidRPr="004D01FD" w:rsidRDefault="00ED7198">
      <w:pPr>
        <w:keepNext/>
        <w:jc w:val="center"/>
        <w:rPr>
          <w:szCs w:val="22"/>
          <w:u w:val="single"/>
        </w:rPr>
      </w:pPr>
    </w:p>
    <w:p w:rsidR="00ED7198" w:rsidRPr="004D01FD" w:rsidRDefault="00FC716E">
      <w:pPr>
        <w:spacing w:after="220"/>
      </w:pPr>
      <w:r w:rsidRPr="004D01FD">
        <w:rPr>
          <w:noProof/>
          <w:lang w:val="en-US" w:eastAsia="en-US"/>
        </w:rPr>
        <w:drawing>
          <wp:inline distT="0" distB="0" distL="0" distR="0" wp14:anchorId="7AE7E375" wp14:editId="2D0E03FB">
            <wp:extent cx="5976620" cy="3157111"/>
            <wp:effectExtent l="0" t="0" r="5080" b="5715"/>
            <wp:docPr id="258" name="Imagen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76620" cy="3157111"/>
                    </a:xfrm>
                    <a:prstGeom prst="rect">
                      <a:avLst/>
                    </a:prstGeom>
                    <a:noFill/>
                    <a:ln>
                      <a:noFill/>
                    </a:ln>
                  </pic:spPr>
                </pic:pic>
              </a:graphicData>
            </a:graphic>
          </wp:inline>
        </w:drawing>
      </w:r>
    </w:p>
    <w:p w:rsidR="00ED7198" w:rsidRPr="004D01FD" w:rsidRDefault="00ED7198">
      <w:pPr>
        <w:spacing w:after="220"/>
        <w:rPr>
          <w:szCs w:val="22"/>
        </w:rPr>
      </w:pPr>
    </w:p>
    <w:p w:rsidR="00ED7198" w:rsidRPr="004D01FD" w:rsidRDefault="007F615E" w:rsidP="002754A3">
      <w:pPr>
        <w:numPr>
          <w:ilvl w:val="0"/>
          <w:numId w:val="28"/>
        </w:numPr>
        <w:spacing w:after="220"/>
        <w:jc w:val="both"/>
        <w:rPr>
          <w:szCs w:val="22"/>
        </w:rPr>
      </w:pPr>
      <w:r w:rsidRPr="004D01FD">
        <w:t xml:space="preserve">En el epígrafe de otros activos de la </w:t>
      </w:r>
      <w:r w:rsidR="006C5342" w:rsidRPr="004D01FD">
        <w:t>Organización, que ascienden a 69,7</w:t>
      </w:r>
      <w:r w:rsidRPr="004D01FD">
        <w:t xml:space="preserve"> millones de francos suizos, se incluyen las cuentas por cobrar, los inventar</w:t>
      </w:r>
      <w:r w:rsidR="006C5342" w:rsidRPr="004D01FD">
        <w:t>ios y los pagos anticipados</w:t>
      </w:r>
      <w:r w:rsidR="009C15EC" w:rsidRPr="004D01FD">
        <w:t xml:space="preserve">.  </w:t>
      </w:r>
      <w:r w:rsidRPr="004D01FD">
        <w:t>El saldo más importante son los deudores del Sistema del PCT</w:t>
      </w:r>
      <w:r w:rsidR="006C5342" w:rsidRPr="004D01FD">
        <w:t>, que representan un total de 40,9 mill</w:t>
      </w:r>
      <w:r w:rsidR="00FC716E" w:rsidRPr="004D01FD">
        <w:t>ones de francos suizos</w:t>
      </w:r>
      <w:r w:rsidR="009C15EC" w:rsidRPr="004D01FD">
        <w:t xml:space="preserve">.  </w:t>
      </w:r>
      <w:r w:rsidR="00FC716E" w:rsidRPr="004D01FD">
        <w:t xml:space="preserve">Las cantidades recogidas en esa rúbrica obedecen al considerable número </w:t>
      </w:r>
      <w:r w:rsidRPr="004D01FD">
        <w:t xml:space="preserve">de solicitudes PCT </w:t>
      </w:r>
      <w:r w:rsidR="00FC716E" w:rsidRPr="004D01FD">
        <w:t>presentadas ante Oficinas receptoras –</w:t>
      </w:r>
      <w:r w:rsidRPr="004D01FD">
        <w:t xml:space="preserve">posiblemente recibidas </w:t>
      </w:r>
      <w:r w:rsidR="00FC716E" w:rsidRPr="004D01FD">
        <w:t>ya por la OMPI– por las que la Organización no ha percibido</w:t>
      </w:r>
      <w:r w:rsidRPr="004D01FD">
        <w:t xml:space="preserve"> el pa</w:t>
      </w:r>
      <w:r w:rsidR="006C5342" w:rsidRPr="004D01FD">
        <w:t>go de la tasa correspondiente</w:t>
      </w:r>
      <w:r w:rsidR="009C15EC" w:rsidRPr="004D01FD">
        <w:t xml:space="preserve">.  </w:t>
      </w:r>
      <w:r w:rsidRPr="004D01FD">
        <w:t>El saldo de la partida de deudores de</w:t>
      </w:r>
      <w:r w:rsidR="00FC716E" w:rsidRPr="004D01FD">
        <w:t xml:space="preserve">l Sistema del PCT </w:t>
      </w:r>
      <w:r w:rsidR="005C7883" w:rsidRPr="004D01FD">
        <w:t xml:space="preserve">se </w:t>
      </w:r>
      <w:r w:rsidR="00FC716E" w:rsidRPr="004D01FD">
        <w:t>redujo</w:t>
      </w:r>
      <w:r w:rsidRPr="004D01FD">
        <w:t xml:space="preserve"> considerablemente en comparación con el año anterior, en el que a</w:t>
      </w:r>
      <w:r w:rsidR="006C5342" w:rsidRPr="004D01FD">
        <w:t>scendió a un total de 46,7 millones de francos suizos</w:t>
      </w:r>
      <w:r w:rsidR="009C15EC" w:rsidRPr="004D01FD">
        <w:t xml:space="preserve">.  </w:t>
      </w:r>
      <w:r w:rsidR="006C5342" w:rsidRPr="004D01FD">
        <w:t>Al final de 2014, en torno a un 16,0</w:t>
      </w:r>
      <w:r w:rsidRPr="004D01FD">
        <w:t>% de las solicitudes presentadas en los doce meses anteriore</w:t>
      </w:r>
      <w:r w:rsidR="006C5342" w:rsidRPr="004D01FD">
        <w:t>s no habían sido aún abonadas</w:t>
      </w:r>
      <w:r w:rsidR="009C15EC" w:rsidRPr="004D01FD">
        <w:t xml:space="preserve">.  </w:t>
      </w:r>
      <w:r w:rsidR="006C5342" w:rsidRPr="004D01FD">
        <w:t>Al final de 2015</w:t>
      </w:r>
      <w:r w:rsidRPr="004D01FD">
        <w:t>, ese porcent</w:t>
      </w:r>
      <w:r w:rsidR="006C5342" w:rsidRPr="004D01FD">
        <w:t xml:space="preserve">aje </w:t>
      </w:r>
      <w:r w:rsidR="00FC716E" w:rsidRPr="004D01FD">
        <w:t xml:space="preserve">descendió hasta situarse en torno al </w:t>
      </w:r>
      <w:r w:rsidR="006C5342" w:rsidRPr="004D01FD">
        <w:t>12,8%.</w:t>
      </w:r>
    </w:p>
    <w:p w:rsidR="00ED7198" w:rsidRPr="004D01FD" w:rsidRDefault="007F615E">
      <w:pPr>
        <w:rPr>
          <w:b/>
          <w:i/>
          <w:szCs w:val="22"/>
        </w:rPr>
      </w:pPr>
      <w:r w:rsidRPr="004D01FD">
        <w:rPr>
          <w:b/>
          <w:i/>
        </w:rPr>
        <w:t>Pasivos</w:t>
      </w:r>
    </w:p>
    <w:p w:rsidR="00ED7198" w:rsidRPr="004D01FD" w:rsidRDefault="00ED7198">
      <w:pPr>
        <w:rPr>
          <w:szCs w:val="22"/>
        </w:rPr>
      </w:pPr>
    </w:p>
    <w:p w:rsidR="00ED7198" w:rsidRPr="004D01FD" w:rsidRDefault="008036E2" w:rsidP="007D1CB2">
      <w:pPr>
        <w:numPr>
          <w:ilvl w:val="0"/>
          <w:numId w:val="28"/>
        </w:numPr>
        <w:spacing w:after="220"/>
        <w:jc w:val="both"/>
        <w:rPr>
          <w:szCs w:val="22"/>
        </w:rPr>
      </w:pPr>
      <w:r w:rsidRPr="004D01FD">
        <w:t>Al 31 de diciembre</w:t>
      </w:r>
      <w:r w:rsidR="006C5342" w:rsidRPr="004D01FD">
        <w:t xml:space="preserve"> de 2015, l</w:t>
      </w:r>
      <w:r w:rsidR="007F615E" w:rsidRPr="004D01FD">
        <w:t>as cuentas por pagar y los cobros anti</w:t>
      </w:r>
      <w:r w:rsidR="00AD524C" w:rsidRPr="004D01FD">
        <w:t>cipados representaban</w:t>
      </w:r>
      <w:r w:rsidR="006C5342" w:rsidRPr="004D01FD">
        <w:t xml:space="preserve"> en total 359,8</w:t>
      </w:r>
      <w:r w:rsidR="007F615E" w:rsidRPr="004D01FD">
        <w:t xml:space="preserve"> millones de francos suizos,</w:t>
      </w:r>
      <w:r w:rsidR="00AD524C" w:rsidRPr="004D01FD">
        <w:t xml:space="preserve"> </w:t>
      </w:r>
      <w:r w:rsidR="007F615E" w:rsidRPr="004D01FD">
        <w:t xml:space="preserve">principalmente ingresos diferidos por la tramitación </w:t>
      </w:r>
      <w:r w:rsidR="006C5342" w:rsidRPr="004D01FD">
        <w:t>de solicitudes internacionales con arreglo a los sis</w:t>
      </w:r>
      <w:r w:rsidR="00AD524C" w:rsidRPr="004D01FD">
        <w:t>temas del PCT, Madrid y La Haya</w:t>
      </w:r>
      <w:r w:rsidR="006C5342" w:rsidRPr="004D01FD">
        <w:t xml:space="preserve"> por un monto de 219,2 millones de francos suizos</w:t>
      </w:r>
      <w:r w:rsidR="00AD524C" w:rsidRPr="004D01FD">
        <w:t>, de los que 217,1 millones de francos suizos correspondían a</w:t>
      </w:r>
      <w:r w:rsidR="007F615E" w:rsidRPr="004D01FD">
        <w:t xml:space="preserve"> </w:t>
      </w:r>
      <w:r w:rsidR="006C5342" w:rsidRPr="004D01FD">
        <w:t xml:space="preserve">tasas del sistema </w:t>
      </w:r>
      <w:r w:rsidR="00AD524C" w:rsidRPr="004D01FD">
        <w:t>del PCT</w:t>
      </w:r>
      <w:r w:rsidR="009C15EC" w:rsidRPr="004D01FD">
        <w:t xml:space="preserve">.  </w:t>
      </w:r>
      <w:r w:rsidR="00AD524C" w:rsidRPr="004D01FD">
        <w:t>El reconocimiento de los</w:t>
      </w:r>
      <w:r w:rsidR="007F615E" w:rsidRPr="004D01FD">
        <w:t xml:space="preserve"> ingresos procedentes de tasas relativas a la tramitación de solicitudes internacionales </w:t>
      </w:r>
      <w:r w:rsidR="00AD524C" w:rsidRPr="004D01FD">
        <w:t xml:space="preserve">se difiere </w:t>
      </w:r>
      <w:r w:rsidR="007F615E" w:rsidRPr="004D01FD">
        <w:t>hasta que se publica la solicitud correspondiente</w:t>
      </w:r>
      <w:r w:rsidR="009C15EC" w:rsidRPr="004D01FD">
        <w:t xml:space="preserve">.  </w:t>
      </w:r>
      <w:r w:rsidR="00AD524C" w:rsidRPr="004D01FD">
        <w:t>En cualquier</w:t>
      </w:r>
      <w:r w:rsidR="007F615E" w:rsidRPr="004D01FD">
        <w:t xml:space="preserve"> </w:t>
      </w:r>
      <w:r w:rsidR="00AD524C" w:rsidRPr="004D01FD">
        <w:t xml:space="preserve">momento dado, existe un </w:t>
      </w:r>
      <w:r w:rsidR="007F615E" w:rsidRPr="004D01FD">
        <w:t xml:space="preserve">número de solicitudes PCT </w:t>
      </w:r>
      <w:r w:rsidR="00AD524C" w:rsidRPr="004D01FD">
        <w:t xml:space="preserve">presentadas </w:t>
      </w:r>
      <w:r w:rsidR="007F615E" w:rsidRPr="004D01FD">
        <w:t>ante Ofici</w:t>
      </w:r>
      <w:r w:rsidR="00AD524C" w:rsidRPr="004D01FD">
        <w:t xml:space="preserve">nas receptoras o ante la OMPI </w:t>
      </w:r>
      <w:r w:rsidR="007F615E" w:rsidRPr="004D01FD">
        <w:t>que t</w:t>
      </w:r>
      <w:r w:rsidR="006C5342" w:rsidRPr="004D01FD">
        <w:t>odavía no han sido publicadas</w:t>
      </w:r>
      <w:r w:rsidR="009C15EC" w:rsidRPr="004D01FD">
        <w:t xml:space="preserve">.  </w:t>
      </w:r>
      <w:r w:rsidR="00AD524C" w:rsidRPr="004D01FD">
        <w:t xml:space="preserve">Así, </w:t>
      </w:r>
      <w:r w:rsidR="007F615E" w:rsidRPr="004D01FD">
        <w:t xml:space="preserve">de </w:t>
      </w:r>
      <w:r w:rsidR="00AD524C" w:rsidRPr="004D01FD">
        <w:t xml:space="preserve">las </w:t>
      </w:r>
      <w:r w:rsidR="007F615E" w:rsidRPr="004D01FD">
        <w:t xml:space="preserve">solicitudes </w:t>
      </w:r>
      <w:r w:rsidR="00AD524C" w:rsidRPr="004D01FD">
        <w:t xml:space="preserve">presentadas en </w:t>
      </w:r>
      <w:r w:rsidR="006C5342" w:rsidRPr="004D01FD">
        <w:t>2014 o 2015</w:t>
      </w:r>
      <w:r w:rsidR="007F615E" w:rsidRPr="004D01FD">
        <w:t>, se estim</w:t>
      </w:r>
      <w:r w:rsidR="00664A74" w:rsidRPr="004D01FD">
        <w:t xml:space="preserve">a que </w:t>
      </w:r>
      <w:r w:rsidRPr="004D01FD">
        <w:t>al 31 de diciembre</w:t>
      </w:r>
      <w:r w:rsidR="00C65634" w:rsidRPr="004D01FD">
        <w:t xml:space="preserve"> de 2015</w:t>
      </w:r>
      <w:r w:rsidR="006C5342" w:rsidRPr="004D01FD">
        <w:t xml:space="preserve"> hay aproximadamente 155.534</w:t>
      </w:r>
      <w:r w:rsidR="00AD524C" w:rsidRPr="004D01FD">
        <w:t xml:space="preserve"> que todavía no se han publicado</w:t>
      </w:r>
      <w:r w:rsidR="009C15EC" w:rsidRPr="004D01FD">
        <w:t xml:space="preserve">.  </w:t>
      </w:r>
      <w:r w:rsidR="00AD524C" w:rsidRPr="004D01FD">
        <w:t>Al final del año precedente (2014), unas</w:t>
      </w:r>
      <w:r w:rsidR="006C5342" w:rsidRPr="004D01FD">
        <w:t xml:space="preserve"> 145.157</w:t>
      </w:r>
      <w:r w:rsidR="00664A74" w:rsidRPr="004D01FD">
        <w:t xml:space="preserve"> solicitudes presentadas en 2013 o 2014 estaban pendientes de publicación, y el saldo de ingresos diferidos por tasas del PCT era de 199,7 millones de francos suizos.</w:t>
      </w:r>
    </w:p>
    <w:p w:rsidR="00ED7198" w:rsidRPr="004D01FD" w:rsidRDefault="00AD524C" w:rsidP="007D1CB2">
      <w:pPr>
        <w:numPr>
          <w:ilvl w:val="0"/>
          <w:numId w:val="28"/>
        </w:numPr>
        <w:spacing w:after="220"/>
        <w:jc w:val="both"/>
        <w:rPr>
          <w:szCs w:val="22"/>
        </w:rPr>
      </w:pPr>
      <w:r w:rsidRPr="004D01FD">
        <w:t>El pasivo por</w:t>
      </w:r>
      <w:r w:rsidR="007F615E" w:rsidRPr="004D01FD">
        <w:t xml:space="preserve"> benefici</w:t>
      </w:r>
      <w:r w:rsidR="00664A74" w:rsidRPr="004D01FD">
        <w:t>os a los empleados asciende a 171,5</w:t>
      </w:r>
      <w:r w:rsidR="007F615E" w:rsidRPr="004D01FD">
        <w:t xml:space="preserve"> millones de francos suizos y está constituido en su mayor parte por el pasivo relativo al </w:t>
      </w:r>
      <w:r w:rsidR="004E381B" w:rsidRPr="004D01FD">
        <w:t>seguro médico después de la separación del servicio</w:t>
      </w:r>
      <w:r w:rsidR="00664A74" w:rsidRPr="004D01FD">
        <w:t>, que asciende a 137,2</w:t>
      </w:r>
      <w:r w:rsidR="007F615E" w:rsidRPr="004D01FD">
        <w:t> millones de f</w:t>
      </w:r>
      <w:r w:rsidR="00664A74" w:rsidRPr="004D01FD">
        <w:t>rancos suizos y representa el 80,0</w:t>
      </w:r>
      <w:r w:rsidR="00331498" w:rsidRPr="004D01FD">
        <w:t>% del pasivo total por</w:t>
      </w:r>
      <w:r w:rsidR="007F615E" w:rsidRPr="004D01FD">
        <w:t xml:space="preserve"> beneficios a los empl</w:t>
      </w:r>
      <w:r w:rsidR="00664A74" w:rsidRPr="004D01FD">
        <w:t xml:space="preserve">eados </w:t>
      </w:r>
      <w:r w:rsidR="008036E2" w:rsidRPr="004D01FD">
        <w:t>al 31 de diciembre</w:t>
      </w:r>
      <w:r w:rsidR="00664A74" w:rsidRPr="004D01FD">
        <w:t xml:space="preserve"> de 2015</w:t>
      </w:r>
      <w:r w:rsidR="009C15EC" w:rsidRPr="004D01FD">
        <w:t xml:space="preserve">.  </w:t>
      </w:r>
      <w:r w:rsidR="007F615E" w:rsidRPr="004D01FD">
        <w:t>El pasivo relativo al seguro médico después de la separació</w:t>
      </w:r>
      <w:r w:rsidR="00664A74" w:rsidRPr="004D01FD">
        <w:t>n del servicio ha aumentado en 9</w:t>
      </w:r>
      <w:r w:rsidR="007F615E" w:rsidRPr="004D01FD">
        <w:t>,3 millones de fra</w:t>
      </w:r>
      <w:r w:rsidR="00081B37" w:rsidRPr="004D01FD">
        <w:t xml:space="preserve">ncos </w:t>
      </w:r>
      <w:r w:rsidR="00081B37" w:rsidRPr="004D01FD">
        <w:lastRenderedPageBreak/>
        <w:t xml:space="preserve">suizos con respecto a </w:t>
      </w:r>
      <w:r w:rsidR="00664A74" w:rsidRPr="004D01FD">
        <w:t>2014</w:t>
      </w:r>
      <w:r w:rsidR="009C15EC" w:rsidRPr="004D01FD">
        <w:t xml:space="preserve">.  </w:t>
      </w:r>
      <w:r w:rsidR="007F615E" w:rsidRPr="004D01FD">
        <w:t xml:space="preserve">El pasivo es calculado por un actuario independiente y refleja el costo </w:t>
      </w:r>
      <w:r w:rsidR="00331498" w:rsidRPr="004D01FD">
        <w:t xml:space="preserve">futuro </w:t>
      </w:r>
      <w:r w:rsidR="007F615E" w:rsidRPr="004D01FD">
        <w:t xml:space="preserve">total de la parte que la Organización </w:t>
      </w:r>
      <w:r w:rsidR="00331498" w:rsidRPr="004D01FD">
        <w:t>habrá de abonar por</w:t>
      </w:r>
      <w:r w:rsidR="007F615E" w:rsidRPr="004D01FD">
        <w:t xml:space="preserve"> las primas de</w:t>
      </w:r>
      <w:r w:rsidR="00664A74" w:rsidRPr="004D01FD">
        <w:t>l</w:t>
      </w:r>
      <w:r w:rsidR="007F615E" w:rsidRPr="004D01FD">
        <w:t xml:space="preserve"> seguro médico</w:t>
      </w:r>
      <w:r w:rsidR="00664A74" w:rsidRPr="004D01FD">
        <w:t xml:space="preserve"> colectivo</w:t>
      </w:r>
      <w:r w:rsidR="007F615E" w:rsidRPr="004D01FD">
        <w:t xml:space="preserve"> de los funcionarios de la OMPI ya jubi</w:t>
      </w:r>
      <w:r w:rsidR="00331498" w:rsidRPr="004D01FD">
        <w:t xml:space="preserve">lados y </w:t>
      </w:r>
      <w:r w:rsidR="007F615E" w:rsidRPr="004D01FD">
        <w:t>el número previsto de miembros del personal en activo que se jubilarán en el futuro.</w:t>
      </w:r>
    </w:p>
    <w:p w:rsidR="00ED7198" w:rsidRPr="004D01FD" w:rsidRDefault="00331498">
      <w:pPr>
        <w:spacing w:after="220"/>
        <w:jc w:val="center"/>
        <w:rPr>
          <w:szCs w:val="22"/>
          <w:u w:val="single"/>
        </w:rPr>
      </w:pPr>
      <w:r w:rsidRPr="004D01FD">
        <w:rPr>
          <w:u w:val="single"/>
        </w:rPr>
        <w:t>Composición del pasivo por</w:t>
      </w:r>
      <w:r w:rsidR="007F615E" w:rsidRPr="004D01FD">
        <w:rPr>
          <w:u w:val="single"/>
        </w:rPr>
        <w:t xml:space="preserve"> beneficios a los empleados </w:t>
      </w:r>
      <w:r w:rsidR="008036E2" w:rsidRPr="004D01FD">
        <w:rPr>
          <w:u w:val="single"/>
        </w:rPr>
        <w:t>al 31 de diciembre</w:t>
      </w:r>
      <w:r w:rsidR="007F615E" w:rsidRPr="004D01FD">
        <w:rPr>
          <w:u w:val="single"/>
        </w:rPr>
        <w:t xml:space="preserve"> de 2</w:t>
      </w:r>
      <w:r w:rsidR="00664A74" w:rsidRPr="004D01FD">
        <w:rPr>
          <w:u w:val="single"/>
        </w:rPr>
        <w:t>015</w:t>
      </w:r>
      <w:r w:rsidR="007F615E" w:rsidRPr="004D01FD">
        <w:rPr>
          <w:u w:val="single"/>
        </w:rPr>
        <w:t xml:space="preserve"> </w:t>
      </w:r>
    </w:p>
    <w:p w:rsidR="00ED7198" w:rsidRPr="004D01FD" w:rsidRDefault="00331498">
      <w:r w:rsidRPr="004D01FD">
        <w:rPr>
          <w:noProof/>
          <w:lang w:val="en-US" w:eastAsia="en-US"/>
        </w:rPr>
        <w:drawing>
          <wp:inline distT="0" distB="0" distL="0" distR="0" wp14:anchorId="0DBB6D0F" wp14:editId="6A5386C1">
            <wp:extent cx="5976620" cy="2244597"/>
            <wp:effectExtent l="0" t="0" r="5080" b="3810"/>
            <wp:docPr id="259" name="Imagen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76620" cy="2244597"/>
                    </a:xfrm>
                    <a:prstGeom prst="rect">
                      <a:avLst/>
                    </a:prstGeom>
                    <a:noFill/>
                    <a:ln>
                      <a:noFill/>
                    </a:ln>
                  </pic:spPr>
                </pic:pic>
              </a:graphicData>
            </a:graphic>
          </wp:inline>
        </w:drawing>
      </w:r>
    </w:p>
    <w:p w:rsidR="00ED7198" w:rsidRPr="004D01FD" w:rsidRDefault="00ED7198">
      <w:pPr>
        <w:rPr>
          <w:szCs w:val="22"/>
        </w:rPr>
      </w:pPr>
    </w:p>
    <w:p w:rsidR="00ED7198" w:rsidRPr="004D01FD" w:rsidRDefault="007F615E" w:rsidP="007D1CB2">
      <w:pPr>
        <w:numPr>
          <w:ilvl w:val="0"/>
          <w:numId w:val="28"/>
        </w:numPr>
        <w:jc w:val="both"/>
        <w:rPr>
          <w:szCs w:val="22"/>
        </w:rPr>
      </w:pPr>
      <w:r w:rsidRPr="004D01FD">
        <w:t>El pasivo relativo al seguro médico después de la separación del servicio ha registrado incremento</w:t>
      </w:r>
      <w:r w:rsidR="00081B37" w:rsidRPr="004D01FD">
        <w:t>s constantes en los últimos siete</w:t>
      </w:r>
      <w:r w:rsidRPr="004D01FD">
        <w:t xml:space="preserve"> años y, según las estimacion</w:t>
      </w:r>
      <w:r w:rsidR="00331498" w:rsidRPr="004D01FD">
        <w:t>es actuariales, se prevé que es</w:t>
      </w:r>
      <w:r w:rsidRPr="004D01FD">
        <w:t>a tende</w:t>
      </w:r>
      <w:r w:rsidR="00081B37" w:rsidRPr="004D01FD">
        <w:t>ncia se mantenga en el futuro</w:t>
      </w:r>
      <w:r w:rsidR="009C15EC" w:rsidRPr="004D01FD">
        <w:t xml:space="preserve">.  </w:t>
      </w:r>
      <w:r w:rsidRPr="004D01FD">
        <w:t xml:space="preserve">Dicho pasivo se incrementa cada año por los costos </w:t>
      </w:r>
      <w:r w:rsidR="00081B37" w:rsidRPr="004D01FD">
        <w:t>corrientes de servicio y los costos de</w:t>
      </w:r>
      <w:r w:rsidRPr="004D01FD">
        <w:t xml:space="preserve"> intereses, y se reduce cada año por los beneficios</w:t>
      </w:r>
      <w:r w:rsidR="00081B37" w:rsidRPr="004D01FD">
        <w:t xml:space="preserve"> abonados por la Organización</w:t>
      </w:r>
      <w:r w:rsidR="009C15EC" w:rsidRPr="004D01FD">
        <w:t xml:space="preserve">.  </w:t>
      </w:r>
      <w:r w:rsidR="00081B37" w:rsidRPr="004D01FD">
        <w:t>Los costos corrientes de servicio</w:t>
      </w:r>
      <w:r w:rsidRPr="004D01FD">
        <w:t xml:space="preserve"> representan </w:t>
      </w:r>
      <w:r w:rsidR="00081B37" w:rsidRPr="004D01FD">
        <w:t>la incidencia neta de los empleados en servicio durante el año</w:t>
      </w:r>
      <w:r w:rsidR="009C15EC" w:rsidRPr="004D01FD">
        <w:t xml:space="preserve">;  </w:t>
      </w:r>
      <w:r w:rsidR="00081B37" w:rsidRPr="004D01FD">
        <w:t>l</w:t>
      </w:r>
      <w:r w:rsidRPr="004D01FD">
        <w:t xml:space="preserve">os </w:t>
      </w:r>
      <w:r w:rsidR="00081B37" w:rsidRPr="004D01FD">
        <w:t xml:space="preserve">costos de intereses, la obligación generada por el hecho de que cada miembro del personal en activo está un año más cerca de alcanzar la edad que da derecho a participar en el </w:t>
      </w:r>
      <w:r w:rsidR="004E381B" w:rsidRPr="004D01FD">
        <w:t>seguro médico después de la separación del servicio</w:t>
      </w:r>
      <w:r w:rsidR="009C15EC" w:rsidRPr="004D01FD">
        <w:t xml:space="preserve">.  </w:t>
      </w:r>
      <w:r w:rsidRPr="004D01FD">
        <w:t>Los beneficios pagados por la Organización cada año equivalen a las contribuciones mensuales (actualmente un 65,0% de las primas) que la Organización aporta por los jubilados que participan en el seguro médico después de la separación del servicio</w:t>
      </w:r>
      <w:r w:rsidR="009C15EC" w:rsidRPr="004D01FD">
        <w:t xml:space="preserve">.  </w:t>
      </w:r>
      <w:r w:rsidRPr="004D01FD">
        <w:t>Así pues, el perfil demográfico del personal de la OMPI y la proporción entre el personal en activo y el personal jubilado tienen un efecto significati</w:t>
      </w:r>
      <w:r w:rsidR="00081B37" w:rsidRPr="004D01FD">
        <w:t>vo en la variación del pasivo</w:t>
      </w:r>
      <w:r w:rsidR="009C15EC" w:rsidRPr="004D01FD">
        <w:t xml:space="preserve">.  </w:t>
      </w:r>
    </w:p>
    <w:p w:rsidR="00ED7198" w:rsidRPr="004D01FD" w:rsidRDefault="00ED7198">
      <w:pPr>
        <w:jc w:val="both"/>
        <w:rPr>
          <w:szCs w:val="22"/>
        </w:rPr>
      </w:pPr>
    </w:p>
    <w:p w:rsidR="00ED7198" w:rsidRPr="004D01FD" w:rsidRDefault="007F615E" w:rsidP="002754A3">
      <w:pPr>
        <w:jc w:val="center"/>
        <w:rPr>
          <w:u w:val="single"/>
        </w:rPr>
      </w:pPr>
      <w:r w:rsidRPr="004D01FD">
        <w:rPr>
          <w:u w:val="single"/>
        </w:rPr>
        <w:t>Variación del pasivo relativo al seguro médico después de la separac</w:t>
      </w:r>
      <w:r w:rsidR="00FE759D" w:rsidRPr="004D01FD">
        <w:rPr>
          <w:u w:val="single"/>
        </w:rPr>
        <w:t xml:space="preserve">ión del </w:t>
      </w:r>
      <w:r w:rsidR="00FE759D" w:rsidRPr="004D01FD">
        <w:rPr>
          <w:u w:val="single"/>
        </w:rPr>
        <w:br/>
        <w:t>servicio</w:t>
      </w:r>
      <w:r w:rsidR="000A3787" w:rsidRPr="004D01FD">
        <w:rPr>
          <w:u w:val="single"/>
        </w:rPr>
        <w:t xml:space="preserve"> </w:t>
      </w:r>
      <w:r w:rsidR="00FE759D" w:rsidRPr="004D01FD">
        <w:rPr>
          <w:u w:val="single"/>
        </w:rPr>
        <w:t xml:space="preserve">en 2009 </w:t>
      </w:r>
      <w:r w:rsidR="002754A3" w:rsidRPr="004D01FD">
        <w:rPr>
          <w:u w:val="single"/>
        </w:rPr>
        <w:t>–</w:t>
      </w:r>
      <w:r w:rsidR="00FE759D" w:rsidRPr="004D01FD">
        <w:rPr>
          <w:u w:val="single"/>
        </w:rPr>
        <w:t xml:space="preserve"> 2019</w:t>
      </w:r>
    </w:p>
    <w:p w:rsidR="002754A3" w:rsidRPr="004D01FD" w:rsidRDefault="002754A3" w:rsidP="002754A3">
      <w:pPr>
        <w:jc w:val="center"/>
        <w:rPr>
          <w:u w:val="single"/>
        </w:rPr>
      </w:pPr>
    </w:p>
    <w:p w:rsidR="00ED7198" w:rsidRPr="004D01FD" w:rsidRDefault="00D33193" w:rsidP="002754A3">
      <w:r w:rsidRPr="004D01FD">
        <w:rPr>
          <w:noProof/>
          <w:lang w:val="en-US" w:eastAsia="en-US"/>
        </w:rPr>
        <w:drawing>
          <wp:inline distT="0" distB="0" distL="0" distR="0" wp14:anchorId="21657DB2" wp14:editId="4D93D880">
            <wp:extent cx="5684644" cy="2844000"/>
            <wp:effectExtent l="0" t="0" r="0" b="0"/>
            <wp:docPr id="109" name="Imagen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84644" cy="2844000"/>
                    </a:xfrm>
                    <a:prstGeom prst="rect">
                      <a:avLst/>
                    </a:prstGeom>
                    <a:noFill/>
                  </pic:spPr>
                </pic:pic>
              </a:graphicData>
            </a:graphic>
          </wp:inline>
        </w:drawing>
      </w:r>
    </w:p>
    <w:p w:rsidR="00ED7198" w:rsidRPr="004D01FD" w:rsidRDefault="00ED7198"/>
    <w:p w:rsidR="00ED7198" w:rsidRPr="004D01FD" w:rsidRDefault="007F615E" w:rsidP="007D1CB2">
      <w:pPr>
        <w:numPr>
          <w:ilvl w:val="0"/>
          <w:numId w:val="28"/>
        </w:numPr>
        <w:jc w:val="both"/>
        <w:rPr>
          <w:szCs w:val="22"/>
        </w:rPr>
      </w:pPr>
      <w:r w:rsidRPr="004D01FD">
        <w:t>Los cálculos efectuados por el actuario independiente parten de una serie de hipótesis actuariales, tales como la tasa de descuento, las tasas tendenciales de los costos médicos, los índices de rotación del personal y las tasas de mortalidad</w:t>
      </w:r>
      <w:r w:rsidR="009C15EC" w:rsidRPr="004D01FD">
        <w:t xml:space="preserve">.  </w:t>
      </w:r>
      <w:r w:rsidRPr="004D01FD">
        <w:t>Las variaciones interanuales de tales hipótesis dan lugar a ganancias y pérdidas actuariales</w:t>
      </w:r>
      <w:r w:rsidR="009C15EC" w:rsidRPr="004D01FD">
        <w:t xml:space="preserve">.  </w:t>
      </w:r>
      <w:r w:rsidRPr="004D01FD">
        <w:t>Con arreglo a las IPSAS, la OMPI aplica el método de la banda de fluctuació</w:t>
      </w:r>
      <w:r w:rsidR="00331498" w:rsidRPr="004D01FD">
        <w:t>n al tratamiento contable de es</w:t>
      </w:r>
      <w:r w:rsidRPr="004D01FD">
        <w:t>as ganancias y pérdidas actuariales, lo que supone que no son reconocidas de inmediato en los estados financieros</w:t>
      </w:r>
      <w:r w:rsidR="009C15EC" w:rsidRPr="004D01FD">
        <w:t xml:space="preserve">.  </w:t>
      </w:r>
      <w:r w:rsidRPr="004D01FD">
        <w:t xml:space="preserve">Es preciso indicar que las Normas Internacionales de Información Financiera (NIIF) </w:t>
      </w:r>
      <w:r w:rsidR="00331498" w:rsidRPr="004D01FD">
        <w:t xml:space="preserve">vienen de suprimir </w:t>
      </w:r>
      <w:r w:rsidRPr="004D01FD">
        <w:t>el método de la banda de fluctuación como forma de diferir el reconocimiento</w:t>
      </w:r>
      <w:r w:rsidR="00331498" w:rsidRPr="004D01FD">
        <w:t xml:space="preserve"> de es</w:t>
      </w:r>
      <w:r w:rsidR="00D33193" w:rsidRPr="004D01FD">
        <w:t>as ganancias y pérdidas</w:t>
      </w:r>
      <w:r w:rsidR="009C15EC" w:rsidRPr="004D01FD">
        <w:t xml:space="preserve">.  </w:t>
      </w:r>
      <w:r w:rsidR="00D33193" w:rsidRPr="004D01FD">
        <w:t xml:space="preserve">En enero de 2016, la IPSASB publicó </w:t>
      </w:r>
      <w:r w:rsidR="00DE5DB9" w:rsidRPr="004D01FD">
        <w:t>un borrador de consulta para proponer</w:t>
      </w:r>
      <w:r w:rsidR="00D33193" w:rsidRPr="004D01FD">
        <w:t xml:space="preserve"> modificaciones a la norma IPSAS 25</w:t>
      </w:r>
      <w:r w:rsidR="00DE5DB9" w:rsidRPr="004D01FD">
        <w:t xml:space="preserve"> (Beneficios a los empleados, incluida la eli</w:t>
      </w:r>
      <w:r w:rsidR="00331498" w:rsidRPr="004D01FD">
        <w:t>minación del método de la banda de fluctuación</w:t>
      </w:r>
      <w:r w:rsidR="00DE5DB9" w:rsidRPr="004D01FD">
        <w:t>)</w:t>
      </w:r>
      <w:r w:rsidR="009C15EC" w:rsidRPr="004D01FD">
        <w:t xml:space="preserve">.  </w:t>
      </w:r>
      <w:r w:rsidR="00DE5DB9" w:rsidRPr="004D01FD">
        <w:t>Si se aprueba finalmente esa enmienda</w:t>
      </w:r>
      <w:r w:rsidR="00DE5DB9" w:rsidRPr="004D01FD">
        <w:rPr>
          <w:szCs w:val="22"/>
        </w:rPr>
        <w:t xml:space="preserve">, </w:t>
      </w:r>
      <w:r w:rsidRPr="004D01FD">
        <w:t>el pasivo relativo al seguro médico después de la separación del servicio reconocido en el estado de</w:t>
      </w:r>
      <w:r w:rsidR="00DE5DB9" w:rsidRPr="004D01FD">
        <w:t xml:space="preserve"> la situación financiera estaría sujeto a</w:t>
      </w:r>
      <w:r w:rsidRPr="004D01FD">
        <w:t xml:space="preserve"> una volatilidad muy super</w:t>
      </w:r>
      <w:r w:rsidR="00DE5DB9" w:rsidRPr="004D01FD">
        <w:t>ior</w:t>
      </w:r>
      <w:r w:rsidR="009C15EC" w:rsidRPr="004D01FD">
        <w:t xml:space="preserve">.  </w:t>
      </w:r>
      <w:r w:rsidR="008036E2" w:rsidRPr="004D01FD">
        <w:t>Al 31 de diciembre</w:t>
      </w:r>
      <w:r w:rsidR="00AA39D6" w:rsidRPr="004D01FD">
        <w:t xml:space="preserve"> de </w:t>
      </w:r>
      <w:r w:rsidR="00DE5DB9" w:rsidRPr="004D01FD">
        <w:t>2015</w:t>
      </w:r>
      <w:r w:rsidRPr="004D01FD">
        <w:t>, las pérdidas actuariales acumuladas no reconocidas de la OMPI relacionadas con el seguro médico después de la separa</w:t>
      </w:r>
      <w:r w:rsidR="00DE5DB9" w:rsidRPr="004D01FD">
        <w:t>ción del servicio ascendían a 78,8</w:t>
      </w:r>
      <w:r w:rsidRPr="004D01FD">
        <w:t xml:space="preserve"> millones de francos suizos.</w:t>
      </w:r>
    </w:p>
    <w:p w:rsidR="00ED7198" w:rsidRPr="004D01FD" w:rsidRDefault="00ED7198">
      <w:pPr>
        <w:jc w:val="both"/>
        <w:rPr>
          <w:szCs w:val="22"/>
        </w:rPr>
      </w:pPr>
    </w:p>
    <w:p w:rsidR="00ED7198" w:rsidRPr="004D01FD" w:rsidRDefault="007F615E" w:rsidP="007D1CB2">
      <w:pPr>
        <w:numPr>
          <w:ilvl w:val="0"/>
          <w:numId w:val="28"/>
        </w:numPr>
        <w:jc w:val="both"/>
        <w:rPr>
          <w:szCs w:val="22"/>
        </w:rPr>
      </w:pPr>
      <w:r w:rsidRPr="004D01FD">
        <w:t xml:space="preserve">Los </w:t>
      </w:r>
      <w:r w:rsidR="006C7B40" w:rsidRPr="004D01FD">
        <w:t>empréstitos incluyen</w:t>
      </w:r>
      <w:r w:rsidR="00DE5DB9" w:rsidRPr="004D01FD">
        <w:t xml:space="preserve"> el préstamo de la FIPOI (19,6 millones de francos suizos) y </w:t>
      </w:r>
      <w:r w:rsidRPr="004D01FD">
        <w:t>el p</w:t>
      </w:r>
      <w:r w:rsidR="00DE5DB9" w:rsidRPr="004D01FD">
        <w:t>réstamo de BCG/BCV</w:t>
      </w:r>
      <w:r w:rsidRPr="004D01FD">
        <w:t xml:space="preserve"> para la cons</w:t>
      </w:r>
      <w:r w:rsidR="00DE5DB9" w:rsidRPr="004D01FD">
        <w:t>trucción del nuevo edificio (90,4 millones de francos suizos)</w:t>
      </w:r>
      <w:r w:rsidR="009C15EC" w:rsidRPr="004D01FD">
        <w:t xml:space="preserve">.  </w:t>
      </w:r>
      <w:r w:rsidR="00DE5DB9" w:rsidRPr="004D01FD">
        <w:t>En 2015, los reembolsos totales de</w:t>
      </w:r>
      <w:r w:rsidRPr="004D01FD">
        <w:t xml:space="preserve"> capital de esos prést</w:t>
      </w:r>
      <w:r w:rsidR="006C7B40" w:rsidRPr="004D01FD">
        <w:t>amos representaron un monto global de</w:t>
      </w:r>
      <w:r w:rsidR="00DE5DB9" w:rsidRPr="004D01FD">
        <w:t> 29,2</w:t>
      </w:r>
      <w:r w:rsidRPr="004D01FD">
        <w:t xml:space="preserve"> millones de francos </w:t>
      </w:r>
      <w:r w:rsidR="00DE5DB9" w:rsidRPr="004D01FD">
        <w:t>suizos</w:t>
      </w:r>
      <w:r w:rsidR="009C15EC" w:rsidRPr="004D01FD">
        <w:t xml:space="preserve">.  </w:t>
      </w:r>
      <w:r w:rsidRPr="004D01FD">
        <w:t>En noviembre de 2015,</w:t>
      </w:r>
      <w:r w:rsidR="00DE5DB9" w:rsidRPr="004D01FD">
        <w:t xml:space="preserve"> la Organización efectuó</w:t>
      </w:r>
      <w:r w:rsidRPr="004D01FD">
        <w:t xml:space="preserve"> el primer reembolso previsto </w:t>
      </w:r>
      <w:r w:rsidR="006C7B40" w:rsidRPr="004D01FD">
        <w:t xml:space="preserve">–24 millones de francos suizos– </w:t>
      </w:r>
      <w:r w:rsidRPr="004D01FD">
        <w:t>para la amortización del préstamo concedido por BCG/BCV para la construcción del nuevo edificio</w:t>
      </w:r>
      <w:r w:rsidR="009C15EC" w:rsidRPr="004D01FD">
        <w:t xml:space="preserve">.  </w:t>
      </w:r>
      <w:r w:rsidR="006C7B40" w:rsidRPr="004D01FD">
        <w:t>E</w:t>
      </w:r>
      <w:r w:rsidRPr="004D01FD">
        <w:t>l epígrafe de o</w:t>
      </w:r>
      <w:r w:rsidR="006C7B40" w:rsidRPr="004D01FD">
        <w:t>tros pasivos, que asciende a</w:t>
      </w:r>
      <w:r w:rsidR="00DE5DB9" w:rsidRPr="004D01FD">
        <w:t xml:space="preserve"> un total de 56,6</w:t>
      </w:r>
      <w:r w:rsidRPr="004D01FD">
        <w:t xml:space="preserve"> millones de francos suizos, </w:t>
      </w:r>
      <w:r w:rsidR="006C7B40" w:rsidRPr="004D01FD">
        <w:t xml:space="preserve">recoge </w:t>
      </w:r>
      <w:r w:rsidRPr="004D01FD">
        <w:t xml:space="preserve">principalmente cuentas corrientes mantenidas en nombre de solicitantes y partes </w:t>
      </w:r>
      <w:r w:rsidR="00DE5DB9" w:rsidRPr="004D01FD">
        <w:t>contratantes, por un valor de 55,8</w:t>
      </w:r>
      <w:r w:rsidRPr="004D01FD">
        <w:t xml:space="preserve"> millones de francos suizos, y consignaciones para cost</w:t>
      </w:r>
      <w:r w:rsidR="00DE5DB9" w:rsidRPr="004D01FD">
        <w:t>as procesales, por un valor de 8</w:t>
      </w:r>
      <w:r w:rsidRPr="004D01FD">
        <w:t>00.000 francos suizos.</w:t>
      </w:r>
    </w:p>
    <w:p w:rsidR="00ED7198" w:rsidRPr="004D01FD" w:rsidRDefault="00ED7198">
      <w:pPr>
        <w:jc w:val="both"/>
        <w:rPr>
          <w:b/>
        </w:rPr>
      </w:pPr>
    </w:p>
    <w:p w:rsidR="00ED7198" w:rsidRPr="004D01FD" w:rsidRDefault="007F615E">
      <w:pPr>
        <w:jc w:val="both"/>
        <w:rPr>
          <w:b/>
        </w:rPr>
      </w:pPr>
      <w:r w:rsidRPr="004D01FD">
        <w:rPr>
          <w:b/>
        </w:rPr>
        <w:t>Flujo de efectivo</w:t>
      </w:r>
    </w:p>
    <w:p w:rsidR="00ED7198" w:rsidRPr="004D01FD" w:rsidRDefault="00ED7198">
      <w:pPr>
        <w:jc w:val="both"/>
        <w:rPr>
          <w:b/>
          <w:szCs w:val="22"/>
        </w:rPr>
      </w:pPr>
    </w:p>
    <w:p w:rsidR="00ED7198" w:rsidRPr="004D01FD" w:rsidRDefault="00544FA8" w:rsidP="007D1CB2">
      <w:pPr>
        <w:pStyle w:val="ONUME"/>
        <w:numPr>
          <w:ilvl w:val="0"/>
          <w:numId w:val="28"/>
        </w:numPr>
        <w:spacing w:after="0"/>
        <w:jc w:val="both"/>
        <w:rPr>
          <w:szCs w:val="22"/>
        </w:rPr>
      </w:pPr>
      <w:r w:rsidRPr="004D01FD">
        <w:t>El 31 de diciembre de 2015</w:t>
      </w:r>
      <w:r w:rsidR="006C7B40" w:rsidRPr="004D01FD">
        <w:t>, la Organización contaba con</w:t>
      </w:r>
      <w:r w:rsidRPr="004D01FD">
        <w:t xml:space="preserve"> un saldo de efectivo de 489</w:t>
      </w:r>
      <w:r w:rsidR="007F615E" w:rsidRPr="004D01FD">
        <w:t xml:space="preserve">,5 millones de </w:t>
      </w:r>
      <w:r w:rsidRPr="004D01FD">
        <w:t>francos suizos, frente a los 474,5</w:t>
      </w:r>
      <w:r w:rsidR="006C7B40" w:rsidRPr="004D01FD">
        <w:t xml:space="preserve"> millones de francos suizos de</w:t>
      </w:r>
      <w:r w:rsidR="007F615E" w:rsidRPr="004D01FD">
        <w:t xml:space="preserve"> 31 de diciembre d</w:t>
      </w:r>
      <w:r w:rsidR="00AA39D6" w:rsidRPr="004D01FD">
        <w:t>e </w:t>
      </w:r>
      <w:r w:rsidRPr="004D01FD">
        <w:t>2014</w:t>
      </w:r>
      <w:r w:rsidR="009C15EC" w:rsidRPr="004D01FD">
        <w:t xml:space="preserve">.  </w:t>
      </w:r>
      <w:r w:rsidR="007F615E" w:rsidRPr="004D01FD">
        <w:t>Lo</w:t>
      </w:r>
      <w:r w:rsidR="006C7B40" w:rsidRPr="004D01FD">
        <w:t>s saldos de efectivo totales llevan</w:t>
      </w:r>
      <w:r w:rsidRPr="004D01FD">
        <w:t xml:space="preserve"> aumentando desde 2011</w:t>
      </w:r>
      <w:r w:rsidR="009C15EC" w:rsidRPr="004D01FD">
        <w:t xml:space="preserve">.  </w:t>
      </w:r>
      <w:r w:rsidRPr="004D01FD">
        <w:t>Entre 2014 y 2015, se registró un incremento de 15,0 millones de francos suizos, a pe</w:t>
      </w:r>
      <w:r w:rsidR="00AA39D6" w:rsidRPr="004D01FD">
        <w:t>sar del reembolso de capital de </w:t>
      </w:r>
      <w:r w:rsidRPr="004D01FD">
        <w:t xml:space="preserve">24,0 millones de francos suizos que se realizó en noviembre de 2015 </w:t>
      </w:r>
      <w:r w:rsidR="007D58FB" w:rsidRPr="004D01FD">
        <w:t>en relación con</w:t>
      </w:r>
      <w:r w:rsidRPr="004D01FD">
        <w:t xml:space="preserve"> uno de los préstamos.</w:t>
      </w:r>
    </w:p>
    <w:p w:rsidR="00ED7198" w:rsidRPr="004D01FD" w:rsidRDefault="00ED7198">
      <w:pPr>
        <w:pStyle w:val="ONUME"/>
        <w:spacing w:after="0"/>
        <w:jc w:val="both"/>
        <w:rPr>
          <w:szCs w:val="22"/>
        </w:rPr>
      </w:pPr>
    </w:p>
    <w:p w:rsidR="00544FA8" w:rsidRPr="004D01FD" w:rsidRDefault="00544FA8" w:rsidP="007D1CB2">
      <w:pPr>
        <w:pStyle w:val="ONUME"/>
        <w:numPr>
          <w:ilvl w:val="0"/>
          <w:numId w:val="28"/>
        </w:numPr>
        <w:spacing w:after="0"/>
        <w:jc w:val="both"/>
        <w:rPr>
          <w:szCs w:val="22"/>
        </w:rPr>
      </w:pPr>
      <w:r w:rsidRPr="004D01FD">
        <w:rPr>
          <w:szCs w:val="22"/>
        </w:rPr>
        <w:t>Por lo general, la Organización mantiene sus depósitos de efectivo en cuentas bancarias de acceso inmediato que rinden intereses</w:t>
      </w:r>
      <w:r w:rsidR="009C15EC" w:rsidRPr="004D01FD">
        <w:rPr>
          <w:szCs w:val="22"/>
        </w:rPr>
        <w:t xml:space="preserve">.  </w:t>
      </w:r>
      <w:r w:rsidRPr="004D01FD">
        <w:rPr>
          <w:szCs w:val="22"/>
        </w:rPr>
        <w:t xml:space="preserve">Sin embargo, en </w:t>
      </w:r>
      <w:r w:rsidR="00673D01" w:rsidRPr="004D01FD">
        <w:rPr>
          <w:szCs w:val="22"/>
        </w:rPr>
        <w:t xml:space="preserve">2015 una cantidad importante de </w:t>
      </w:r>
      <w:r w:rsidRPr="004D01FD">
        <w:rPr>
          <w:szCs w:val="22"/>
        </w:rPr>
        <w:t>fondos se transfirió a inversiones a corto plazo para ev</w:t>
      </w:r>
      <w:r w:rsidR="00673D01" w:rsidRPr="004D01FD">
        <w:rPr>
          <w:szCs w:val="22"/>
        </w:rPr>
        <w:t>itar comisiones de algunas de esas cuentas</w:t>
      </w:r>
      <w:r w:rsidRPr="004D01FD">
        <w:rPr>
          <w:szCs w:val="22"/>
        </w:rPr>
        <w:t>, a raíz de la introducción de tipos de interés negativos en 2015</w:t>
      </w:r>
      <w:r w:rsidR="009C15EC" w:rsidRPr="004D01FD">
        <w:rPr>
          <w:szCs w:val="22"/>
        </w:rPr>
        <w:t xml:space="preserve">.  </w:t>
      </w:r>
    </w:p>
    <w:p w:rsidR="00544FA8" w:rsidRPr="004D01FD" w:rsidRDefault="00544FA8" w:rsidP="00A23F45">
      <w:pPr>
        <w:rPr>
          <w:szCs w:val="22"/>
        </w:rPr>
      </w:pPr>
    </w:p>
    <w:p w:rsidR="00673D01" w:rsidRPr="004D01FD" w:rsidRDefault="007F615E" w:rsidP="007D1CB2">
      <w:pPr>
        <w:pStyle w:val="ONUME"/>
        <w:numPr>
          <w:ilvl w:val="0"/>
          <w:numId w:val="28"/>
        </w:numPr>
        <w:spacing w:after="0"/>
        <w:jc w:val="both"/>
        <w:rPr>
          <w:szCs w:val="22"/>
        </w:rPr>
      </w:pPr>
      <w:r w:rsidRPr="004D01FD">
        <w:rPr>
          <w:szCs w:val="22"/>
        </w:rPr>
        <w:t>En los</w:t>
      </w:r>
      <w:r w:rsidR="006C7B40" w:rsidRPr="004D01FD">
        <w:rPr>
          <w:szCs w:val="22"/>
        </w:rPr>
        <w:t xml:space="preserve"> estados financieros (véase la N</w:t>
      </w:r>
      <w:r w:rsidRPr="004D01FD">
        <w:rPr>
          <w:szCs w:val="22"/>
        </w:rPr>
        <w:t>ota 3), se presentan de forma separada el efectivo sujeto a restricciones y el efe</w:t>
      </w:r>
      <w:r w:rsidR="00673D01" w:rsidRPr="004D01FD">
        <w:rPr>
          <w:szCs w:val="22"/>
        </w:rPr>
        <w:t>ctivo no sujeto a restricciones</w:t>
      </w:r>
      <w:r w:rsidR="009C15EC" w:rsidRPr="004D01FD">
        <w:rPr>
          <w:szCs w:val="22"/>
        </w:rPr>
        <w:t xml:space="preserve">:  </w:t>
      </w:r>
    </w:p>
    <w:p w:rsidR="00673D01" w:rsidRPr="004D01FD" w:rsidRDefault="00673D01" w:rsidP="00A23F45">
      <w:pPr>
        <w:rPr>
          <w:szCs w:val="22"/>
        </w:rPr>
      </w:pPr>
    </w:p>
    <w:p w:rsidR="00A23F45" w:rsidRPr="004D01FD" w:rsidRDefault="00A23F45">
      <w:pPr>
        <w:rPr>
          <w:szCs w:val="22"/>
          <w:u w:val="single"/>
        </w:rPr>
      </w:pPr>
      <w:r w:rsidRPr="004D01FD">
        <w:rPr>
          <w:szCs w:val="22"/>
          <w:u w:val="single"/>
        </w:rPr>
        <w:br w:type="page"/>
      </w:r>
    </w:p>
    <w:p w:rsidR="00673D01" w:rsidRPr="004D01FD" w:rsidRDefault="00673D01" w:rsidP="00673D01">
      <w:pPr>
        <w:keepNext/>
        <w:jc w:val="center"/>
        <w:rPr>
          <w:szCs w:val="22"/>
          <w:u w:val="single"/>
        </w:rPr>
      </w:pPr>
      <w:r w:rsidRPr="004D01FD">
        <w:rPr>
          <w:u w:val="single"/>
        </w:rPr>
        <w:lastRenderedPageBreak/>
        <w:t>Saldos de efectivo no sujetos a restricciones y sujetos a restricciones en 2010-2015</w:t>
      </w:r>
    </w:p>
    <w:p w:rsidR="00ED7198" w:rsidRPr="004D01FD" w:rsidRDefault="00ED7198" w:rsidP="00673D01">
      <w:pPr>
        <w:pStyle w:val="ONUME"/>
        <w:spacing w:after="0"/>
        <w:jc w:val="both"/>
        <w:rPr>
          <w:szCs w:val="22"/>
        </w:rPr>
      </w:pPr>
    </w:p>
    <w:p w:rsidR="00673D01" w:rsidRPr="004D01FD" w:rsidRDefault="00673D01" w:rsidP="00673D01">
      <w:pPr>
        <w:pStyle w:val="ONUME"/>
        <w:spacing w:after="0"/>
        <w:jc w:val="both"/>
        <w:rPr>
          <w:szCs w:val="22"/>
        </w:rPr>
      </w:pPr>
      <w:r w:rsidRPr="004D01FD">
        <w:rPr>
          <w:noProof/>
          <w:szCs w:val="22"/>
          <w:lang w:val="en-US" w:eastAsia="en-US"/>
        </w:rPr>
        <w:drawing>
          <wp:inline distT="0" distB="0" distL="0" distR="0" wp14:anchorId="3BE5813D" wp14:editId="6E9BD9B9">
            <wp:extent cx="5998845" cy="3493135"/>
            <wp:effectExtent l="0" t="0" r="1905" b="0"/>
            <wp:docPr id="110" name="Imagen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98845" cy="3493135"/>
                    </a:xfrm>
                    <a:prstGeom prst="rect">
                      <a:avLst/>
                    </a:prstGeom>
                    <a:noFill/>
                  </pic:spPr>
                </pic:pic>
              </a:graphicData>
            </a:graphic>
          </wp:inline>
        </w:drawing>
      </w:r>
    </w:p>
    <w:p w:rsidR="00673D01" w:rsidRPr="004D01FD" w:rsidRDefault="00673D01" w:rsidP="00673D01">
      <w:pPr>
        <w:pStyle w:val="ONUME"/>
        <w:spacing w:after="0"/>
        <w:jc w:val="both"/>
        <w:rPr>
          <w:rFonts w:eastAsia="Times New Roman"/>
          <w:szCs w:val="22"/>
          <w:lang w:eastAsia="es-ES" w:bidi="es-ES"/>
        </w:rPr>
      </w:pPr>
    </w:p>
    <w:p w:rsidR="00673D01" w:rsidRPr="004D01FD" w:rsidRDefault="0007054E" w:rsidP="007D1CB2">
      <w:pPr>
        <w:pStyle w:val="ONUME"/>
        <w:numPr>
          <w:ilvl w:val="0"/>
          <w:numId w:val="28"/>
        </w:numPr>
        <w:spacing w:after="0"/>
        <w:jc w:val="both"/>
        <w:rPr>
          <w:szCs w:val="22"/>
        </w:rPr>
      </w:pPr>
      <w:r w:rsidRPr="004D01FD">
        <w:t>Hay varios tipos de efectivo y equivalentes de efectivo que se clasifican como sujetos a restricciones</w:t>
      </w:r>
      <w:r w:rsidR="009C15EC" w:rsidRPr="004D01FD">
        <w:t xml:space="preserve">.  </w:t>
      </w:r>
      <w:r w:rsidR="00673D01" w:rsidRPr="004D01FD">
        <w:t>Entre los fondos suj</w:t>
      </w:r>
      <w:r w:rsidRPr="004D01FD">
        <w:t>etos a restricciones figuran las cuentas corrientes mantenida</w:t>
      </w:r>
      <w:r w:rsidR="00673D01" w:rsidRPr="004D01FD">
        <w:t xml:space="preserve">s en nombre de terceros </w:t>
      </w:r>
      <w:r w:rsidRPr="004D01FD">
        <w:t xml:space="preserve">(solicitantes de los sistemas del PCT, Madrid y La Haya, y también algunas partes contratantes), las </w:t>
      </w:r>
      <w:r w:rsidR="00673D01" w:rsidRPr="004D01FD">
        <w:t>tasas recaudadas en nombre de las partes contratantes</w:t>
      </w:r>
      <w:r w:rsidRPr="004D01FD">
        <w:t>, l</w:t>
      </w:r>
      <w:r w:rsidR="00673D01" w:rsidRPr="004D01FD">
        <w:t>os depósitos recibidos en el marco de procedimiento</w:t>
      </w:r>
      <w:r w:rsidRPr="004D01FD">
        <w:t xml:space="preserve">s pendientes relativos a marcas y las cuentas especiales </w:t>
      </w:r>
      <w:r w:rsidR="00673D01" w:rsidRPr="004D01FD">
        <w:t>mantenidas en nombre de los donantes de contribuciones voluntarias.</w:t>
      </w:r>
    </w:p>
    <w:p w:rsidR="00673D01" w:rsidRPr="004D01FD" w:rsidRDefault="00673D01" w:rsidP="00673D01">
      <w:pPr>
        <w:pStyle w:val="ONUME"/>
        <w:spacing w:after="0"/>
        <w:jc w:val="both"/>
        <w:rPr>
          <w:szCs w:val="22"/>
        </w:rPr>
      </w:pPr>
    </w:p>
    <w:p w:rsidR="00ED7198" w:rsidRPr="004D01FD" w:rsidRDefault="0007054E" w:rsidP="00A23F45">
      <w:pPr>
        <w:pStyle w:val="ONUME"/>
        <w:numPr>
          <w:ilvl w:val="0"/>
          <w:numId w:val="28"/>
        </w:numPr>
        <w:spacing w:after="0"/>
        <w:jc w:val="both"/>
      </w:pPr>
      <w:r w:rsidRPr="004D01FD">
        <w:rPr>
          <w:szCs w:val="22"/>
        </w:rPr>
        <w:t xml:space="preserve">También se clasifican como sujetos a restricciones los fondos que, aun estando en poder de la Organización, han sido asignados a </w:t>
      </w:r>
      <w:r w:rsidR="007F615E" w:rsidRPr="004D01FD">
        <w:t xml:space="preserve">la futura financiación </w:t>
      </w:r>
      <w:r w:rsidRPr="004D01FD">
        <w:t xml:space="preserve">de los pasivos </w:t>
      </w:r>
      <w:r w:rsidR="007F615E" w:rsidRPr="004D01FD">
        <w:t>por beneficios a los empleados después de la separación del servicio</w:t>
      </w:r>
      <w:r w:rsidRPr="004D01FD">
        <w:t xml:space="preserve">, entre ellos el </w:t>
      </w:r>
      <w:r w:rsidR="004E381B" w:rsidRPr="004D01FD">
        <w:t>seguro médico después de la separación del servicio</w:t>
      </w:r>
      <w:r w:rsidR="009C15EC" w:rsidRPr="004D01FD">
        <w:t xml:space="preserve">.  </w:t>
      </w:r>
      <w:r w:rsidRPr="004D01FD">
        <w:t xml:space="preserve">Esos fondos se mantienen en cuentas bancarias separadas, </w:t>
      </w:r>
      <w:r w:rsidR="00D60D43" w:rsidRPr="004D01FD">
        <w:t xml:space="preserve">que </w:t>
      </w:r>
      <w:r w:rsidR="008036E2" w:rsidRPr="004D01FD">
        <w:t>al 31 de diciembre</w:t>
      </w:r>
      <w:r w:rsidR="00D60D43" w:rsidRPr="004D01FD">
        <w:t xml:space="preserve"> de 2015 tenían un saldo de 88,9 millones de francos suizos</w:t>
      </w:r>
      <w:r w:rsidR="009C15EC" w:rsidRPr="004D01FD">
        <w:t xml:space="preserve">.  </w:t>
      </w:r>
      <w:r w:rsidR="00D60D43" w:rsidRPr="004D01FD">
        <w:t>Durante 2015, las imputaciones al costo de los puestos para la financiación de los beneficios a los empleados después de la separación del servicio generaron 13,2 millones de</w:t>
      </w:r>
      <w:r w:rsidR="006C7B40" w:rsidRPr="004D01FD">
        <w:t xml:space="preserve"> francos suizos adicionales</w:t>
      </w:r>
      <w:r w:rsidR="009C15EC" w:rsidRPr="004D01FD">
        <w:t xml:space="preserve">.  </w:t>
      </w:r>
      <w:r w:rsidR="006C7B40" w:rsidRPr="004D01FD">
        <w:t>Dicha cantidad se transferirá a esas</w:t>
      </w:r>
      <w:r w:rsidR="00D60D43" w:rsidRPr="004D01FD">
        <w:t xml:space="preserve"> cuentas bancarias separadas en 2016.</w:t>
      </w:r>
    </w:p>
    <w:p w:rsidR="00ED7198" w:rsidRPr="004D01FD" w:rsidRDefault="00ED7198" w:rsidP="00A23F45">
      <w:pPr>
        <w:rPr>
          <w:szCs w:val="22"/>
        </w:rPr>
      </w:pPr>
    </w:p>
    <w:p w:rsidR="00ED7198" w:rsidRPr="004D01FD" w:rsidRDefault="007F615E" w:rsidP="007D1CB2">
      <w:pPr>
        <w:pStyle w:val="ONUME"/>
        <w:numPr>
          <w:ilvl w:val="0"/>
          <w:numId w:val="28"/>
        </w:numPr>
        <w:jc w:val="both"/>
      </w:pPr>
      <w:r w:rsidRPr="004D01FD">
        <w:t>Tal como se ha indicado anteriormente,</w:t>
      </w:r>
      <w:r w:rsidR="00D60D43" w:rsidRPr="004D01FD">
        <w:t xml:space="preserve"> en 2015 la Organización empezó</w:t>
      </w:r>
      <w:r w:rsidRPr="004D01FD">
        <w:t xml:space="preserve"> a efectuar</w:t>
      </w:r>
      <w:r w:rsidR="00D60D43" w:rsidRPr="004D01FD">
        <w:t xml:space="preserve"> reembolsos de capital</w:t>
      </w:r>
      <w:r w:rsidRPr="004D01FD">
        <w:t xml:space="preserve"> </w:t>
      </w:r>
      <w:r w:rsidR="00570D30" w:rsidRPr="004D01FD">
        <w:t xml:space="preserve">a fin de amortizar </w:t>
      </w:r>
      <w:r w:rsidRPr="004D01FD">
        <w:t xml:space="preserve">el préstamo concedido por BCG/BCV para el </w:t>
      </w:r>
      <w:r w:rsidR="00D60D43" w:rsidRPr="004D01FD">
        <w:t>nuevo edificio</w:t>
      </w:r>
      <w:r w:rsidR="009C15EC" w:rsidRPr="004D01FD">
        <w:t xml:space="preserve">.  </w:t>
      </w:r>
      <w:r w:rsidRPr="004D01FD">
        <w:t>El primer pago</w:t>
      </w:r>
      <w:r w:rsidR="00D60D43" w:rsidRPr="004D01FD">
        <w:t xml:space="preserve"> programado</w:t>
      </w:r>
      <w:r w:rsidRPr="004D01FD">
        <w:t xml:space="preserve">, por un monto de 24,0 millones de </w:t>
      </w:r>
      <w:r w:rsidR="00D60D43" w:rsidRPr="004D01FD">
        <w:t>francos suizos, se realizó en noviembre de 2015</w:t>
      </w:r>
      <w:r w:rsidR="009C15EC" w:rsidRPr="004D01FD">
        <w:t xml:space="preserve">.  </w:t>
      </w:r>
      <w:r w:rsidR="00D60D43" w:rsidRPr="004D01FD">
        <w:t>En enero de 2016 se efectuó un segundo reembolso de 16,0 millones de francos suizos.</w:t>
      </w:r>
    </w:p>
    <w:p w:rsidR="00ED7198" w:rsidRPr="004D01FD" w:rsidRDefault="007F615E" w:rsidP="007D1CB2">
      <w:pPr>
        <w:pStyle w:val="ONUME"/>
        <w:numPr>
          <w:ilvl w:val="0"/>
          <w:numId w:val="28"/>
        </w:numPr>
        <w:jc w:val="both"/>
        <w:rPr>
          <w:szCs w:val="22"/>
        </w:rPr>
      </w:pPr>
      <w:r w:rsidRPr="004D01FD">
        <w:t>Los principales ingresos de efectivo de</w:t>
      </w:r>
      <w:r w:rsidR="00D60D43" w:rsidRPr="004D01FD">
        <w:t xml:space="preserve"> la Organización son los pagos por concepto de tasas del </w:t>
      </w:r>
      <w:r w:rsidR="00570D30" w:rsidRPr="004D01FD">
        <w:t xml:space="preserve">Sistema del </w:t>
      </w:r>
      <w:r w:rsidR="00D60D43" w:rsidRPr="004D01FD">
        <w:t>PCT</w:t>
      </w:r>
      <w:r w:rsidR="009C15EC" w:rsidRPr="004D01FD">
        <w:t xml:space="preserve">.  </w:t>
      </w:r>
      <w:r w:rsidR="00570D30" w:rsidRPr="004D01FD">
        <w:t xml:space="preserve">El promedio mensual de </w:t>
      </w:r>
      <w:r w:rsidRPr="004D01FD">
        <w:t>ingresos de efectiv</w:t>
      </w:r>
      <w:r w:rsidR="00D60D43" w:rsidRPr="004D01FD">
        <w:t>o por tasas</w:t>
      </w:r>
      <w:r w:rsidRPr="004D01FD">
        <w:t xml:space="preserve"> del </w:t>
      </w:r>
      <w:r w:rsidR="00D60D43" w:rsidRPr="004D01FD">
        <w:t>PCT</w:t>
      </w:r>
      <w:r w:rsidR="00A23F45" w:rsidRPr="004D01FD">
        <w:t xml:space="preserve"> en </w:t>
      </w:r>
      <w:r w:rsidR="00570D30" w:rsidRPr="004D01FD">
        <w:t>2015 fue de</w:t>
      </w:r>
      <w:r w:rsidR="00D60D43" w:rsidRPr="004D01FD">
        <w:t xml:space="preserve"> 25,2</w:t>
      </w:r>
      <w:r w:rsidRPr="004D01FD">
        <w:t xml:space="preserve"> millones de fr</w:t>
      </w:r>
      <w:r w:rsidR="00D60D43" w:rsidRPr="004D01FD">
        <w:t>ancos suizos, frente a los 24,6</w:t>
      </w:r>
      <w:r w:rsidRPr="004D01FD">
        <w:t xml:space="preserve"> millones de </w:t>
      </w:r>
      <w:r w:rsidR="00570D30" w:rsidRPr="004D01FD">
        <w:t>francos suizos de</w:t>
      </w:r>
      <w:r w:rsidR="00A23F45" w:rsidRPr="004D01FD">
        <w:t> </w:t>
      </w:r>
      <w:r w:rsidR="00D60D43" w:rsidRPr="004D01FD">
        <w:t>2014</w:t>
      </w:r>
      <w:r w:rsidR="009C15EC" w:rsidRPr="004D01FD">
        <w:t xml:space="preserve">.  </w:t>
      </w:r>
      <w:r w:rsidR="00570D30" w:rsidRPr="004D01FD">
        <w:t xml:space="preserve">Como se aprecia </w:t>
      </w:r>
      <w:r w:rsidR="00D60D43" w:rsidRPr="004D01FD">
        <w:t>en el siguiente cuadro</w:t>
      </w:r>
      <w:r w:rsidRPr="004D01FD">
        <w:t>, pueden produc</w:t>
      </w:r>
      <w:r w:rsidR="00570D30" w:rsidRPr="004D01FD">
        <w:t>irse variaciones significativas</w:t>
      </w:r>
      <w:r w:rsidRPr="004D01FD">
        <w:t xml:space="preserve"> de un mes a otro</w:t>
      </w:r>
      <w:r w:rsidR="00D60D43" w:rsidRPr="004D01FD">
        <w:t xml:space="preserve"> en los ingresos de efectivo</w:t>
      </w:r>
      <w:r w:rsidR="009C15EC" w:rsidRPr="004D01FD">
        <w:t xml:space="preserve">.  </w:t>
      </w:r>
      <w:r w:rsidR="00D60D43" w:rsidRPr="004D01FD">
        <w:t>Los ingresos por tasas</w:t>
      </w:r>
      <w:r w:rsidRPr="004D01FD">
        <w:t xml:space="preserve"> del PCT fueron notablemente superiores en los meses de abril y mayo de 2014, a raíz de la reactivación de los pagos correspondientes a las solicitudes presentadas en</w:t>
      </w:r>
      <w:r w:rsidR="00570D30" w:rsidRPr="004D01FD">
        <w:t xml:space="preserve"> 2013, junto con el repunte de</w:t>
      </w:r>
      <w:r w:rsidRPr="004D01FD">
        <w:t xml:space="preserve"> solicitudes presentadas que</w:t>
      </w:r>
      <w:r w:rsidR="00536714" w:rsidRPr="004D01FD">
        <w:t xml:space="preserve"> se registró en marzo de 2014</w:t>
      </w:r>
      <w:r w:rsidR="009C15EC" w:rsidRPr="004D01FD">
        <w:t xml:space="preserve">.  </w:t>
      </w:r>
      <w:r w:rsidR="00536714" w:rsidRPr="004D01FD">
        <w:t xml:space="preserve">En 2015, los ingresos mensuales </w:t>
      </w:r>
      <w:r w:rsidR="00536714" w:rsidRPr="004D01FD">
        <w:lastRenderedPageBreak/>
        <w:t>fueron más constantes</w:t>
      </w:r>
      <w:r w:rsidR="009C15EC" w:rsidRPr="004D01FD">
        <w:t xml:space="preserve">.  </w:t>
      </w:r>
      <w:r w:rsidR="00536714" w:rsidRPr="004D01FD">
        <w:t>El mes en el que se alcanzó una cifra más elevada fue diciembre, cuando se produjo un pago de regularización de 4,7 millones de francos suizos.</w:t>
      </w:r>
    </w:p>
    <w:p w:rsidR="00ED7198" w:rsidRPr="004D01FD" w:rsidRDefault="00ED7198">
      <w:pPr>
        <w:rPr>
          <w:szCs w:val="22"/>
        </w:rPr>
      </w:pPr>
    </w:p>
    <w:p w:rsidR="00ED7198" w:rsidRPr="004D01FD" w:rsidRDefault="007F615E">
      <w:pPr>
        <w:pStyle w:val="ONUME"/>
        <w:jc w:val="center"/>
        <w:rPr>
          <w:szCs w:val="22"/>
          <w:u w:val="single"/>
        </w:rPr>
      </w:pPr>
      <w:r w:rsidRPr="004D01FD">
        <w:rPr>
          <w:u w:val="single"/>
        </w:rPr>
        <w:t>Ingres</w:t>
      </w:r>
      <w:r w:rsidR="004F4120" w:rsidRPr="004D01FD">
        <w:rPr>
          <w:u w:val="single"/>
        </w:rPr>
        <w:t>os de efectivo mensuales en 2014-2015</w:t>
      </w:r>
    </w:p>
    <w:p w:rsidR="00ED7198" w:rsidRPr="004D01FD" w:rsidRDefault="004F4120">
      <w:pPr>
        <w:pStyle w:val="ONUME"/>
      </w:pPr>
      <w:r w:rsidRPr="004D01FD">
        <w:rPr>
          <w:noProof/>
          <w:lang w:val="en-US" w:eastAsia="en-US"/>
        </w:rPr>
        <w:drawing>
          <wp:inline distT="0" distB="0" distL="0" distR="0" wp14:anchorId="6BFC82DE" wp14:editId="513577CF">
            <wp:extent cx="6041390" cy="3444240"/>
            <wp:effectExtent l="0" t="0" r="0" b="3810"/>
            <wp:docPr id="111" name="Imagen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041390" cy="3444240"/>
                    </a:xfrm>
                    <a:prstGeom prst="rect">
                      <a:avLst/>
                    </a:prstGeom>
                    <a:noFill/>
                  </pic:spPr>
                </pic:pic>
              </a:graphicData>
            </a:graphic>
          </wp:inline>
        </w:drawing>
      </w:r>
    </w:p>
    <w:p w:rsidR="00ED7198" w:rsidRPr="004D01FD" w:rsidRDefault="00ED7198">
      <w:pPr>
        <w:pStyle w:val="ONUME"/>
        <w:jc w:val="center"/>
        <w:rPr>
          <w:lang w:eastAsia="en-US"/>
        </w:rPr>
      </w:pPr>
    </w:p>
    <w:p w:rsidR="00ED7198" w:rsidRPr="004D01FD" w:rsidRDefault="007F615E">
      <w:pPr>
        <w:pStyle w:val="ONUME"/>
        <w:jc w:val="center"/>
        <w:rPr>
          <w:lang w:eastAsia="en-US"/>
        </w:rPr>
      </w:pPr>
      <w:r w:rsidRPr="004D01FD">
        <w:br w:type="page"/>
      </w:r>
    </w:p>
    <w:p w:rsidR="00ED7198" w:rsidRPr="004D01FD" w:rsidRDefault="007F615E">
      <w:pPr>
        <w:pStyle w:val="ONUME"/>
        <w:jc w:val="center"/>
        <w:rPr>
          <w:szCs w:val="22"/>
        </w:rPr>
      </w:pPr>
      <w:r w:rsidRPr="004D01FD">
        <w:rPr>
          <w:b/>
          <w:caps/>
        </w:rPr>
        <w:lastRenderedPageBreak/>
        <w:t xml:space="preserve">ESTADO I </w:t>
      </w:r>
      <w:r w:rsidRPr="004D01FD">
        <w:rPr>
          <w:b/>
          <w:bCs/>
          <w:caps/>
          <w:szCs w:val="32"/>
        </w:rPr>
        <w:br/>
      </w:r>
      <w:r w:rsidRPr="004D01FD">
        <w:rPr>
          <w:b/>
          <w:bCs/>
          <w:caps/>
          <w:szCs w:val="32"/>
        </w:rPr>
        <w:br/>
      </w:r>
      <w:r w:rsidRPr="004D01FD">
        <w:rPr>
          <w:b/>
          <w:caps/>
        </w:rPr>
        <w:t>ESTADO DE LA SITUACIÓN FINANCIERA</w:t>
      </w:r>
    </w:p>
    <w:p w:rsidR="00ED7198" w:rsidRPr="004D01FD" w:rsidRDefault="008036E2">
      <w:pPr>
        <w:jc w:val="center"/>
        <w:rPr>
          <w:b/>
          <w:szCs w:val="22"/>
        </w:rPr>
      </w:pPr>
      <w:r w:rsidRPr="004D01FD">
        <w:rPr>
          <w:b/>
        </w:rPr>
        <w:t>al 31 de diciembre</w:t>
      </w:r>
      <w:r w:rsidR="00131608" w:rsidRPr="004D01FD">
        <w:rPr>
          <w:b/>
        </w:rPr>
        <w:t xml:space="preserve"> de 2015</w:t>
      </w:r>
    </w:p>
    <w:p w:rsidR="00ED7198" w:rsidRPr="004D01FD" w:rsidRDefault="007F615E">
      <w:pPr>
        <w:jc w:val="center"/>
        <w:rPr>
          <w:i/>
          <w:szCs w:val="22"/>
        </w:rPr>
      </w:pPr>
      <w:r w:rsidRPr="004D01FD">
        <w:rPr>
          <w:i/>
        </w:rPr>
        <w:t>(en miles de francos suizos)</w:t>
      </w:r>
    </w:p>
    <w:p w:rsidR="00ED7198" w:rsidRPr="004D01FD" w:rsidRDefault="00ED7198">
      <w:pPr>
        <w:rPr>
          <w:szCs w:val="22"/>
        </w:rPr>
      </w:pPr>
    </w:p>
    <w:p w:rsidR="00ED7198" w:rsidRPr="004D01FD" w:rsidRDefault="00F45F44">
      <w:pPr>
        <w:rPr>
          <w:szCs w:val="22"/>
        </w:rPr>
      </w:pPr>
      <w:r w:rsidRPr="004D01FD">
        <w:rPr>
          <w:noProof/>
          <w:lang w:val="en-US" w:eastAsia="en-US"/>
        </w:rPr>
        <w:drawing>
          <wp:inline distT="0" distB="0" distL="0" distR="0" wp14:anchorId="0B420F1A" wp14:editId="004A1631">
            <wp:extent cx="5976620" cy="6114901"/>
            <wp:effectExtent l="0" t="0" r="5080" b="635"/>
            <wp:docPr id="260" name="Imagen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76620" cy="6114901"/>
                    </a:xfrm>
                    <a:prstGeom prst="rect">
                      <a:avLst/>
                    </a:prstGeom>
                    <a:noFill/>
                    <a:ln>
                      <a:noFill/>
                    </a:ln>
                  </pic:spPr>
                </pic:pic>
              </a:graphicData>
            </a:graphic>
          </wp:inline>
        </w:drawing>
      </w:r>
    </w:p>
    <w:p w:rsidR="00ED7198" w:rsidRPr="004D01FD" w:rsidRDefault="00ED7198"/>
    <w:p w:rsidR="00ED7198" w:rsidRPr="004D01FD" w:rsidRDefault="00ED7198">
      <w:pPr>
        <w:sectPr w:rsidR="00ED7198" w:rsidRPr="004D01FD">
          <w:headerReference w:type="even" r:id="rId42"/>
          <w:headerReference w:type="default" r:id="rId43"/>
          <w:footerReference w:type="even" r:id="rId44"/>
          <w:footerReference w:type="default" r:id="rId45"/>
          <w:pgSz w:w="11906" w:h="16838"/>
          <w:pgMar w:top="851" w:right="1247" w:bottom="1191" w:left="1247" w:header="709" w:footer="709" w:gutter="0"/>
          <w:cols w:space="720"/>
          <w:formProt w:val="0"/>
          <w:docGrid w:linePitch="360" w:charSpace="-2049"/>
        </w:sectPr>
      </w:pPr>
    </w:p>
    <w:p w:rsidR="00ED7198" w:rsidRPr="004D01FD" w:rsidRDefault="007F615E">
      <w:pPr>
        <w:pStyle w:val="Heading1"/>
        <w:spacing w:after="220"/>
        <w:jc w:val="center"/>
        <w:rPr>
          <w:bCs w:val="0"/>
          <w:caps w:val="0"/>
        </w:rPr>
      </w:pPr>
      <w:r w:rsidRPr="004D01FD">
        <w:lastRenderedPageBreak/>
        <w:t xml:space="preserve">ESTADO II </w:t>
      </w:r>
      <w:r w:rsidRPr="004D01FD">
        <w:br/>
      </w:r>
      <w:r w:rsidRPr="004D01FD">
        <w:br/>
        <w:t>ESTADO DE RENDIMIENTO FINANCIERO</w:t>
      </w:r>
    </w:p>
    <w:p w:rsidR="00ED7198" w:rsidRPr="004D01FD" w:rsidRDefault="007F615E">
      <w:pPr>
        <w:jc w:val="center"/>
        <w:rPr>
          <w:b/>
          <w:szCs w:val="22"/>
        </w:rPr>
      </w:pPr>
      <w:r w:rsidRPr="004D01FD">
        <w:rPr>
          <w:b/>
        </w:rPr>
        <w:t>correspondiente al ejercicio conc</w:t>
      </w:r>
      <w:r w:rsidR="00310EAC" w:rsidRPr="004D01FD">
        <w:rPr>
          <w:b/>
        </w:rPr>
        <w:t>luido el 31 de diciembre de 2015</w:t>
      </w:r>
    </w:p>
    <w:p w:rsidR="00ED7198" w:rsidRPr="004D01FD" w:rsidRDefault="007F615E">
      <w:pPr>
        <w:jc w:val="center"/>
        <w:rPr>
          <w:i/>
          <w:sz w:val="20"/>
        </w:rPr>
      </w:pPr>
      <w:r w:rsidRPr="004D01FD">
        <w:rPr>
          <w:i/>
        </w:rPr>
        <w:t>(en miles de francos suizos)</w:t>
      </w:r>
    </w:p>
    <w:p w:rsidR="00ED7198" w:rsidRPr="004D01FD" w:rsidRDefault="00ED7198">
      <w:pPr>
        <w:jc w:val="both"/>
        <w:rPr>
          <w:szCs w:val="22"/>
        </w:rPr>
      </w:pPr>
    </w:p>
    <w:p w:rsidR="00ED7198" w:rsidRPr="004D01FD" w:rsidRDefault="00F45F44">
      <w:pPr>
        <w:jc w:val="both"/>
        <w:rPr>
          <w:szCs w:val="22"/>
        </w:rPr>
      </w:pPr>
      <w:r w:rsidRPr="004D01FD">
        <w:rPr>
          <w:noProof/>
          <w:lang w:val="en-US" w:eastAsia="en-US"/>
        </w:rPr>
        <w:drawing>
          <wp:inline distT="0" distB="0" distL="0" distR="0" wp14:anchorId="3541FCB1" wp14:editId="3F87D032">
            <wp:extent cx="5976620" cy="5343780"/>
            <wp:effectExtent l="0" t="0" r="5080" b="9525"/>
            <wp:docPr id="261" name="Imagen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76620" cy="5343780"/>
                    </a:xfrm>
                    <a:prstGeom prst="rect">
                      <a:avLst/>
                    </a:prstGeom>
                    <a:noFill/>
                    <a:ln>
                      <a:noFill/>
                    </a:ln>
                  </pic:spPr>
                </pic:pic>
              </a:graphicData>
            </a:graphic>
          </wp:inline>
        </w:drawing>
      </w:r>
    </w:p>
    <w:p w:rsidR="00ED7198" w:rsidRPr="004D01FD" w:rsidRDefault="007F615E">
      <w:pPr>
        <w:jc w:val="both"/>
        <w:rPr>
          <w:sz w:val="20"/>
        </w:rPr>
      </w:pPr>
      <w:r w:rsidRPr="004D01FD">
        <w:br w:type="page"/>
      </w:r>
    </w:p>
    <w:p w:rsidR="00ED7198" w:rsidRPr="004D01FD" w:rsidRDefault="007F615E">
      <w:pPr>
        <w:pStyle w:val="STYLE2LASTONE"/>
        <w:jc w:val="center"/>
        <w:rPr>
          <w:rFonts w:eastAsia="SimSun" w:cs="Arial"/>
          <w:caps/>
          <w:color w:val="00000A"/>
          <w:sz w:val="22"/>
          <w:szCs w:val="32"/>
        </w:rPr>
      </w:pPr>
      <w:r w:rsidRPr="004D01FD">
        <w:rPr>
          <w:rFonts w:cs="Arial"/>
          <w:caps/>
          <w:color w:val="00000A"/>
          <w:sz w:val="22"/>
        </w:rPr>
        <w:lastRenderedPageBreak/>
        <w:t>ESTADO III</w:t>
      </w:r>
      <w:r w:rsidRPr="004D01FD">
        <w:rPr>
          <w:rFonts w:eastAsia="SimSun" w:cs="Arial"/>
          <w:caps/>
          <w:color w:val="00000A"/>
          <w:sz w:val="22"/>
          <w:szCs w:val="32"/>
        </w:rPr>
        <w:br/>
      </w:r>
      <w:r w:rsidRPr="004D01FD">
        <w:rPr>
          <w:rFonts w:eastAsia="SimSun" w:cs="Arial"/>
          <w:caps/>
          <w:color w:val="00000A"/>
          <w:sz w:val="22"/>
          <w:szCs w:val="32"/>
        </w:rPr>
        <w:br/>
      </w:r>
      <w:r w:rsidRPr="004D01FD">
        <w:rPr>
          <w:rFonts w:cs="Arial"/>
          <w:caps/>
          <w:color w:val="00000A"/>
          <w:sz w:val="22"/>
        </w:rPr>
        <w:t>ESTADO DE CAMBIOS EN LOS ACTIVOS NETOS</w:t>
      </w:r>
    </w:p>
    <w:p w:rsidR="00ED7198" w:rsidRPr="004D01FD" w:rsidRDefault="00ED7198">
      <w:pPr>
        <w:pStyle w:val="STYLE2LASTONE"/>
        <w:jc w:val="center"/>
        <w:rPr>
          <w:rFonts w:eastAsia="SimSun" w:cs="Arial"/>
          <w:caps/>
          <w:color w:val="00000A"/>
          <w:sz w:val="22"/>
          <w:szCs w:val="32"/>
        </w:rPr>
      </w:pPr>
    </w:p>
    <w:p w:rsidR="00ED7198" w:rsidRPr="004D01FD" w:rsidRDefault="007F615E">
      <w:pPr>
        <w:jc w:val="center"/>
        <w:rPr>
          <w:b/>
          <w:szCs w:val="22"/>
        </w:rPr>
      </w:pPr>
      <w:r w:rsidRPr="004D01FD">
        <w:rPr>
          <w:b/>
        </w:rPr>
        <w:t>correspondiente al ejercicio conc</w:t>
      </w:r>
      <w:r w:rsidR="00E13221" w:rsidRPr="004D01FD">
        <w:rPr>
          <w:b/>
        </w:rPr>
        <w:t>luido el 31 de diciembre de 2015</w:t>
      </w:r>
    </w:p>
    <w:p w:rsidR="00ED7198" w:rsidRPr="004D01FD" w:rsidRDefault="007F615E">
      <w:pPr>
        <w:jc w:val="center"/>
        <w:rPr>
          <w:i/>
          <w:szCs w:val="22"/>
        </w:rPr>
      </w:pPr>
      <w:r w:rsidRPr="004D01FD">
        <w:rPr>
          <w:i/>
        </w:rPr>
        <w:t>(en miles de francos suizos)</w:t>
      </w:r>
    </w:p>
    <w:p w:rsidR="00ED7198" w:rsidRPr="004D01FD" w:rsidRDefault="00ED7198">
      <w:pPr>
        <w:pStyle w:val="STYLE2LASTONE"/>
        <w:ind w:left="0" w:firstLine="0"/>
        <w:jc w:val="both"/>
        <w:rPr>
          <w:rFonts w:cs="Arial"/>
          <w:b w:val="0"/>
          <w:color w:val="00000A"/>
          <w:sz w:val="22"/>
          <w:szCs w:val="22"/>
        </w:rPr>
      </w:pPr>
    </w:p>
    <w:p w:rsidR="00ED7198" w:rsidRPr="004D01FD" w:rsidRDefault="00ED7198">
      <w:pPr>
        <w:pStyle w:val="STYLE2LASTONE"/>
        <w:ind w:left="0" w:firstLine="0"/>
        <w:jc w:val="both"/>
        <w:rPr>
          <w:rFonts w:cs="Arial"/>
        </w:rPr>
      </w:pPr>
    </w:p>
    <w:p w:rsidR="00ED7198" w:rsidRPr="004D01FD" w:rsidRDefault="00E13221">
      <w:pPr>
        <w:pStyle w:val="STYLE2LASTONE"/>
        <w:ind w:left="0" w:firstLine="0"/>
        <w:jc w:val="both"/>
        <w:rPr>
          <w:rFonts w:cs="Arial"/>
          <w:b w:val="0"/>
          <w:color w:val="00000A"/>
          <w:sz w:val="22"/>
          <w:szCs w:val="22"/>
        </w:rPr>
      </w:pPr>
      <w:bookmarkStart w:id="10" w:name="_Toc292717464"/>
      <w:bookmarkEnd w:id="10"/>
      <w:r w:rsidRPr="004D01FD">
        <w:rPr>
          <w:rFonts w:cs="Arial"/>
          <w:noProof/>
          <w:lang w:val="en-US" w:eastAsia="en-US" w:bidi="ar-SA"/>
        </w:rPr>
        <w:drawing>
          <wp:inline distT="0" distB="0" distL="0" distR="0" wp14:anchorId="584AD160" wp14:editId="494F2717">
            <wp:extent cx="5976620" cy="3460462"/>
            <wp:effectExtent l="0" t="0" r="5080" b="6985"/>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76620" cy="3460462"/>
                    </a:xfrm>
                    <a:prstGeom prst="rect">
                      <a:avLst/>
                    </a:prstGeom>
                    <a:noFill/>
                    <a:ln>
                      <a:noFill/>
                    </a:ln>
                  </pic:spPr>
                </pic:pic>
              </a:graphicData>
            </a:graphic>
          </wp:inline>
        </w:drawing>
      </w:r>
    </w:p>
    <w:p w:rsidR="00ED7198" w:rsidRPr="004D01FD" w:rsidRDefault="00ED7198">
      <w:pPr>
        <w:pStyle w:val="STYLE2LASTONE"/>
        <w:ind w:left="0" w:firstLine="0"/>
        <w:rPr>
          <w:rFonts w:cs="Arial"/>
          <w:sz w:val="22"/>
          <w:szCs w:val="22"/>
        </w:rPr>
      </w:pPr>
    </w:p>
    <w:p w:rsidR="00ED7198" w:rsidRPr="004D01FD" w:rsidRDefault="007F615E">
      <w:pPr>
        <w:pStyle w:val="Heading1"/>
        <w:spacing w:after="220"/>
        <w:rPr>
          <w:b w:val="0"/>
        </w:rPr>
      </w:pPr>
      <w:r w:rsidRPr="004D01FD">
        <w:br w:type="page"/>
      </w:r>
    </w:p>
    <w:p w:rsidR="00ED7198" w:rsidRPr="004D01FD" w:rsidRDefault="007F615E">
      <w:pPr>
        <w:pStyle w:val="Heading1"/>
        <w:spacing w:after="220"/>
        <w:jc w:val="center"/>
        <w:rPr>
          <w:bCs w:val="0"/>
          <w:caps w:val="0"/>
        </w:rPr>
      </w:pPr>
      <w:r w:rsidRPr="004D01FD">
        <w:lastRenderedPageBreak/>
        <w:t xml:space="preserve">ESTADO IV </w:t>
      </w:r>
      <w:r w:rsidRPr="004D01FD">
        <w:br/>
      </w:r>
      <w:r w:rsidRPr="004D01FD">
        <w:br/>
        <w:t>ESTADO DE FLUJOS DE EFECTIVO</w:t>
      </w:r>
    </w:p>
    <w:p w:rsidR="00ED7198" w:rsidRPr="004D01FD" w:rsidRDefault="007F615E">
      <w:pPr>
        <w:jc w:val="center"/>
        <w:rPr>
          <w:b/>
          <w:szCs w:val="22"/>
        </w:rPr>
      </w:pPr>
      <w:r w:rsidRPr="004D01FD">
        <w:rPr>
          <w:b/>
        </w:rPr>
        <w:t>correspondiente al ejercicio conc</w:t>
      </w:r>
      <w:r w:rsidR="003B1041" w:rsidRPr="004D01FD">
        <w:rPr>
          <w:b/>
        </w:rPr>
        <w:t>luido el 31 de diciembre de 2015</w:t>
      </w:r>
    </w:p>
    <w:p w:rsidR="00ED7198" w:rsidRPr="004D01FD" w:rsidRDefault="007F615E">
      <w:pPr>
        <w:jc w:val="center"/>
        <w:rPr>
          <w:i/>
          <w:szCs w:val="22"/>
        </w:rPr>
      </w:pPr>
      <w:r w:rsidRPr="004D01FD">
        <w:rPr>
          <w:i/>
        </w:rPr>
        <w:t>(en miles de francos suizos)</w:t>
      </w:r>
    </w:p>
    <w:p w:rsidR="00ED7198" w:rsidRPr="004D01FD" w:rsidRDefault="00ED7198">
      <w:pPr>
        <w:rPr>
          <w:sz w:val="20"/>
        </w:rPr>
      </w:pPr>
    </w:p>
    <w:p w:rsidR="00ED7198" w:rsidRPr="004D01FD" w:rsidRDefault="00A434B0">
      <w:pPr>
        <w:rPr>
          <w:sz w:val="20"/>
        </w:rPr>
      </w:pPr>
      <w:r w:rsidRPr="004D01FD">
        <w:rPr>
          <w:noProof/>
          <w:lang w:val="en-US" w:eastAsia="en-US"/>
        </w:rPr>
        <w:drawing>
          <wp:inline distT="0" distB="0" distL="0" distR="0" wp14:anchorId="7C9B87AD" wp14:editId="75B0EE62">
            <wp:extent cx="5976620" cy="5409910"/>
            <wp:effectExtent l="0" t="0" r="5080" b="635"/>
            <wp:docPr id="262" name="Imagen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76620" cy="5409910"/>
                    </a:xfrm>
                    <a:prstGeom prst="rect">
                      <a:avLst/>
                    </a:prstGeom>
                    <a:noFill/>
                    <a:ln>
                      <a:noFill/>
                    </a:ln>
                  </pic:spPr>
                </pic:pic>
              </a:graphicData>
            </a:graphic>
          </wp:inline>
        </w:drawing>
      </w:r>
    </w:p>
    <w:p w:rsidR="00ED7198" w:rsidRPr="004D01FD" w:rsidRDefault="00ED7198"/>
    <w:p w:rsidR="00873F8C" w:rsidRDefault="007F615E">
      <w:pPr>
        <w:jc w:val="both"/>
        <w:rPr>
          <w:sz w:val="16"/>
        </w:rPr>
      </w:pPr>
      <w:r w:rsidRPr="004D01FD">
        <w:rPr>
          <w:b/>
          <w:sz w:val="16"/>
        </w:rPr>
        <w:t>1)</w:t>
      </w:r>
      <w:r w:rsidRPr="004D01FD">
        <w:rPr>
          <w:sz w:val="16"/>
        </w:rPr>
        <w:t xml:space="preserve"> – Excluidos los intereses devengados y los inte</w:t>
      </w:r>
      <w:r w:rsidR="00A434B0" w:rsidRPr="004D01FD">
        <w:rPr>
          <w:sz w:val="16"/>
        </w:rPr>
        <w:t>reses abonados por los empréstitos</w:t>
      </w:r>
      <w:r w:rsidRPr="004D01FD">
        <w:rPr>
          <w:sz w:val="16"/>
        </w:rPr>
        <w:t xml:space="preserve">, así como los efectos de las variaciones de los tipos de cambio en el efectivo y </w:t>
      </w:r>
      <w:r w:rsidR="00A434B0" w:rsidRPr="004D01FD">
        <w:rPr>
          <w:sz w:val="16"/>
        </w:rPr>
        <w:t xml:space="preserve">los </w:t>
      </w:r>
      <w:r w:rsidRPr="004D01FD">
        <w:rPr>
          <w:sz w:val="16"/>
        </w:rPr>
        <w:t>equivalentes de efectivo</w:t>
      </w:r>
      <w:r w:rsidR="009C15EC" w:rsidRPr="004D01FD">
        <w:rPr>
          <w:sz w:val="16"/>
        </w:rPr>
        <w:t xml:space="preserve">.  </w:t>
      </w:r>
      <w:r w:rsidRPr="004D01FD">
        <w:rPr>
          <w:sz w:val="16"/>
        </w:rPr>
        <w:t>Los intereses obtenidos se incluyen en los</w:t>
      </w:r>
      <w:r w:rsidR="00A434B0" w:rsidRPr="004D01FD">
        <w:rPr>
          <w:sz w:val="16"/>
        </w:rPr>
        <w:t xml:space="preserve"> ingresos por actividades</w:t>
      </w:r>
      <w:r w:rsidRPr="004D01FD">
        <w:rPr>
          <w:sz w:val="16"/>
        </w:rPr>
        <w:t xml:space="preserve"> de inversiones (véase la Nota 23)</w:t>
      </w:r>
      <w:r w:rsidR="009C15EC" w:rsidRPr="004D01FD">
        <w:rPr>
          <w:sz w:val="16"/>
        </w:rPr>
        <w:t xml:space="preserve">.  </w:t>
      </w:r>
      <w:r w:rsidR="00A434B0" w:rsidRPr="004D01FD">
        <w:rPr>
          <w:sz w:val="16"/>
        </w:rPr>
        <w:t>Para más detalles sobre</w:t>
      </w:r>
      <w:r w:rsidRPr="004D01FD">
        <w:rPr>
          <w:sz w:val="16"/>
        </w:rPr>
        <w:t xml:space="preserve"> los inte</w:t>
      </w:r>
      <w:r w:rsidR="00A434B0" w:rsidRPr="004D01FD">
        <w:rPr>
          <w:sz w:val="16"/>
        </w:rPr>
        <w:t>reses abonados por los empréstitos</w:t>
      </w:r>
      <w:r w:rsidRPr="004D01FD">
        <w:rPr>
          <w:sz w:val="16"/>
        </w:rPr>
        <w:t>, véase la Nota 15</w:t>
      </w:r>
      <w:r w:rsidR="009C15EC" w:rsidRPr="004D01FD">
        <w:rPr>
          <w:sz w:val="16"/>
        </w:rPr>
        <w:t xml:space="preserve">.  </w:t>
      </w:r>
      <w:r w:rsidRPr="004D01FD">
        <w:rPr>
          <w:sz w:val="16"/>
        </w:rPr>
        <w:t>En lo que respecta a las variaciones de los tipos de cambio en el efectivo y los equivalentes de efectivo, véase la Nota 26.</w:t>
      </w:r>
    </w:p>
    <w:p w:rsidR="00873F8C" w:rsidRDefault="00873F8C">
      <w:pPr>
        <w:jc w:val="both"/>
      </w:pPr>
    </w:p>
    <w:p w:rsidR="00ED7198" w:rsidRPr="004D01FD" w:rsidRDefault="007F615E">
      <w:pPr>
        <w:jc w:val="both"/>
        <w:rPr>
          <w:sz w:val="16"/>
          <w:szCs w:val="16"/>
        </w:rPr>
      </w:pPr>
      <w:r w:rsidRPr="004D01FD">
        <w:br w:type="page"/>
      </w:r>
    </w:p>
    <w:p w:rsidR="00ED7198" w:rsidRPr="004D01FD" w:rsidRDefault="007F615E">
      <w:pPr>
        <w:pStyle w:val="STYLE2LASTONE"/>
        <w:ind w:left="0" w:firstLine="0"/>
        <w:jc w:val="center"/>
        <w:rPr>
          <w:rFonts w:eastAsia="SimSun" w:cs="Arial"/>
          <w:bCs w:val="0"/>
          <w:caps/>
          <w:color w:val="00000A"/>
          <w:sz w:val="22"/>
          <w:szCs w:val="32"/>
        </w:rPr>
      </w:pPr>
      <w:r w:rsidRPr="004D01FD">
        <w:rPr>
          <w:rFonts w:cs="Arial"/>
          <w:caps/>
          <w:color w:val="00000A"/>
          <w:sz w:val="22"/>
        </w:rPr>
        <w:lastRenderedPageBreak/>
        <w:t xml:space="preserve">ESTADO V </w:t>
      </w:r>
      <w:r w:rsidRPr="004D01FD">
        <w:rPr>
          <w:rFonts w:eastAsia="SimSun" w:cs="Arial"/>
          <w:bCs w:val="0"/>
          <w:caps/>
          <w:color w:val="00000A"/>
          <w:sz w:val="22"/>
          <w:szCs w:val="32"/>
        </w:rPr>
        <w:br/>
      </w:r>
      <w:r w:rsidRPr="004D01FD">
        <w:rPr>
          <w:rFonts w:eastAsia="SimSun" w:cs="Arial"/>
          <w:bCs w:val="0"/>
          <w:caps/>
          <w:color w:val="00000A"/>
          <w:sz w:val="22"/>
          <w:szCs w:val="32"/>
        </w:rPr>
        <w:br/>
      </w:r>
      <w:r w:rsidRPr="004D01FD">
        <w:rPr>
          <w:rFonts w:cs="Arial"/>
          <w:caps/>
          <w:color w:val="00000A"/>
          <w:sz w:val="22"/>
        </w:rPr>
        <w:t>ESTADO COMPARATIVO DE IMPORTES PRESUPUESTADOS Y REALES - INGRESOS</w:t>
      </w:r>
    </w:p>
    <w:p w:rsidR="00ED7198" w:rsidRPr="004D01FD" w:rsidRDefault="00ED7198">
      <w:pPr>
        <w:pStyle w:val="STYLE2LASTONE"/>
        <w:ind w:left="0" w:firstLine="0"/>
        <w:jc w:val="center"/>
        <w:rPr>
          <w:rFonts w:cs="Arial"/>
          <w:color w:val="00000A"/>
          <w:sz w:val="22"/>
          <w:szCs w:val="22"/>
        </w:rPr>
      </w:pPr>
    </w:p>
    <w:p w:rsidR="00ED7198" w:rsidRPr="004D01FD" w:rsidRDefault="007F615E">
      <w:pPr>
        <w:jc w:val="center"/>
        <w:rPr>
          <w:b/>
          <w:szCs w:val="22"/>
        </w:rPr>
      </w:pPr>
      <w:r w:rsidRPr="004D01FD">
        <w:rPr>
          <w:b/>
        </w:rPr>
        <w:t>correspondiente al ejercicio conc</w:t>
      </w:r>
      <w:r w:rsidR="000E7C26" w:rsidRPr="004D01FD">
        <w:rPr>
          <w:b/>
        </w:rPr>
        <w:t>luido el 31 de diciembre de 2015</w:t>
      </w:r>
    </w:p>
    <w:p w:rsidR="00ED7198" w:rsidRPr="004D01FD" w:rsidRDefault="007F615E">
      <w:pPr>
        <w:jc w:val="center"/>
        <w:rPr>
          <w:i/>
          <w:szCs w:val="22"/>
        </w:rPr>
      </w:pPr>
      <w:r w:rsidRPr="004D01FD">
        <w:rPr>
          <w:i/>
        </w:rPr>
        <w:t>(en miles de francos suizos)</w:t>
      </w:r>
    </w:p>
    <w:p w:rsidR="00ED7198" w:rsidRPr="004D01FD" w:rsidRDefault="00ED7198">
      <w:pPr>
        <w:pStyle w:val="StyleArial10pt"/>
        <w:ind w:firstLine="0"/>
        <w:rPr>
          <w:rFonts w:cs="Arial"/>
          <w:sz w:val="22"/>
          <w:szCs w:val="22"/>
        </w:rPr>
      </w:pPr>
    </w:p>
    <w:p w:rsidR="00ED7198" w:rsidRPr="004D01FD" w:rsidRDefault="00BF5F52">
      <w:pPr>
        <w:pStyle w:val="StyleArial10pt"/>
        <w:ind w:firstLine="0"/>
        <w:rPr>
          <w:rFonts w:cs="Arial"/>
          <w:sz w:val="22"/>
          <w:szCs w:val="22"/>
        </w:rPr>
      </w:pPr>
      <w:r w:rsidRPr="004D01FD">
        <w:rPr>
          <w:rFonts w:cs="Arial"/>
          <w:noProof/>
          <w:lang w:val="en-US" w:eastAsia="en-US" w:bidi="ar-SA"/>
        </w:rPr>
        <w:drawing>
          <wp:inline distT="0" distB="0" distL="0" distR="0" wp14:anchorId="1FB60D14" wp14:editId="26208C43">
            <wp:extent cx="5976620" cy="3063516"/>
            <wp:effectExtent l="0" t="0" r="5080" b="3810"/>
            <wp:docPr id="263" name="Imagen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76620" cy="3063516"/>
                    </a:xfrm>
                    <a:prstGeom prst="rect">
                      <a:avLst/>
                    </a:prstGeom>
                    <a:noFill/>
                    <a:ln>
                      <a:noFill/>
                    </a:ln>
                  </pic:spPr>
                </pic:pic>
              </a:graphicData>
            </a:graphic>
          </wp:inline>
        </w:drawing>
      </w:r>
    </w:p>
    <w:p w:rsidR="00ED7198" w:rsidRPr="004D01FD" w:rsidRDefault="00ED7198">
      <w:pPr>
        <w:pStyle w:val="StyleArial10pt"/>
        <w:ind w:firstLine="0"/>
        <w:rPr>
          <w:rFonts w:cs="Arial"/>
        </w:rPr>
      </w:pPr>
    </w:p>
    <w:p w:rsidR="00ED7198" w:rsidRPr="004D01FD" w:rsidRDefault="00ED7198">
      <w:pPr>
        <w:jc w:val="center"/>
        <w:rPr>
          <w:szCs w:val="22"/>
        </w:rPr>
      </w:pPr>
    </w:p>
    <w:p w:rsidR="00ED7198" w:rsidRPr="004D01FD" w:rsidRDefault="001352DC">
      <w:pPr>
        <w:tabs>
          <w:tab w:val="left" w:pos="644"/>
        </w:tabs>
        <w:jc w:val="both"/>
        <w:rPr>
          <w:sz w:val="16"/>
          <w:szCs w:val="16"/>
        </w:rPr>
      </w:pPr>
      <w:r w:rsidRPr="004D01FD">
        <w:rPr>
          <w:sz w:val="16"/>
        </w:rPr>
        <w:t>1) – Las columnas p</w:t>
      </w:r>
      <w:r w:rsidR="00A04107" w:rsidRPr="004D01FD">
        <w:rPr>
          <w:sz w:val="16"/>
        </w:rPr>
        <w:t>resupuesto inicial</w:t>
      </w:r>
      <w:r w:rsidRPr="004D01FD">
        <w:rPr>
          <w:sz w:val="16"/>
        </w:rPr>
        <w:t xml:space="preserve"> y p</w:t>
      </w:r>
      <w:r w:rsidR="007F615E" w:rsidRPr="004D01FD">
        <w:rPr>
          <w:sz w:val="16"/>
        </w:rPr>
        <w:t>resupuesto “final” representan el primer año del presupuesto bienal aprobado para 2014/15</w:t>
      </w:r>
      <w:r w:rsidR="00873F8C">
        <w:rPr>
          <w:sz w:val="16"/>
        </w:rPr>
        <w:t>.</w:t>
      </w:r>
    </w:p>
    <w:p w:rsidR="00ED7198" w:rsidRPr="004D01FD" w:rsidRDefault="007F615E">
      <w:pPr>
        <w:tabs>
          <w:tab w:val="left" w:pos="540"/>
        </w:tabs>
        <w:jc w:val="both"/>
        <w:rPr>
          <w:sz w:val="16"/>
          <w:szCs w:val="16"/>
        </w:rPr>
      </w:pPr>
      <w:r w:rsidRPr="004D01FD">
        <w:rPr>
          <w:sz w:val="16"/>
        </w:rPr>
        <w:t>2) – Representa la diferencia entre e</w:t>
      </w:r>
      <w:r w:rsidR="001352DC" w:rsidRPr="004D01FD">
        <w:rPr>
          <w:sz w:val="16"/>
        </w:rPr>
        <w:t>l p</w:t>
      </w:r>
      <w:r w:rsidR="007D598C" w:rsidRPr="004D01FD">
        <w:rPr>
          <w:sz w:val="16"/>
        </w:rPr>
        <w:t>resupuesto “final” de 2015</w:t>
      </w:r>
      <w:r w:rsidRPr="004D01FD">
        <w:rPr>
          <w:sz w:val="16"/>
        </w:rPr>
        <w:t xml:space="preserve"> y los ingresos reales según una base comparable para el año conc</w:t>
      </w:r>
      <w:r w:rsidR="007D598C" w:rsidRPr="004D01FD">
        <w:rPr>
          <w:sz w:val="16"/>
        </w:rPr>
        <w:t>luido el 31 de diciembre de 2015</w:t>
      </w:r>
      <w:r w:rsidRPr="004D01FD">
        <w:rPr>
          <w:sz w:val="16"/>
        </w:rPr>
        <w:t>.</w:t>
      </w:r>
    </w:p>
    <w:p w:rsidR="00ED7198" w:rsidRPr="004D01FD" w:rsidRDefault="007F615E">
      <w:pPr>
        <w:jc w:val="both"/>
        <w:rPr>
          <w:sz w:val="20"/>
        </w:rPr>
      </w:pPr>
      <w:r w:rsidRPr="004D01FD">
        <w:br w:type="page"/>
      </w:r>
    </w:p>
    <w:p w:rsidR="00ED7198" w:rsidRPr="004D01FD" w:rsidRDefault="007F615E">
      <w:pPr>
        <w:pStyle w:val="Heading1"/>
        <w:spacing w:after="220"/>
        <w:jc w:val="center"/>
        <w:rPr>
          <w:bCs w:val="0"/>
          <w:caps w:val="0"/>
        </w:rPr>
      </w:pPr>
      <w:r w:rsidRPr="004D01FD">
        <w:lastRenderedPageBreak/>
        <w:t xml:space="preserve">ESTADO V </w:t>
      </w:r>
      <w:r w:rsidRPr="004D01FD">
        <w:br/>
      </w:r>
      <w:r w:rsidRPr="004D01FD">
        <w:br/>
        <w:t>ESTADO COMPARATIVO DE IMPORTES PRESUPUESTADOS Y REALES - GASTOS</w:t>
      </w:r>
    </w:p>
    <w:p w:rsidR="00ED7198" w:rsidRPr="004D01FD" w:rsidRDefault="007F615E">
      <w:pPr>
        <w:jc w:val="center"/>
        <w:rPr>
          <w:b/>
          <w:szCs w:val="22"/>
        </w:rPr>
      </w:pPr>
      <w:r w:rsidRPr="004D01FD">
        <w:rPr>
          <w:b/>
        </w:rPr>
        <w:t>correspondiente al ejercicio concluido el 31 de dic</w:t>
      </w:r>
      <w:r w:rsidR="007D598C" w:rsidRPr="004D01FD">
        <w:rPr>
          <w:b/>
        </w:rPr>
        <w:t>iembre de 2015</w:t>
      </w:r>
    </w:p>
    <w:p w:rsidR="00ED7198" w:rsidRPr="004D01FD" w:rsidRDefault="007F615E">
      <w:pPr>
        <w:jc w:val="center"/>
        <w:rPr>
          <w:i/>
        </w:rPr>
      </w:pPr>
      <w:r w:rsidRPr="004D01FD">
        <w:rPr>
          <w:i/>
        </w:rPr>
        <w:t>(en miles de francos suizos)</w:t>
      </w:r>
    </w:p>
    <w:p w:rsidR="00ED7198" w:rsidRPr="004D01FD" w:rsidRDefault="00ED7198">
      <w:pPr>
        <w:jc w:val="center"/>
        <w:rPr>
          <w:i/>
          <w:sz w:val="16"/>
          <w:szCs w:val="16"/>
        </w:rPr>
      </w:pPr>
    </w:p>
    <w:p w:rsidR="00ED7198" w:rsidRPr="004D01FD" w:rsidRDefault="00A23F45">
      <w:pPr>
        <w:jc w:val="both"/>
        <w:rPr>
          <w:szCs w:val="22"/>
        </w:rPr>
      </w:pPr>
      <w:r w:rsidRPr="004D01FD">
        <w:rPr>
          <w:noProof/>
          <w:lang w:val="en-US" w:eastAsia="en-US"/>
        </w:rPr>
        <w:drawing>
          <wp:inline distT="0" distB="0" distL="0" distR="0" wp14:anchorId="49B1B191" wp14:editId="40F5EF9A">
            <wp:extent cx="5719313" cy="6624447"/>
            <wp:effectExtent l="0" t="0" r="0" b="50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18927" cy="6624000"/>
                    </a:xfrm>
                    <a:prstGeom prst="rect">
                      <a:avLst/>
                    </a:prstGeom>
                    <a:noFill/>
                    <a:ln>
                      <a:noFill/>
                    </a:ln>
                  </pic:spPr>
                </pic:pic>
              </a:graphicData>
            </a:graphic>
          </wp:inline>
        </w:drawing>
      </w:r>
    </w:p>
    <w:p w:rsidR="00ED7198" w:rsidRPr="004D01FD" w:rsidRDefault="00ED7198"/>
    <w:p w:rsidR="00ED7198" w:rsidRPr="004D01FD" w:rsidRDefault="001352DC">
      <w:pPr>
        <w:tabs>
          <w:tab w:val="left" w:pos="644"/>
        </w:tabs>
        <w:jc w:val="both"/>
        <w:rPr>
          <w:sz w:val="16"/>
          <w:szCs w:val="16"/>
        </w:rPr>
      </w:pPr>
      <w:r w:rsidRPr="004D01FD">
        <w:rPr>
          <w:sz w:val="16"/>
          <w:szCs w:val="16"/>
        </w:rPr>
        <w:t>1) – Las columnas p</w:t>
      </w:r>
      <w:r w:rsidR="00DB68D4" w:rsidRPr="004D01FD">
        <w:rPr>
          <w:sz w:val="16"/>
          <w:szCs w:val="16"/>
        </w:rPr>
        <w:t>resupuesto inicial</w:t>
      </w:r>
      <w:r w:rsidRPr="004D01FD">
        <w:rPr>
          <w:sz w:val="16"/>
          <w:szCs w:val="16"/>
        </w:rPr>
        <w:t xml:space="preserve"> y p</w:t>
      </w:r>
      <w:r w:rsidR="007F615E" w:rsidRPr="004D01FD">
        <w:rPr>
          <w:sz w:val="16"/>
          <w:szCs w:val="16"/>
        </w:rPr>
        <w:t xml:space="preserve">resupuesto “final” representan el </w:t>
      </w:r>
      <w:r w:rsidR="00645F6F" w:rsidRPr="004D01FD">
        <w:rPr>
          <w:sz w:val="16"/>
          <w:szCs w:val="16"/>
        </w:rPr>
        <w:t xml:space="preserve">segundo </w:t>
      </w:r>
      <w:r w:rsidR="007F615E" w:rsidRPr="004D01FD">
        <w:rPr>
          <w:sz w:val="16"/>
          <w:szCs w:val="16"/>
        </w:rPr>
        <w:t>año del presupuesto bienal aprobado para 2014/15</w:t>
      </w:r>
      <w:r w:rsidR="009C15EC" w:rsidRPr="004D01FD">
        <w:rPr>
          <w:sz w:val="16"/>
          <w:szCs w:val="16"/>
        </w:rPr>
        <w:t xml:space="preserve">.  </w:t>
      </w:r>
      <w:r w:rsidR="00645F6F" w:rsidRPr="004D01FD">
        <w:rPr>
          <w:sz w:val="16"/>
          <w:szCs w:val="16"/>
        </w:rPr>
        <w:t>Puesto que la OMPI funciona con un ciclo presupuestario bianual, las transferencias presupuestarias entre programas, que tuvieron lugar en el bienio 2014/15 respetando los límites establecidos en el Reglamento Financiero y la Reglamentación Financiera de la OMPI</w:t>
      </w:r>
      <w:r w:rsidR="007F615E" w:rsidRPr="004D01FD">
        <w:rPr>
          <w:sz w:val="16"/>
          <w:szCs w:val="16"/>
        </w:rPr>
        <w:t xml:space="preserve"> </w:t>
      </w:r>
      <w:r w:rsidR="00645F6F" w:rsidRPr="004D01FD">
        <w:rPr>
          <w:sz w:val="16"/>
          <w:szCs w:val="16"/>
        </w:rPr>
        <w:t>(regla 5.5), aparecen reflejadas en las cifras presupuestarias bienales para 2014/15 bajo la rúbrica “presupuesto final después de las transferencias</w:t>
      </w:r>
      <w:r w:rsidR="002B2D9F" w:rsidRPr="004D01FD">
        <w:rPr>
          <w:sz w:val="16"/>
          <w:szCs w:val="16"/>
        </w:rPr>
        <w:t xml:space="preserve"> para</w:t>
      </w:r>
      <w:r w:rsidR="00DB68D4" w:rsidRPr="004D01FD">
        <w:rPr>
          <w:sz w:val="16"/>
          <w:szCs w:val="16"/>
        </w:rPr>
        <w:t xml:space="preserve"> 2014/1</w:t>
      </w:r>
      <w:r w:rsidR="00645F6F" w:rsidRPr="004D01FD">
        <w:rPr>
          <w:sz w:val="16"/>
          <w:szCs w:val="16"/>
        </w:rPr>
        <w:t>5”</w:t>
      </w:r>
      <w:r w:rsidR="009C15EC" w:rsidRPr="004D01FD">
        <w:rPr>
          <w:sz w:val="16"/>
          <w:szCs w:val="16"/>
        </w:rPr>
        <w:t xml:space="preserve">.  </w:t>
      </w:r>
      <w:r w:rsidR="00DB68D4" w:rsidRPr="004D01FD">
        <w:rPr>
          <w:sz w:val="16"/>
          <w:szCs w:val="16"/>
        </w:rPr>
        <w:t>A es</w:t>
      </w:r>
      <w:r w:rsidR="002B2D9F" w:rsidRPr="004D01FD">
        <w:rPr>
          <w:sz w:val="16"/>
          <w:szCs w:val="16"/>
        </w:rPr>
        <w:t>e r</w:t>
      </w:r>
      <w:r w:rsidRPr="004D01FD">
        <w:rPr>
          <w:sz w:val="16"/>
          <w:szCs w:val="16"/>
        </w:rPr>
        <w:t>especto, sírvanse consultar el estado f</w:t>
      </w:r>
      <w:r w:rsidR="002B2D9F" w:rsidRPr="004D01FD">
        <w:rPr>
          <w:sz w:val="16"/>
          <w:szCs w:val="16"/>
        </w:rPr>
        <w:t xml:space="preserve">inanciero V para 2014/15, en el que puede compararse el presupuesto final después de las transferencias para 2014/15 con el presupuesto inicial </w:t>
      </w:r>
      <w:r w:rsidR="007D58FB" w:rsidRPr="004D01FD">
        <w:rPr>
          <w:sz w:val="16"/>
          <w:szCs w:val="16"/>
        </w:rPr>
        <w:t xml:space="preserve">aprobado </w:t>
      </w:r>
      <w:r w:rsidR="002B2D9F" w:rsidRPr="004D01FD">
        <w:rPr>
          <w:sz w:val="16"/>
          <w:szCs w:val="16"/>
        </w:rPr>
        <w:t>para 2014/15</w:t>
      </w:r>
      <w:r w:rsidR="009C15EC" w:rsidRPr="004D01FD">
        <w:rPr>
          <w:sz w:val="16"/>
          <w:szCs w:val="16"/>
        </w:rPr>
        <w:t xml:space="preserve">.  </w:t>
      </w:r>
      <w:r w:rsidR="007F615E" w:rsidRPr="004D01FD">
        <w:rPr>
          <w:sz w:val="16"/>
          <w:szCs w:val="16"/>
        </w:rPr>
        <w:t>El presupuesto inicial se basa en el presupuesto bienal de 674,0 millones de francos suizos, que fue aprobado por las Asambleas de los Estados miembros de la OMPI el 12 de diciembre de 2013.</w:t>
      </w:r>
    </w:p>
    <w:p w:rsidR="00ED7198" w:rsidRPr="004D01FD" w:rsidRDefault="007F615E">
      <w:pPr>
        <w:jc w:val="both"/>
        <w:rPr>
          <w:sz w:val="16"/>
          <w:szCs w:val="16"/>
        </w:rPr>
      </w:pPr>
      <w:r w:rsidRPr="004D01FD">
        <w:rPr>
          <w:sz w:val="16"/>
          <w:szCs w:val="16"/>
        </w:rPr>
        <w:t>2) – Representa la diferencia entr</w:t>
      </w:r>
      <w:r w:rsidR="001352DC" w:rsidRPr="004D01FD">
        <w:rPr>
          <w:sz w:val="16"/>
          <w:szCs w:val="16"/>
        </w:rPr>
        <w:t>e el p</w:t>
      </w:r>
      <w:r w:rsidR="002B2D9F" w:rsidRPr="004D01FD">
        <w:rPr>
          <w:sz w:val="16"/>
          <w:szCs w:val="16"/>
        </w:rPr>
        <w:t>resupuesto “final” de 2015</w:t>
      </w:r>
      <w:r w:rsidRPr="004D01FD">
        <w:rPr>
          <w:sz w:val="16"/>
          <w:szCs w:val="16"/>
        </w:rPr>
        <w:t xml:space="preserve"> y los gastos reales según una base comparable para el año concluido el </w:t>
      </w:r>
      <w:r w:rsidR="002B2D9F" w:rsidRPr="004D01FD">
        <w:rPr>
          <w:sz w:val="16"/>
          <w:szCs w:val="16"/>
        </w:rPr>
        <w:t>31 de diciembre de 2015</w:t>
      </w:r>
      <w:r w:rsidRPr="004D01FD">
        <w:rPr>
          <w:sz w:val="16"/>
          <w:szCs w:val="16"/>
        </w:rPr>
        <w:t>.</w:t>
      </w:r>
    </w:p>
    <w:p w:rsidR="002B2D9F" w:rsidRPr="004D01FD" w:rsidRDefault="007F615E" w:rsidP="002B2D9F">
      <w:pPr>
        <w:jc w:val="both"/>
        <w:rPr>
          <w:sz w:val="16"/>
          <w:szCs w:val="16"/>
        </w:rPr>
      </w:pPr>
      <w:r w:rsidRPr="004D01FD">
        <w:rPr>
          <w:sz w:val="16"/>
          <w:szCs w:val="16"/>
        </w:rPr>
        <w:t>3) – Los ajustes con arreglo a las IPSAS practicados en el superávit s</w:t>
      </w:r>
      <w:r w:rsidR="00DB68D4" w:rsidRPr="004D01FD">
        <w:rPr>
          <w:sz w:val="16"/>
          <w:szCs w:val="16"/>
        </w:rPr>
        <w:t>e exponen detalladamente en la N</w:t>
      </w:r>
      <w:r w:rsidR="002B2D9F" w:rsidRPr="004D01FD">
        <w:rPr>
          <w:sz w:val="16"/>
          <w:szCs w:val="16"/>
        </w:rPr>
        <w:t xml:space="preserve">ota 22 de los presentes estados </w:t>
      </w:r>
      <w:r w:rsidRPr="004D01FD">
        <w:rPr>
          <w:sz w:val="16"/>
          <w:szCs w:val="16"/>
        </w:rPr>
        <w:t>financieros.</w:t>
      </w:r>
    </w:p>
    <w:p w:rsidR="0062485D" w:rsidRPr="004D01FD" w:rsidRDefault="0062485D" w:rsidP="0062485D">
      <w:pPr>
        <w:pStyle w:val="STYLE2LASTONE"/>
        <w:ind w:left="0" w:firstLine="0"/>
        <w:jc w:val="center"/>
        <w:rPr>
          <w:rFonts w:eastAsia="SimSun" w:cs="Arial"/>
          <w:bCs w:val="0"/>
          <w:caps/>
          <w:color w:val="00000A"/>
          <w:sz w:val="22"/>
          <w:szCs w:val="32"/>
        </w:rPr>
      </w:pPr>
      <w:r w:rsidRPr="004D01FD">
        <w:rPr>
          <w:rFonts w:cs="Arial"/>
          <w:caps/>
          <w:color w:val="00000A"/>
          <w:sz w:val="22"/>
        </w:rPr>
        <w:lastRenderedPageBreak/>
        <w:t xml:space="preserve">ESTADO V </w:t>
      </w:r>
      <w:r w:rsidRPr="004D01FD">
        <w:rPr>
          <w:rFonts w:eastAsia="SimSun" w:cs="Arial"/>
          <w:bCs w:val="0"/>
          <w:caps/>
          <w:color w:val="00000A"/>
          <w:sz w:val="22"/>
          <w:szCs w:val="32"/>
        </w:rPr>
        <w:br/>
      </w:r>
      <w:r w:rsidRPr="004D01FD">
        <w:rPr>
          <w:rFonts w:eastAsia="SimSun" w:cs="Arial"/>
          <w:bCs w:val="0"/>
          <w:caps/>
          <w:color w:val="00000A"/>
          <w:sz w:val="22"/>
          <w:szCs w:val="32"/>
        </w:rPr>
        <w:br/>
      </w:r>
      <w:r w:rsidRPr="004D01FD">
        <w:rPr>
          <w:rFonts w:cs="Arial"/>
          <w:caps/>
          <w:color w:val="00000A"/>
          <w:sz w:val="22"/>
        </w:rPr>
        <w:t>ESTADO COMPARATIVO DE IMPORTES PRESUPUESTADOS Y REALES - INGRESOS</w:t>
      </w:r>
    </w:p>
    <w:p w:rsidR="0062485D" w:rsidRPr="004D01FD" w:rsidRDefault="0062485D" w:rsidP="0062485D">
      <w:pPr>
        <w:pStyle w:val="STYLE2LASTONE"/>
        <w:ind w:left="0" w:firstLine="0"/>
        <w:jc w:val="center"/>
        <w:rPr>
          <w:rFonts w:cs="Arial"/>
          <w:color w:val="00000A"/>
          <w:sz w:val="22"/>
          <w:szCs w:val="22"/>
        </w:rPr>
      </w:pPr>
    </w:p>
    <w:p w:rsidR="0062485D" w:rsidRPr="004D01FD" w:rsidRDefault="0062485D" w:rsidP="0062485D">
      <w:pPr>
        <w:jc w:val="center"/>
        <w:rPr>
          <w:b/>
          <w:szCs w:val="22"/>
        </w:rPr>
      </w:pPr>
      <w:r w:rsidRPr="004D01FD">
        <w:rPr>
          <w:b/>
        </w:rPr>
        <w:t>correspondiente al bienio concluido el 31 de diciembre de 2015</w:t>
      </w:r>
    </w:p>
    <w:p w:rsidR="0062485D" w:rsidRPr="004D01FD" w:rsidRDefault="0062485D" w:rsidP="0062485D">
      <w:pPr>
        <w:jc w:val="center"/>
        <w:rPr>
          <w:i/>
        </w:rPr>
      </w:pPr>
      <w:r w:rsidRPr="004D01FD">
        <w:rPr>
          <w:i/>
        </w:rPr>
        <w:t>(en miles de francos suizos)</w:t>
      </w:r>
    </w:p>
    <w:p w:rsidR="0062485D" w:rsidRPr="004D01FD" w:rsidRDefault="0062485D" w:rsidP="0062485D">
      <w:pPr>
        <w:jc w:val="center"/>
        <w:rPr>
          <w:i/>
        </w:rPr>
      </w:pPr>
    </w:p>
    <w:p w:rsidR="0062485D" w:rsidRPr="004D01FD" w:rsidRDefault="001352DC" w:rsidP="0062485D">
      <w:pPr>
        <w:jc w:val="center"/>
        <w:rPr>
          <w:i/>
          <w:szCs w:val="22"/>
        </w:rPr>
      </w:pPr>
      <w:r w:rsidRPr="004D01FD">
        <w:rPr>
          <w:noProof/>
          <w:lang w:val="en-US" w:eastAsia="en-US"/>
        </w:rPr>
        <w:drawing>
          <wp:inline distT="0" distB="0" distL="0" distR="0" wp14:anchorId="35F5BE50" wp14:editId="2F92D4F6">
            <wp:extent cx="5976620" cy="3350870"/>
            <wp:effectExtent l="0" t="0" r="5080" b="2540"/>
            <wp:docPr id="265" name="Imagen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76620" cy="3350870"/>
                    </a:xfrm>
                    <a:prstGeom prst="rect">
                      <a:avLst/>
                    </a:prstGeom>
                    <a:noFill/>
                    <a:ln>
                      <a:noFill/>
                    </a:ln>
                  </pic:spPr>
                </pic:pic>
              </a:graphicData>
            </a:graphic>
          </wp:inline>
        </w:drawing>
      </w:r>
    </w:p>
    <w:p w:rsidR="0062485D" w:rsidRPr="004D01FD" w:rsidRDefault="0062485D" w:rsidP="0062485D">
      <w:pPr>
        <w:jc w:val="center"/>
        <w:rPr>
          <w:i/>
          <w:szCs w:val="22"/>
        </w:rPr>
      </w:pPr>
    </w:p>
    <w:p w:rsidR="0062485D" w:rsidRPr="004D01FD" w:rsidRDefault="0062485D" w:rsidP="0062485D">
      <w:pPr>
        <w:jc w:val="both"/>
        <w:rPr>
          <w:szCs w:val="22"/>
        </w:rPr>
      </w:pPr>
    </w:p>
    <w:p w:rsidR="0062485D" w:rsidRPr="004D01FD" w:rsidRDefault="0062485D" w:rsidP="0062485D">
      <w:pPr>
        <w:tabs>
          <w:tab w:val="left" w:pos="644"/>
        </w:tabs>
        <w:jc w:val="both"/>
        <w:rPr>
          <w:sz w:val="16"/>
          <w:szCs w:val="16"/>
        </w:rPr>
      </w:pPr>
      <w:r w:rsidRPr="004D01FD">
        <w:rPr>
          <w:sz w:val="16"/>
        </w:rPr>
        <w:t>1) – Representa el presupuesto bienal aprobado para 2014/15</w:t>
      </w:r>
      <w:r w:rsidR="009C15EC" w:rsidRPr="004D01FD">
        <w:rPr>
          <w:sz w:val="16"/>
        </w:rPr>
        <w:t xml:space="preserve">.  </w:t>
      </w:r>
    </w:p>
    <w:p w:rsidR="0062485D" w:rsidRPr="004D01FD" w:rsidRDefault="0062485D" w:rsidP="0062485D">
      <w:pPr>
        <w:tabs>
          <w:tab w:val="left" w:pos="540"/>
        </w:tabs>
        <w:jc w:val="both"/>
        <w:rPr>
          <w:sz w:val="16"/>
        </w:rPr>
      </w:pPr>
      <w:r w:rsidRPr="004D01FD">
        <w:rPr>
          <w:sz w:val="16"/>
        </w:rPr>
        <w:t>2) – Representa el presupuesto final después de las transferencias para 2014/15.</w:t>
      </w:r>
    </w:p>
    <w:p w:rsidR="0062485D" w:rsidRPr="004D01FD" w:rsidRDefault="0062485D" w:rsidP="0062485D">
      <w:pPr>
        <w:tabs>
          <w:tab w:val="left" w:pos="540"/>
        </w:tabs>
        <w:jc w:val="both"/>
        <w:rPr>
          <w:sz w:val="16"/>
        </w:rPr>
      </w:pPr>
      <w:r w:rsidRPr="004D01FD">
        <w:rPr>
          <w:sz w:val="16"/>
        </w:rPr>
        <w:t>3) –</w:t>
      </w:r>
      <w:r w:rsidR="000A3787" w:rsidRPr="004D01FD">
        <w:rPr>
          <w:sz w:val="16"/>
        </w:rPr>
        <w:t xml:space="preserve"> </w:t>
      </w:r>
      <w:r w:rsidRPr="004D01FD">
        <w:rPr>
          <w:sz w:val="16"/>
        </w:rPr>
        <w:t>Representa la diferencia entre el presupuesto final después de las transferencias para 2014/15 y los ingresos reales sobre una base comparable para el bienio que acabó el 31 de diciembre de 2015.</w:t>
      </w:r>
    </w:p>
    <w:p w:rsidR="0062485D" w:rsidRPr="004D01FD" w:rsidRDefault="0062485D" w:rsidP="0062485D">
      <w:pPr>
        <w:tabs>
          <w:tab w:val="left" w:pos="540"/>
        </w:tabs>
        <w:jc w:val="both"/>
        <w:rPr>
          <w:szCs w:val="22"/>
        </w:rPr>
      </w:pPr>
    </w:p>
    <w:p w:rsidR="00A23F45" w:rsidRPr="004D01FD" w:rsidRDefault="00A23F45" w:rsidP="0062485D">
      <w:pPr>
        <w:tabs>
          <w:tab w:val="left" w:pos="540"/>
        </w:tabs>
        <w:jc w:val="both"/>
        <w:rPr>
          <w:szCs w:val="22"/>
        </w:rPr>
      </w:pPr>
    </w:p>
    <w:p w:rsidR="00A23F45" w:rsidRPr="004D01FD" w:rsidRDefault="00A23F45" w:rsidP="0062485D">
      <w:pPr>
        <w:tabs>
          <w:tab w:val="left" w:pos="540"/>
        </w:tabs>
        <w:jc w:val="both"/>
        <w:rPr>
          <w:sz w:val="16"/>
          <w:szCs w:val="16"/>
        </w:rPr>
        <w:sectPr w:rsidR="00A23F45" w:rsidRPr="004D01FD" w:rsidSect="00A23F45">
          <w:headerReference w:type="even" r:id="rId52"/>
          <w:headerReference w:type="default" r:id="rId53"/>
          <w:footerReference w:type="even" r:id="rId54"/>
          <w:footerReference w:type="default" r:id="rId55"/>
          <w:pgSz w:w="11906" w:h="16838"/>
          <w:pgMar w:top="851" w:right="1247" w:bottom="851" w:left="1247" w:header="709" w:footer="709" w:gutter="0"/>
          <w:cols w:space="720"/>
          <w:formProt w:val="0"/>
          <w:docGrid w:linePitch="360" w:charSpace="-2049"/>
        </w:sectPr>
      </w:pPr>
    </w:p>
    <w:p w:rsidR="00EC74F7" w:rsidRPr="004D01FD" w:rsidRDefault="00EC74F7" w:rsidP="00EC74F7">
      <w:pPr>
        <w:pStyle w:val="STYLE2LASTONE"/>
        <w:ind w:left="0" w:firstLine="0"/>
        <w:jc w:val="center"/>
        <w:rPr>
          <w:rFonts w:eastAsia="SimSun" w:cs="Arial"/>
          <w:bCs w:val="0"/>
          <w:caps/>
          <w:color w:val="00000A"/>
          <w:sz w:val="22"/>
          <w:szCs w:val="32"/>
        </w:rPr>
      </w:pPr>
      <w:bookmarkStart w:id="11" w:name="_Toc301187116"/>
      <w:bookmarkEnd w:id="11"/>
      <w:r w:rsidRPr="004D01FD">
        <w:rPr>
          <w:rFonts w:cs="Arial"/>
          <w:caps/>
          <w:color w:val="00000A"/>
          <w:sz w:val="22"/>
        </w:rPr>
        <w:lastRenderedPageBreak/>
        <w:t xml:space="preserve">ESTADO V </w:t>
      </w:r>
      <w:r w:rsidRPr="004D01FD">
        <w:rPr>
          <w:rFonts w:eastAsia="SimSun" w:cs="Arial"/>
          <w:bCs w:val="0"/>
          <w:caps/>
          <w:color w:val="00000A"/>
          <w:sz w:val="22"/>
          <w:szCs w:val="32"/>
        </w:rPr>
        <w:br/>
      </w:r>
      <w:r w:rsidRPr="004D01FD">
        <w:rPr>
          <w:rFonts w:eastAsia="SimSun" w:cs="Arial"/>
          <w:bCs w:val="0"/>
          <w:caps/>
          <w:color w:val="00000A"/>
          <w:sz w:val="22"/>
          <w:szCs w:val="32"/>
        </w:rPr>
        <w:br/>
      </w:r>
      <w:r w:rsidRPr="004D01FD">
        <w:rPr>
          <w:rFonts w:cs="Arial"/>
          <w:caps/>
          <w:color w:val="00000A"/>
          <w:sz w:val="22"/>
        </w:rPr>
        <w:t>ESTADO COMPARATIVO DE IMPORTES PRESUPUESTADOS Y REALES - gastos</w:t>
      </w:r>
    </w:p>
    <w:p w:rsidR="00EC74F7" w:rsidRPr="004D01FD" w:rsidRDefault="00EC74F7" w:rsidP="00EC74F7">
      <w:pPr>
        <w:pStyle w:val="STYLE2LASTONE"/>
        <w:ind w:left="0" w:firstLine="0"/>
        <w:jc w:val="center"/>
        <w:rPr>
          <w:rFonts w:cs="Arial"/>
          <w:color w:val="00000A"/>
          <w:sz w:val="22"/>
          <w:szCs w:val="22"/>
        </w:rPr>
      </w:pPr>
    </w:p>
    <w:p w:rsidR="00EC74F7" w:rsidRPr="004D01FD" w:rsidRDefault="00EC74F7" w:rsidP="00EC74F7">
      <w:pPr>
        <w:jc w:val="center"/>
        <w:rPr>
          <w:b/>
          <w:szCs w:val="22"/>
        </w:rPr>
      </w:pPr>
      <w:r w:rsidRPr="004D01FD">
        <w:rPr>
          <w:b/>
        </w:rPr>
        <w:t>correspondiente al bienio concluido el 31 de diciembre de 2015</w:t>
      </w:r>
    </w:p>
    <w:p w:rsidR="00EC74F7" w:rsidRPr="004D01FD" w:rsidRDefault="00EC74F7" w:rsidP="00EC74F7">
      <w:pPr>
        <w:jc w:val="center"/>
        <w:rPr>
          <w:i/>
        </w:rPr>
      </w:pPr>
      <w:r w:rsidRPr="004D01FD">
        <w:rPr>
          <w:i/>
        </w:rPr>
        <w:t>(en miles de francos suizos)</w:t>
      </w:r>
    </w:p>
    <w:p w:rsidR="00EC74F7" w:rsidRPr="004D01FD" w:rsidRDefault="00EC74F7" w:rsidP="00EC74F7">
      <w:pPr>
        <w:jc w:val="center"/>
        <w:rPr>
          <w:i/>
        </w:rPr>
      </w:pPr>
    </w:p>
    <w:p w:rsidR="00EC74F7" w:rsidRPr="004D01FD" w:rsidRDefault="007D4C16" w:rsidP="00EC74F7">
      <w:pPr>
        <w:jc w:val="center"/>
        <w:rPr>
          <w:i/>
        </w:rPr>
      </w:pPr>
      <w:r w:rsidRPr="007D4C16">
        <w:rPr>
          <w:noProof/>
          <w:lang w:val="en-US" w:eastAsia="en-US"/>
        </w:rPr>
        <w:drawing>
          <wp:inline distT="0" distB="0" distL="0" distR="0" wp14:anchorId="5F55DA0D" wp14:editId="7B9B0321">
            <wp:extent cx="5188221" cy="6660000"/>
            <wp:effectExtent l="0" t="0" r="0"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188221" cy="6660000"/>
                    </a:xfrm>
                    <a:prstGeom prst="rect">
                      <a:avLst/>
                    </a:prstGeom>
                    <a:noFill/>
                    <a:ln>
                      <a:noFill/>
                    </a:ln>
                  </pic:spPr>
                </pic:pic>
              </a:graphicData>
            </a:graphic>
          </wp:inline>
        </w:drawing>
      </w:r>
    </w:p>
    <w:p w:rsidR="00EC74F7" w:rsidRPr="004D01FD" w:rsidRDefault="00EC74F7" w:rsidP="00EC74F7">
      <w:pPr>
        <w:jc w:val="center"/>
        <w:rPr>
          <w:i/>
        </w:rPr>
      </w:pPr>
    </w:p>
    <w:p w:rsidR="00EC74F7" w:rsidRPr="004D01FD" w:rsidRDefault="007D4C16" w:rsidP="00EC74F7">
      <w:pPr>
        <w:tabs>
          <w:tab w:val="left" w:pos="644"/>
        </w:tabs>
        <w:jc w:val="both"/>
        <w:rPr>
          <w:sz w:val="16"/>
          <w:szCs w:val="16"/>
        </w:rPr>
      </w:pPr>
      <w:r>
        <w:rPr>
          <w:sz w:val="16"/>
        </w:rPr>
        <w:t>(</w:t>
      </w:r>
      <w:r w:rsidR="00EC74F7" w:rsidRPr="004D01FD">
        <w:rPr>
          <w:sz w:val="16"/>
        </w:rPr>
        <w:t xml:space="preserve">1) – Representa el presupuesto bienal </w:t>
      </w:r>
      <w:r w:rsidR="007D58FB" w:rsidRPr="004D01FD">
        <w:rPr>
          <w:sz w:val="16"/>
        </w:rPr>
        <w:t xml:space="preserve">aprobado </w:t>
      </w:r>
      <w:r w:rsidR="00EC74F7" w:rsidRPr="004D01FD">
        <w:rPr>
          <w:sz w:val="16"/>
        </w:rPr>
        <w:t>para 2014/15 de 674,0 millones de francos suizos, que fue aprobado por las Asambleas de los Estados miembros de la OMPI el 12 de diciembre de 2013.</w:t>
      </w:r>
    </w:p>
    <w:p w:rsidR="00EC74F7" w:rsidRPr="004D01FD" w:rsidRDefault="007D4C16" w:rsidP="00EC74F7">
      <w:pPr>
        <w:jc w:val="both"/>
        <w:rPr>
          <w:sz w:val="16"/>
          <w:szCs w:val="16"/>
        </w:rPr>
      </w:pPr>
      <w:r>
        <w:rPr>
          <w:sz w:val="16"/>
        </w:rPr>
        <w:t>(</w:t>
      </w:r>
      <w:r w:rsidR="00EC74F7" w:rsidRPr="004D01FD">
        <w:rPr>
          <w:sz w:val="16"/>
        </w:rPr>
        <w:t>2) – Representa el presupuesto final después de las transferencias para 2014/15.</w:t>
      </w:r>
    </w:p>
    <w:p w:rsidR="00EC74F7" w:rsidRPr="004D01FD" w:rsidRDefault="007D4C16" w:rsidP="00EC74F7">
      <w:pPr>
        <w:jc w:val="both"/>
        <w:rPr>
          <w:sz w:val="16"/>
        </w:rPr>
      </w:pPr>
      <w:r>
        <w:rPr>
          <w:sz w:val="16"/>
        </w:rPr>
        <w:t>(</w:t>
      </w:r>
      <w:r w:rsidR="00EC74F7" w:rsidRPr="004D01FD">
        <w:rPr>
          <w:sz w:val="16"/>
        </w:rPr>
        <w:t>3) – Representa la diferencia entre el presupuesto final después de las transferencias para 2014/15 y los gastos reales según una base comparable para el bienio concluido el 31 de diciembre de 2015.</w:t>
      </w:r>
    </w:p>
    <w:p w:rsidR="00EC74F7" w:rsidRPr="004D01FD" w:rsidRDefault="007D4C16" w:rsidP="00EC74F7">
      <w:pPr>
        <w:jc w:val="both"/>
        <w:rPr>
          <w:sz w:val="16"/>
        </w:rPr>
      </w:pPr>
      <w:r>
        <w:rPr>
          <w:sz w:val="16"/>
        </w:rPr>
        <w:t>(</w:t>
      </w:r>
      <w:r w:rsidR="00EC74F7" w:rsidRPr="004D01FD">
        <w:rPr>
          <w:sz w:val="16"/>
        </w:rPr>
        <w:t>4) – Los ajustes con arreglo a las IPSAS practicados en el superávit s</w:t>
      </w:r>
      <w:r w:rsidR="00060C10" w:rsidRPr="004D01FD">
        <w:rPr>
          <w:sz w:val="16"/>
        </w:rPr>
        <w:t>e exponen detalladamente en la N</w:t>
      </w:r>
      <w:r w:rsidR="00EC74F7" w:rsidRPr="004D01FD">
        <w:rPr>
          <w:sz w:val="16"/>
        </w:rPr>
        <w:t>ota 22 de los presentes estados financieros.</w:t>
      </w:r>
    </w:p>
    <w:p w:rsidR="00ED7198" w:rsidRPr="004D01FD" w:rsidRDefault="007F615E">
      <w:pPr>
        <w:pStyle w:val="STYLE1LASTONE"/>
        <w:spacing w:after="0"/>
        <w:rPr>
          <w:rFonts w:cs="Arial"/>
        </w:rPr>
      </w:pPr>
      <w:r w:rsidRPr="004D01FD">
        <w:rPr>
          <w:rFonts w:cs="Arial"/>
          <w:caps/>
          <w:sz w:val="22"/>
        </w:rPr>
        <w:lastRenderedPageBreak/>
        <w:t>NOTAS SOBRE LOS ESTADOS FINANCIEROS</w:t>
      </w:r>
    </w:p>
    <w:p w:rsidR="00ED7198" w:rsidRPr="004D01FD" w:rsidRDefault="007F615E" w:rsidP="00D4783A">
      <w:pPr>
        <w:pStyle w:val="STYLETITRENOTES"/>
        <w:spacing w:before="240"/>
        <w:rPr>
          <w:rFonts w:cs="Arial"/>
        </w:rPr>
      </w:pPr>
      <w:r w:rsidRPr="004D01FD">
        <w:rPr>
          <w:rFonts w:cs="Arial"/>
        </w:rPr>
        <w:t>NOTA 1:</w:t>
      </w:r>
      <w:r w:rsidRPr="004D01FD">
        <w:rPr>
          <w:rFonts w:cs="Arial"/>
        </w:rPr>
        <w:tab/>
        <w:t>OBJETIVOS Y PRESUPUESTO DE LA ORGANIZACIÓN</w:t>
      </w:r>
    </w:p>
    <w:p w:rsidR="00ED7198" w:rsidRPr="004D01FD" w:rsidRDefault="00ED7198">
      <w:pPr>
        <w:jc w:val="both"/>
        <w:rPr>
          <w:szCs w:val="22"/>
        </w:rPr>
      </w:pPr>
    </w:p>
    <w:p w:rsidR="00080AD9" w:rsidRPr="004D01FD" w:rsidRDefault="00AA39D6" w:rsidP="00AA39D6">
      <w:pPr>
        <w:pStyle w:val="Style3"/>
        <w:numPr>
          <w:ilvl w:val="0"/>
          <w:numId w:val="16"/>
        </w:numPr>
        <w:spacing w:after="0"/>
        <w:ind w:left="0" w:firstLine="0"/>
        <w:rPr>
          <w:rFonts w:cs="Arial"/>
          <w:szCs w:val="22"/>
        </w:rPr>
      </w:pPr>
      <w:r w:rsidRPr="004D01FD">
        <w:rPr>
          <w:rFonts w:cs="Arial"/>
        </w:rPr>
        <w:tab/>
      </w:r>
      <w:r w:rsidR="007F615E" w:rsidRPr="004D01FD">
        <w:rPr>
          <w:rFonts w:cs="Arial"/>
        </w:rPr>
        <w:t xml:space="preserve">La Organización Mundial de la Propiedad Mundial (OMPI) se constituyó en 1967 en sustitución de las Oficinas Internacionales Reunidas para la Protección de la Propiedad Intelectual, creadas en 1893 (BIRPI por sus siglas en francés, a saber, </w:t>
      </w:r>
      <w:r w:rsidR="007F615E" w:rsidRPr="004D01FD">
        <w:rPr>
          <w:rFonts w:cs="Arial"/>
          <w:i/>
        </w:rPr>
        <w:t>Bureaux Internationaux Réunis pour la Protection de la Propriété Intellectuelle</w:t>
      </w:r>
      <w:r w:rsidR="007F615E" w:rsidRPr="004D01FD">
        <w:rPr>
          <w:rFonts w:cs="Arial"/>
        </w:rPr>
        <w:t>) a fin de administrar el Convenio de París para la Protección de la Propiedad Industrial (1883) y el Convenio de Berna para la Protección de las Obras Literarias y Artísticas (1886)</w:t>
      </w:r>
      <w:r w:rsidR="009C15EC" w:rsidRPr="004D01FD">
        <w:rPr>
          <w:rFonts w:cs="Arial"/>
        </w:rPr>
        <w:t xml:space="preserve">.  </w:t>
      </w:r>
      <w:r w:rsidR="007F615E" w:rsidRPr="004D01FD">
        <w:rPr>
          <w:rFonts w:cs="Arial"/>
        </w:rPr>
        <w:t>En 1974, la OMPI obtuvo el reconocimiento de organismo especializado de las Naciones Unidas.</w:t>
      </w:r>
    </w:p>
    <w:p w:rsidR="00D4783A" w:rsidRPr="004D01FD" w:rsidRDefault="00D4783A" w:rsidP="00D4783A">
      <w:pPr>
        <w:pStyle w:val="Style3"/>
        <w:tabs>
          <w:tab w:val="left" w:pos="360"/>
        </w:tabs>
        <w:spacing w:after="0"/>
        <w:rPr>
          <w:rFonts w:cs="Arial"/>
          <w:szCs w:val="22"/>
        </w:rPr>
      </w:pPr>
    </w:p>
    <w:p w:rsidR="00ED7198" w:rsidRPr="004D01FD" w:rsidRDefault="00AA39D6" w:rsidP="00AA39D6">
      <w:pPr>
        <w:pStyle w:val="Style3"/>
        <w:numPr>
          <w:ilvl w:val="0"/>
          <w:numId w:val="16"/>
        </w:numPr>
        <w:spacing w:after="0"/>
        <w:ind w:left="0" w:firstLine="0"/>
        <w:rPr>
          <w:rFonts w:cs="Arial"/>
          <w:szCs w:val="22"/>
        </w:rPr>
      </w:pPr>
      <w:r w:rsidRPr="004D01FD">
        <w:rPr>
          <w:rFonts w:cs="Arial"/>
        </w:rPr>
        <w:tab/>
      </w:r>
      <w:r w:rsidR="007F615E" w:rsidRPr="004D01FD">
        <w:rPr>
          <w:rFonts w:cs="Arial"/>
        </w:rPr>
        <w:t>La OMPI desempeña una amplia variedad de tareas en relación con la protección de los derechos de propiedad intelectual, a saber</w:t>
      </w:r>
      <w:r w:rsidR="009C15EC" w:rsidRPr="004D01FD">
        <w:rPr>
          <w:rFonts w:cs="Arial"/>
        </w:rPr>
        <w:t xml:space="preserve">:  </w:t>
      </w:r>
      <w:r w:rsidR="007F615E" w:rsidRPr="004D01FD">
        <w:rPr>
          <w:rFonts w:cs="Arial"/>
        </w:rPr>
        <w:t>prestar asistencia a g</w:t>
      </w:r>
      <w:r w:rsidR="00F327EA" w:rsidRPr="004D01FD">
        <w:rPr>
          <w:rFonts w:cs="Arial"/>
        </w:rPr>
        <w:t>obiernos y organizaciones en el fomento de</w:t>
      </w:r>
      <w:r w:rsidR="007F615E" w:rsidRPr="004D01FD">
        <w:rPr>
          <w:rFonts w:cs="Arial"/>
        </w:rPr>
        <w:t xml:space="preserve"> las políticas, estructuras y capacidades necesarias para sacar partido de las posibilidades q</w:t>
      </w:r>
      <w:r w:rsidR="00F327EA" w:rsidRPr="004D01FD">
        <w:rPr>
          <w:rFonts w:cs="Arial"/>
        </w:rPr>
        <w:t xml:space="preserve">ue ofrece la </w:t>
      </w:r>
      <w:r w:rsidR="009C15EC" w:rsidRPr="004D01FD">
        <w:rPr>
          <w:rFonts w:cs="Arial"/>
        </w:rPr>
        <w:t xml:space="preserve">P.I. </w:t>
      </w:r>
      <w:r w:rsidR="00F327EA" w:rsidRPr="004D01FD">
        <w:rPr>
          <w:rFonts w:cs="Arial"/>
        </w:rPr>
        <w:t>en materia de</w:t>
      </w:r>
      <w:r w:rsidR="007F615E" w:rsidRPr="004D01FD">
        <w:rPr>
          <w:rFonts w:cs="Arial"/>
        </w:rPr>
        <w:t xml:space="preserve"> desarrollo económico</w:t>
      </w:r>
      <w:r w:rsidR="009C15EC" w:rsidRPr="004D01FD">
        <w:rPr>
          <w:rFonts w:cs="Arial"/>
        </w:rPr>
        <w:t xml:space="preserve">;  </w:t>
      </w:r>
      <w:r w:rsidR="007F615E" w:rsidRPr="004D01FD">
        <w:rPr>
          <w:rFonts w:cs="Arial"/>
        </w:rPr>
        <w:t>colaborar con los Estados miembros para elaborar tratados internacionales de P.I.</w:t>
      </w:r>
      <w:r w:rsidR="009C15EC" w:rsidRPr="004D01FD">
        <w:rPr>
          <w:rFonts w:cs="Arial"/>
        </w:rPr>
        <w:t xml:space="preserve">;  </w:t>
      </w:r>
      <w:r w:rsidR="007F615E" w:rsidRPr="004D01FD">
        <w:rPr>
          <w:rFonts w:cs="Arial"/>
        </w:rPr>
        <w:t>administrar los tratados y los sistemas mundiales de registro en el ámbito de las marcas, los dibujos y modelos industriales y las denominaciones de origen y el sistema de presentación de solicitudes de patente</w:t>
      </w:r>
      <w:r w:rsidR="009C15EC" w:rsidRPr="004D01FD">
        <w:rPr>
          <w:rFonts w:cs="Arial"/>
        </w:rPr>
        <w:t xml:space="preserve">;  </w:t>
      </w:r>
      <w:r w:rsidR="007F615E" w:rsidRPr="004D01FD">
        <w:rPr>
          <w:rFonts w:cs="Arial"/>
        </w:rPr>
        <w:t xml:space="preserve">prestar servicios de solución de controversias y servir de foro de debate bien fundamentado y de </w:t>
      </w:r>
      <w:r w:rsidR="00F327EA" w:rsidRPr="004D01FD">
        <w:rPr>
          <w:rFonts w:cs="Arial"/>
        </w:rPr>
        <w:t xml:space="preserve">espacio de </w:t>
      </w:r>
      <w:r w:rsidR="007F615E" w:rsidRPr="004D01FD">
        <w:rPr>
          <w:rFonts w:cs="Arial"/>
        </w:rPr>
        <w:t>intercambio de conocimientos especializados.</w:t>
      </w:r>
    </w:p>
    <w:p w:rsidR="00D4783A" w:rsidRPr="004D01FD" w:rsidRDefault="00D4783A" w:rsidP="00AA39D6">
      <w:pPr>
        <w:pStyle w:val="Style3"/>
        <w:spacing w:after="0"/>
        <w:rPr>
          <w:rFonts w:cs="Arial"/>
          <w:szCs w:val="22"/>
        </w:rPr>
      </w:pPr>
    </w:p>
    <w:p w:rsidR="00ED7198" w:rsidRPr="004D01FD" w:rsidRDefault="00AA39D6" w:rsidP="00AA39D6">
      <w:pPr>
        <w:pStyle w:val="Style3"/>
        <w:numPr>
          <w:ilvl w:val="0"/>
          <w:numId w:val="16"/>
        </w:numPr>
        <w:spacing w:after="0"/>
        <w:ind w:left="0" w:firstLine="0"/>
        <w:rPr>
          <w:rFonts w:cs="Arial"/>
          <w:szCs w:val="22"/>
        </w:rPr>
      </w:pPr>
      <w:r w:rsidRPr="004D01FD">
        <w:rPr>
          <w:rFonts w:cs="Arial"/>
        </w:rPr>
        <w:tab/>
      </w:r>
      <w:r w:rsidR="007F615E" w:rsidRPr="004D01FD">
        <w:rPr>
          <w:rFonts w:cs="Arial"/>
        </w:rPr>
        <w:t>La Organización funciona de conformidad con el Convenio de la OMPI, firmado en Estocolmo el 14 de julio de 1967 y modificado el 28 de septiembre de 1979 (el “Convenio de la OMPI”)</w:t>
      </w:r>
      <w:r w:rsidR="009C15EC" w:rsidRPr="004D01FD">
        <w:rPr>
          <w:rFonts w:cs="Arial"/>
        </w:rPr>
        <w:t xml:space="preserve">.  </w:t>
      </w:r>
      <w:r w:rsidR="007F615E" w:rsidRPr="004D01FD">
        <w:rPr>
          <w:rFonts w:cs="Arial"/>
        </w:rPr>
        <w:t>Actualment</w:t>
      </w:r>
      <w:r w:rsidR="00080AD9" w:rsidRPr="004D01FD">
        <w:rPr>
          <w:rFonts w:cs="Arial"/>
        </w:rPr>
        <w:t>e, la OMPI cuenta con 188 Estados</w:t>
      </w:r>
      <w:r w:rsidR="00F327EA" w:rsidRPr="004D01FD">
        <w:rPr>
          <w:rFonts w:cs="Arial"/>
        </w:rPr>
        <w:t xml:space="preserve"> miembros, </w:t>
      </w:r>
      <w:r w:rsidR="007F615E" w:rsidRPr="004D01FD">
        <w:rPr>
          <w:rFonts w:cs="Arial"/>
        </w:rPr>
        <w:t>tiene su sede en Ginebra (Suiza) y dispo</w:t>
      </w:r>
      <w:r w:rsidR="00F26189" w:rsidRPr="004D01FD">
        <w:rPr>
          <w:rFonts w:cs="Arial"/>
        </w:rPr>
        <w:t>ne de oficinas en el exterior</w:t>
      </w:r>
      <w:r w:rsidR="007F615E" w:rsidRPr="004D01FD">
        <w:rPr>
          <w:rFonts w:cs="Arial"/>
        </w:rPr>
        <w:t xml:space="preserve"> en Beijing, Moscú (amba</w:t>
      </w:r>
      <w:r w:rsidR="00F327EA" w:rsidRPr="004D01FD">
        <w:rPr>
          <w:rFonts w:cs="Arial"/>
        </w:rPr>
        <w:t>s abiertas en 2014),</w:t>
      </w:r>
      <w:r w:rsidR="007F615E" w:rsidRPr="004D01FD">
        <w:rPr>
          <w:rFonts w:cs="Arial"/>
        </w:rPr>
        <w:t xml:space="preserve"> Río de Janeiro, Singapur y T</w:t>
      </w:r>
      <w:r w:rsidR="00080AD9" w:rsidRPr="004D01FD">
        <w:rPr>
          <w:rFonts w:cs="Arial"/>
        </w:rPr>
        <w:t>okio</w:t>
      </w:r>
      <w:r w:rsidR="00F26189" w:rsidRPr="004D01FD">
        <w:rPr>
          <w:rFonts w:cs="Arial"/>
        </w:rPr>
        <w:t>, y de una oficina de coordinación en Nueva York</w:t>
      </w:r>
      <w:r w:rsidR="009C15EC" w:rsidRPr="004D01FD">
        <w:rPr>
          <w:rFonts w:cs="Arial"/>
        </w:rPr>
        <w:t xml:space="preserve">.  </w:t>
      </w:r>
      <w:r w:rsidR="007F615E" w:rsidRPr="004D01FD">
        <w:rPr>
          <w:rFonts w:cs="Arial"/>
        </w:rPr>
        <w:t>La Organización goza de las prerrogativas e inmunidades otorgadas en virtud del Convenio de 1947 sobre prerrogativas e inmunidades de los organismos especializ</w:t>
      </w:r>
      <w:r w:rsidR="00F327EA" w:rsidRPr="004D01FD">
        <w:rPr>
          <w:rFonts w:cs="Arial"/>
        </w:rPr>
        <w:t xml:space="preserve">ados de las Naciones Unidas y del </w:t>
      </w:r>
      <w:r w:rsidR="007F615E" w:rsidRPr="004D01FD">
        <w:rPr>
          <w:rFonts w:cs="Arial"/>
        </w:rPr>
        <w:t>acuerdo de sede concertado en 1970 con el Consejo</w:t>
      </w:r>
      <w:r w:rsidR="00F327EA" w:rsidRPr="004D01FD">
        <w:rPr>
          <w:rFonts w:cs="Arial"/>
        </w:rPr>
        <w:t xml:space="preserve"> Federal Suizo, entre las que cabe destacar la</w:t>
      </w:r>
      <w:r w:rsidR="007F615E" w:rsidRPr="004D01FD">
        <w:rPr>
          <w:rFonts w:cs="Arial"/>
        </w:rPr>
        <w:t xml:space="preserve"> de estar exenta</w:t>
      </w:r>
      <w:r w:rsidR="00F327EA" w:rsidRPr="004D01FD">
        <w:rPr>
          <w:rFonts w:cs="Arial"/>
        </w:rPr>
        <w:t xml:space="preserve"> del pago de la mayor parte</w:t>
      </w:r>
      <w:r w:rsidR="007F615E" w:rsidRPr="004D01FD">
        <w:rPr>
          <w:rFonts w:cs="Arial"/>
        </w:rPr>
        <w:t xml:space="preserve"> de impuestos directos e indirectos.</w:t>
      </w:r>
    </w:p>
    <w:p w:rsidR="00D4783A" w:rsidRPr="004D01FD" w:rsidRDefault="00D4783A" w:rsidP="00AA39D6">
      <w:pPr>
        <w:pStyle w:val="Style3"/>
        <w:spacing w:after="0"/>
        <w:rPr>
          <w:rFonts w:cs="Arial"/>
          <w:szCs w:val="22"/>
        </w:rPr>
      </w:pPr>
    </w:p>
    <w:p w:rsidR="00ED7198" w:rsidRPr="004D01FD" w:rsidRDefault="00AA39D6" w:rsidP="00AA39D6">
      <w:pPr>
        <w:pStyle w:val="Style3"/>
        <w:numPr>
          <w:ilvl w:val="0"/>
          <w:numId w:val="16"/>
        </w:numPr>
        <w:spacing w:after="0"/>
        <w:ind w:left="0" w:firstLine="0"/>
        <w:rPr>
          <w:rFonts w:cs="Arial"/>
          <w:szCs w:val="22"/>
        </w:rPr>
      </w:pPr>
      <w:r w:rsidRPr="004D01FD">
        <w:rPr>
          <w:rFonts w:cs="Arial"/>
        </w:rPr>
        <w:tab/>
      </w:r>
      <w:r w:rsidR="007F615E" w:rsidRPr="004D01FD">
        <w:rPr>
          <w:rFonts w:cs="Arial"/>
        </w:rPr>
        <w:t>La OMPI se rige por los siguientes órganos constituyentes, establecidos por el Convenio de la OMPI, que se reúnen al menos una vez cada dos años en períodos ordinarios de sesiones y que pueden reunirse en períodos extraordinarios</w:t>
      </w:r>
      <w:r w:rsidR="00F327EA" w:rsidRPr="004D01FD">
        <w:rPr>
          <w:rFonts w:cs="Arial"/>
        </w:rPr>
        <w:t xml:space="preserve"> de sesiones en años alternos</w:t>
      </w:r>
      <w:r w:rsidR="009C15EC" w:rsidRPr="004D01FD">
        <w:rPr>
          <w:rFonts w:cs="Arial"/>
        </w:rPr>
        <w:t xml:space="preserve">:  </w:t>
      </w:r>
    </w:p>
    <w:p w:rsidR="00ED7198" w:rsidRPr="004D01FD" w:rsidRDefault="00ED7198">
      <w:pPr>
        <w:pStyle w:val="Style3"/>
        <w:spacing w:after="0"/>
        <w:rPr>
          <w:rFonts w:cs="Arial"/>
          <w:szCs w:val="22"/>
        </w:rPr>
      </w:pPr>
    </w:p>
    <w:p w:rsidR="00ED7198" w:rsidRPr="004D01FD" w:rsidRDefault="007F615E">
      <w:pPr>
        <w:pStyle w:val="STYLEDUTEXTE"/>
        <w:numPr>
          <w:ilvl w:val="0"/>
          <w:numId w:val="12"/>
        </w:numPr>
        <w:rPr>
          <w:rFonts w:cs="Arial"/>
          <w:szCs w:val="22"/>
        </w:rPr>
      </w:pPr>
      <w:r w:rsidRPr="004D01FD">
        <w:rPr>
          <w:rFonts w:cs="Arial"/>
        </w:rPr>
        <w:t>La Asamblea General, formada por los Estados parte en el Convenio que sean miembros al menos de un</w:t>
      </w:r>
      <w:r w:rsidR="00F327EA" w:rsidRPr="004D01FD">
        <w:rPr>
          <w:rFonts w:cs="Arial"/>
        </w:rPr>
        <w:t>a de las Uniones, se encarga</w:t>
      </w:r>
      <w:r w:rsidRPr="004D01FD">
        <w:rPr>
          <w:rFonts w:cs="Arial"/>
        </w:rPr>
        <w:t xml:space="preserve"> del nombramiento del Director General por un período no inferior a seis años, de la aprobación del presupuesto de los gastos comunes a las Uniones, de la adopción del Reglamento Financiero, así como de invitar a los Estados a que sean parte en el Convenio y de otras funciones especificadas por el Convenio</w:t>
      </w:r>
      <w:r w:rsidR="009C15EC" w:rsidRPr="004D01FD">
        <w:rPr>
          <w:rFonts w:cs="Arial"/>
        </w:rPr>
        <w:t xml:space="preserve">.  </w:t>
      </w:r>
    </w:p>
    <w:p w:rsidR="00ED7198" w:rsidRPr="004D01FD" w:rsidRDefault="00ED7198">
      <w:pPr>
        <w:pStyle w:val="STYLEDUTEXTE"/>
        <w:rPr>
          <w:rFonts w:cs="Arial"/>
          <w:szCs w:val="22"/>
        </w:rPr>
      </w:pPr>
    </w:p>
    <w:p w:rsidR="00ED7198" w:rsidRPr="004D01FD" w:rsidRDefault="007F615E">
      <w:pPr>
        <w:pStyle w:val="STYLEDUTEXTE"/>
        <w:numPr>
          <w:ilvl w:val="0"/>
          <w:numId w:val="12"/>
        </w:numPr>
        <w:rPr>
          <w:rFonts w:cs="Arial"/>
          <w:szCs w:val="22"/>
        </w:rPr>
      </w:pPr>
      <w:r w:rsidRPr="004D01FD">
        <w:rPr>
          <w:rFonts w:cs="Arial"/>
        </w:rPr>
        <w:t>La Conferencia está compuesta por todos los Estados miembros, independientemente de que sean miembros de una de las Uniones</w:t>
      </w:r>
      <w:r w:rsidR="009C15EC" w:rsidRPr="004D01FD">
        <w:rPr>
          <w:rFonts w:cs="Arial"/>
        </w:rPr>
        <w:t xml:space="preserve">.  </w:t>
      </w:r>
      <w:r w:rsidRPr="004D01FD">
        <w:rPr>
          <w:rFonts w:cs="Arial"/>
        </w:rPr>
        <w:t>La Conferencia aprueba su presupuesto y modificaciones del Convenio</w:t>
      </w:r>
      <w:r w:rsidR="00995C89" w:rsidRPr="004D01FD">
        <w:rPr>
          <w:rFonts w:cs="Arial"/>
        </w:rPr>
        <w:t>,</w:t>
      </w:r>
      <w:r w:rsidRPr="004D01FD">
        <w:rPr>
          <w:rFonts w:cs="Arial"/>
        </w:rPr>
        <w:t xml:space="preserve"> y ejerce ot</w:t>
      </w:r>
      <w:r w:rsidR="00995C89" w:rsidRPr="004D01FD">
        <w:rPr>
          <w:rFonts w:cs="Arial"/>
        </w:rPr>
        <w:t>ras funciones pertinentes</w:t>
      </w:r>
      <w:r w:rsidRPr="004D01FD">
        <w:rPr>
          <w:rFonts w:cs="Arial"/>
        </w:rPr>
        <w:t>.</w:t>
      </w:r>
    </w:p>
    <w:p w:rsidR="00ED7198" w:rsidRPr="004D01FD" w:rsidRDefault="00ED7198">
      <w:pPr>
        <w:pStyle w:val="STYLEDUTEXTE"/>
        <w:rPr>
          <w:rFonts w:cs="Arial"/>
          <w:szCs w:val="22"/>
        </w:rPr>
      </w:pPr>
    </w:p>
    <w:p w:rsidR="00ED7198" w:rsidRPr="004D01FD" w:rsidRDefault="007F615E">
      <w:pPr>
        <w:pStyle w:val="Style3"/>
        <w:numPr>
          <w:ilvl w:val="0"/>
          <w:numId w:val="12"/>
        </w:numPr>
        <w:spacing w:after="0"/>
        <w:rPr>
          <w:rFonts w:cs="Arial"/>
          <w:szCs w:val="22"/>
        </w:rPr>
      </w:pPr>
      <w:r w:rsidRPr="004D01FD">
        <w:rPr>
          <w:rFonts w:cs="Arial"/>
        </w:rPr>
        <w:t xml:space="preserve">El Comité de Coordinación está compuesto por los miembros de los Comités Ejecutivos de las Uniones de París y de Berna, un cuarto de los Estados parte en el Convenio de la OMPI que no son miembros de ninguna de las Uniones, y Suiza, en tanto que Estado en cuyo territorio </w:t>
      </w:r>
      <w:r w:rsidR="00F26189" w:rsidRPr="004D01FD">
        <w:rPr>
          <w:rFonts w:cs="Arial"/>
        </w:rPr>
        <w:t>tiene su sede la Organización</w:t>
      </w:r>
      <w:r w:rsidR="009C15EC" w:rsidRPr="004D01FD">
        <w:rPr>
          <w:rFonts w:cs="Arial"/>
        </w:rPr>
        <w:t xml:space="preserve">.  </w:t>
      </w:r>
      <w:r w:rsidRPr="004D01FD">
        <w:rPr>
          <w:rFonts w:cs="Arial"/>
        </w:rPr>
        <w:t xml:space="preserve">El Comité de Coordinación nombra a los candidatos </w:t>
      </w:r>
      <w:r w:rsidR="00995C89" w:rsidRPr="004D01FD">
        <w:rPr>
          <w:rFonts w:cs="Arial"/>
        </w:rPr>
        <w:t xml:space="preserve">al puesto de Director General, </w:t>
      </w:r>
      <w:r w:rsidRPr="004D01FD">
        <w:rPr>
          <w:rFonts w:cs="Arial"/>
        </w:rPr>
        <w:t>elabora los proyectos de orden del día de la Asamblea General y el presupuesto por programas de la Conferencia</w:t>
      </w:r>
      <w:r w:rsidR="00995C89" w:rsidRPr="004D01FD">
        <w:rPr>
          <w:rFonts w:cs="Arial"/>
        </w:rPr>
        <w:t>,</w:t>
      </w:r>
      <w:r w:rsidRPr="004D01FD">
        <w:rPr>
          <w:rFonts w:cs="Arial"/>
        </w:rPr>
        <w:t xml:space="preserve"> y desempeña otras tareas que le son asignadas en virtud del Convenio de la OMPI.</w:t>
      </w:r>
    </w:p>
    <w:p w:rsidR="00ED7198" w:rsidRPr="004D01FD" w:rsidRDefault="00ED7198">
      <w:pPr>
        <w:pStyle w:val="Style3"/>
        <w:spacing w:after="0"/>
        <w:rPr>
          <w:rFonts w:cs="Arial"/>
          <w:szCs w:val="22"/>
        </w:rPr>
      </w:pPr>
    </w:p>
    <w:p w:rsidR="00ED7198" w:rsidRPr="004D01FD" w:rsidRDefault="007F615E">
      <w:pPr>
        <w:pStyle w:val="Style3"/>
        <w:numPr>
          <w:ilvl w:val="0"/>
          <w:numId w:val="12"/>
        </w:numPr>
        <w:spacing w:after="0"/>
        <w:rPr>
          <w:rFonts w:cs="Arial"/>
          <w:szCs w:val="22"/>
        </w:rPr>
      </w:pPr>
      <w:r w:rsidRPr="004D01FD">
        <w:rPr>
          <w:rFonts w:cs="Arial"/>
        </w:rPr>
        <w:lastRenderedPageBreak/>
        <w:t>Las Asambleas de las Uniones de Berna, La Haya, Niza, Lisboa, Locarno, Viena, Budapest, la Clasificación Internacional de Patentes y de París se reúnen bajo la autoridad de los tratados individuales que crean cada una de las Unio</w:t>
      </w:r>
      <w:r w:rsidR="00995C89" w:rsidRPr="004D01FD">
        <w:rPr>
          <w:rFonts w:cs="Arial"/>
        </w:rPr>
        <w:t>nes administradas por la OMPI</w:t>
      </w:r>
      <w:r w:rsidR="009C15EC" w:rsidRPr="004D01FD">
        <w:rPr>
          <w:rFonts w:cs="Arial"/>
        </w:rPr>
        <w:t xml:space="preserve">.  </w:t>
      </w:r>
      <w:r w:rsidR="00995C89" w:rsidRPr="004D01FD">
        <w:rPr>
          <w:rFonts w:cs="Arial"/>
        </w:rPr>
        <w:t>Aprueban</w:t>
      </w:r>
      <w:r w:rsidRPr="004D01FD">
        <w:rPr>
          <w:rFonts w:cs="Arial"/>
        </w:rPr>
        <w:t xml:space="preserve"> las partes del presupuesto de la OMPI que guardan relación con los ingresos y gastos atribuibles exclu</w:t>
      </w:r>
      <w:r w:rsidR="00995C89" w:rsidRPr="004D01FD">
        <w:rPr>
          <w:rFonts w:cs="Arial"/>
        </w:rPr>
        <w:t xml:space="preserve">sivamente a cada una de ellas y </w:t>
      </w:r>
      <w:r w:rsidRPr="004D01FD">
        <w:rPr>
          <w:rFonts w:cs="Arial"/>
        </w:rPr>
        <w:t>determinan el nivel de las tasas pagaderas a</w:t>
      </w:r>
      <w:r w:rsidR="00995C89" w:rsidRPr="004D01FD">
        <w:rPr>
          <w:rFonts w:cs="Arial"/>
        </w:rPr>
        <w:t xml:space="preserve"> la OMPI por los servicios que e</w:t>
      </w:r>
      <w:r w:rsidRPr="004D01FD">
        <w:rPr>
          <w:rFonts w:cs="Arial"/>
        </w:rPr>
        <w:t>sta presta de conformidad con cada tratado</w:t>
      </w:r>
      <w:r w:rsidR="009C15EC" w:rsidRPr="004D01FD">
        <w:rPr>
          <w:rFonts w:cs="Arial"/>
        </w:rPr>
        <w:t xml:space="preserve">.  </w:t>
      </w:r>
    </w:p>
    <w:p w:rsidR="00ED7198" w:rsidRPr="004D01FD" w:rsidRDefault="00ED7198">
      <w:pPr>
        <w:pStyle w:val="Style3"/>
        <w:spacing w:after="0"/>
        <w:rPr>
          <w:rFonts w:cs="Arial"/>
          <w:szCs w:val="22"/>
        </w:rPr>
      </w:pPr>
    </w:p>
    <w:p w:rsidR="00ED7198" w:rsidRPr="004D01FD" w:rsidRDefault="00AA39D6" w:rsidP="00AA39D6">
      <w:pPr>
        <w:pStyle w:val="Style3"/>
        <w:numPr>
          <w:ilvl w:val="0"/>
          <w:numId w:val="16"/>
        </w:numPr>
        <w:spacing w:after="0"/>
        <w:ind w:left="0" w:firstLine="0"/>
        <w:rPr>
          <w:rFonts w:cs="Arial"/>
          <w:szCs w:val="22"/>
        </w:rPr>
      </w:pPr>
      <w:r w:rsidRPr="004D01FD">
        <w:rPr>
          <w:rFonts w:cs="Arial"/>
          <w:szCs w:val="22"/>
        </w:rPr>
        <w:tab/>
      </w:r>
      <w:r w:rsidR="007F615E" w:rsidRPr="004D01FD">
        <w:rPr>
          <w:rFonts w:cs="Arial"/>
        </w:rPr>
        <w:t>La OMPI se financia mediante las tasas de los servicios que presta, las contribuciones obligatorias de sus Estados miembros y las contribuciones voluntarias de los Estados miembros y otros donantes</w:t>
      </w:r>
      <w:r w:rsidR="009C15EC" w:rsidRPr="004D01FD">
        <w:rPr>
          <w:rFonts w:cs="Arial"/>
        </w:rPr>
        <w:t xml:space="preserve">.  </w:t>
      </w:r>
      <w:r w:rsidR="007F615E" w:rsidRPr="004D01FD">
        <w:rPr>
          <w:rFonts w:cs="Arial"/>
        </w:rPr>
        <w:t xml:space="preserve">La Organización lleva a cabo sus actividades en el marco de un presupuesto por programas bienal </w:t>
      </w:r>
      <w:r w:rsidR="00995C89" w:rsidRPr="004D01FD">
        <w:rPr>
          <w:rFonts w:cs="Arial"/>
        </w:rPr>
        <w:t>en el que se consignan las partidas destinadas a</w:t>
      </w:r>
      <w:r w:rsidR="007F615E" w:rsidRPr="004D01FD">
        <w:rPr>
          <w:rFonts w:cs="Arial"/>
        </w:rPr>
        <w:t xml:space="preserve"> gastos presupuestarios aprobadas por la Asamblea General p</w:t>
      </w:r>
      <w:r w:rsidR="00F26189" w:rsidRPr="004D01FD">
        <w:rPr>
          <w:rFonts w:cs="Arial"/>
        </w:rPr>
        <w:t>ara cada ejercicio financiero</w:t>
      </w:r>
      <w:r w:rsidR="009C15EC" w:rsidRPr="004D01FD">
        <w:rPr>
          <w:rFonts w:cs="Arial"/>
        </w:rPr>
        <w:t xml:space="preserve">.  </w:t>
      </w:r>
      <w:r w:rsidR="007F615E" w:rsidRPr="004D01FD">
        <w:rPr>
          <w:rFonts w:cs="Arial"/>
        </w:rPr>
        <w:t>La aprobación de las consignaciones proporciona al Director General la autoridad necesaria para comprome</w:t>
      </w:r>
      <w:r w:rsidR="00995C89" w:rsidRPr="004D01FD">
        <w:rPr>
          <w:rFonts w:cs="Arial"/>
        </w:rPr>
        <w:t>ter y autorizar gastos y efectuar</w:t>
      </w:r>
      <w:r w:rsidR="007F615E" w:rsidRPr="004D01FD">
        <w:rPr>
          <w:rFonts w:cs="Arial"/>
        </w:rPr>
        <w:t xml:space="preserve"> los pagos necesarios a los fines asignados dentro de los límites de las consignaciones.</w:t>
      </w:r>
    </w:p>
    <w:p w:rsidR="00ED7198" w:rsidRPr="004D01FD" w:rsidRDefault="00ED7198">
      <w:pPr>
        <w:jc w:val="both"/>
        <w:rPr>
          <w:b/>
          <w:szCs w:val="22"/>
        </w:rPr>
      </w:pPr>
    </w:p>
    <w:p w:rsidR="00ED7198" w:rsidRPr="004D01FD" w:rsidRDefault="007F615E" w:rsidP="00AA39D6">
      <w:pPr>
        <w:pStyle w:val="StyleHeading211ptNotBoldNotItalicAllcaps"/>
        <w:keepNext w:val="0"/>
        <w:tabs>
          <w:tab w:val="left" w:pos="1260"/>
        </w:tabs>
        <w:spacing w:before="0" w:after="0"/>
        <w:rPr>
          <w:rFonts w:eastAsia="SimSun"/>
          <w:szCs w:val="22"/>
        </w:rPr>
      </w:pPr>
      <w:r w:rsidRPr="004D01FD">
        <w:t>Nota 2:</w:t>
      </w:r>
      <w:r w:rsidRPr="004D01FD">
        <w:tab/>
        <w:t>Principios contables pertinentes</w:t>
      </w:r>
    </w:p>
    <w:p w:rsidR="00ED7198" w:rsidRPr="004D01FD" w:rsidRDefault="00ED7198" w:rsidP="00AA39D6">
      <w:pPr>
        <w:pStyle w:val="StyleHeading211ptNotBoldNotItalicAllcaps"/>
        <w:keepNext w:val="0"/>
        <w:tabs>
          <w:tab w:val="left" w:pos="1260"/>
        </w:tabs>
        <w:spacing w:before="0" w:after="0"/>
      </w:pPr>
    </w:p>
    <w:p w:rsidR="00F26189" w:rsidRPr="004D01FD" w:rsidRDefault="007F615E">
      <w:pPr>
        <w:pStyle w:val="Style3Bold"/>
        <w:spacing w:after="0"/>
        <w:rPr>
          <w:rFonts w:cs="Arial"/>
        </w:rPr>
      </w:pPr>
      <w:r w:rsidRPr="004D01FD">
        <w:rPr>
          <w:rFonts w:cs="Arial"/>
        </w:rPr>
        <w:t>Base para la preparación</w:t>
      </w:r>
    </w:p>
    <w:p w:rsidR="00ED7198" w:rsidRPr="004D01FD" w:rsidRDefault="00ED7198">
      <w:pPr>
        <w:pStyle w:val="Style3"/>
        <w:spacing w:after="0"/>
        <w:rPr>
          <w:rFonts w:cs="Arial"/>
          <w:szCs w:val="22"/>
        </w:rPr>
      </w:pPr>
    </w:p>
    <w:p w:rsidR="00F26189" w:rsidRPr="004D01FD" w:rsidRDefault="00AA39D6" w:rsidP="00F26189">
      <w:pPr>
        <w:pStyle w:val="Style3"/>
        <w:numPr>
          <w:ilvl w:val="0"/>
          <w:numId w:val="17"/>
        </w:numPr>
        <w:spacing w:after="0"/>
        <w:ind w:left="0" w:firstLine="0"/>
        <w:rPr>
          <w:rFonts w:cs="Arial"/>
          <w:szCs w:val="22"/>
        </w:rPr>
      </w:pPr>
      <w:r w:rsidRPr="004D01FD">
        <w:rPr>
          <w:rFonts w:cs="Arial"/>
        </w:rPr>
        <w:tab/>
      </w:r>
      <w:r w:rsidR="007F615E" w:rsidRPr="004D01FD">
        <w:rPr>
          <w:rFonts w:cs="Arial"/>
        </w:rPr>
        <w:t xml:space="preserve">Los presentes estados financieros se han preparado </w:t>
      </w:r>
      <w:r w:rsidR="00F26189" w:rsidRPr="004D01FD">
        <w:rPr>
          <w:rFonts w:cs="Arial"/>
        </w:rPr>
        <w:t xml:space="preserve">de conformidad </w:t>
      </w:r>
      <w:r w:rsidR="00995C89" w:rsidRPr="004D01FD">
        <w:rPr>
          <w:rFonts w:cs="Arial"/>
        </w:rPr>
        <w:t>con</w:t>
      </w:r>
      <w:r w:rsidR="00F26189" w:rsidRPr="004D01FD">
        <w:rPr>
          <w:rFonts w:cs="Arial"/>
        </w:rPr>
        <w:t xml:space="preserve"> las Normas Internacionales de Contabilidad del Sector Público (IPSAS)</w:t>
      </w:r>
      <w:r w:rsidR="009C15EC" w:rsidRPr="004D01FD">
        <w:rPr>
          <w:rFonts w:cs="Arial"/>
        </w:rPr>
        <w:t xml:space="preserve">.  </w:t>
      </w:r>
      <w:r w:rsidR="00F26189" w:rsidRPr="004D01FD">
        <w:rPr>
          <w:rFonts w:cs="Arial"/>
        </w:rPr>
        <w:t>Los estados financieros se expresan en francos suizos, que es la moneda funcional de la OMPI y la que utiliza en sus informes</w:t>
      </w:r>
      <w:r w:rsidR="009C15EC" w:rsidRPr="004D01FD">
        <w:rPr>
          <w:rFonts w:cs="Arial"/>
        </w:rPr>
        <w:t xml:space="preserve">.  </w:t>
      </w:r>
      <w:r w:rsidR="00F26189" w:rsidRPr="004D01FD">
        <w:rPr>
          <w:rFonts w:cs="Arial"/>
        </w:rPr>
        <w:t>Todos los valores se han redondeado al millar más próximo</w:t>
      </w:r>
      <w:r w:rsidR="009C15EC" w:rsidRPr="004D01FD">
        <w:rPr>
          <w:rFonts w:cs="Arial"/>
        </w:rPr>
        <w:t xml:space="preserve">.  </w:t>
      </w:r>
      <w:r w:rsidR="00F26189" w:rsidRPr="004D01FD">
        <w:rPr>
          <w:rFonts w:cs="Arial"/>
        </w:rPr>
        <w:t>L</w:t>
      </w:r>
      <w:r w:rsidR="007F615E" w:rsidRPr="004D01FD">
        <w:rPr>
          <w:rFonts w:cs="Arial"/>
        </w:rPr>
        <w:t>as políticas contables se han aplicado de maner</w:t>
      </w:r>
      <w:r w:rsidR="00F26189" w:rsidRPr="004D01FD">
        <w:rPr>
          <w:rFonts w:cs="Arial"/>
        </w:rPr>
        <w:t>a sistemát</w:t>
      </w:r>
      <w:r w:rsidR="00995C89" w:rsidRPr="004D01FD">
        <w:rPr>
          <w:rFonts w:cs="Arial"/>
        </w:rPr>
        <w:t>ica a todos los años objeto de presentación</w:t>
      </w:r>
      <w:r w:rsidR="00F26189" w:rsidRPr="004D01FD">
        <w:rPr>
          <w:rFonts w:cs="Arial"/>
        </w:rPr>
        <w:t>.</w:t>
      </w:r>
    </w:p>
    <w:p w:rsidR="00F26189" w:rsidRPr="004D01FD" w:rsidRDefault="00F26189" w:rsidP="00F26189">
      <w:pPr>
        <w:pStyle w:val="Style3"/>
        <w:spacing w:after="0"/>
        <w:rPr>
          <w:rFonts w:cs="Arial"/>
          <w:szCs w:val="22"/>
        </w:rPr>
      </w:pPr>
    </w:p>
    <w:p w:rsidR="00F26189" w:rsidRPr="004D01FD" w:rsidRDefault="00AA39D6" w:rsidP="00F26189">
      <w:pPr>
        <w:pStyle w:val="Style3"/>
        <w:numPr>
          <w:ilvl w:val="0"/>
          <w:numId w:val="17"/>
        </w:numPr>
        <w:spacing w:after="0"/>
        <w:ind w:left="0" w:firstLine="0"/>
        <w:rPr>
          <w:rFonts w:cs="Arial"/>
          <w:szCs w:val="22"/>
        </w:rPr>
      </w:pPr>
      <w:r w:rsidRPr="004D01FD">
        <w:rPr>
          <w:rFonts w:cs="Arial"/>
        </w:rPr>
        <w:tab/>
      </w:r>
      <w:r w:rsidR="001748B5" w:rsidRPr="004D01FD">
        <w:rPr>
          <w:rFonts w:cs="Arial"/>
          <w:szCs w:val="22"/>
        </w:rPr>
        <w:t>Para la preparación de estos estados financieros se han utilizado valores históricos, a no ser que se indique lo contrario</w:t>
      </w:r>
      <w:r w:rsidR="009C15EC" w:rsidRPr="004D01FD">
        <w:rPr>
          <w:rFonts w:cs="Arial"/>
          <w:szCs w:val="22"/>
        </w:rPr>
        <w:t xml:space="preserve">.  </w:t>
      </w:r>
      <w:r w:rsidR="001748B5" w:rsidRPr="004D01FD">
        <w:rPr>
          <w:rFonts w:cs="Arial"/>
          <w:szCs w:val="22"/>
        </w:rPr>
        <w:t>El estado de flujos de efectivo se ha preparado utilizando el método indirecto</w:t>
      </w:r>
      <w:r w:rsidR="009C15EC" w:rsidRPr="004D01FD">
        <w:rPr>
          <w:rFonts w:cs="Arial"/>
          <w:szCs w:val="22"/>
        </w:rPr>
        <w:t xml:space="preserve">.  </w:t>
      </w:r>
      <w:r w:rsidR="001748B5" w:rsidRPr="004D01FD">
        <w:rPr>
          <w:rFonts w:cs="Arial"/>
          <w:szCs w:val="22"/>
        </w:rPr>
        <w:t>Los estados financieros se han preparado con arreglo al criterio modificado y asumen una plena actividad de la Organización.</w:t>
      </w:r>
    </w:p>
    <w:p w:rsidR="001748B5" w:rsidRPr="004D01FD" w:rsidRDefault="001748B5" w:rsidP="001748B5">
      <w:pPr>
        <w:pStyle w:val="Style3"/>
        <w:spacing w:after="0"/>
        <w:rPr>
          <w:rFonts w:cs="Arial"/>
          <w:szCs w:val="22"/>
        </w:rPr>
      </w:pPr>
    </w:p>
    <w:p w:rsidR="001748B5" w:rsidRPr="004D01FD" w:rsidRDefault="00AA39D6" w:rsidP="00F26189">
      <w:pPr>
        <w:pStyle w:val="Style3"/>
        <w:numPr>
          <w:ilvl w:val="0"/>
          <w:numId w:val="17"/>
        </w:numPr>
        <w:spacing w:after="0"/>
        <w:ind w:left="0" w:firstLine="0"/>
        <w:rPr>
          <w:rFonts w:cs="Arial"/>
          <w:szCs w:val="22"/>
        </w:rPr>
      </w:pPr>
      <w:r w:rsidRPr="004D01FD">
        <w:rPr>
          <w:rFonts w:cs="Arial"/>
        </w:rPr>
        <w:tab/>
      </w:r>
      <w:r w:rsidR="001748B5" w:rsidRPr="004D01FD">
        <w:rPr>
          <w:rFonts w:cs="Arial"/>
          <w:szCs w:val="22"/>
        </w:rPr>
        <w:t>Las normas 34, 35, 36, 37 y 38 de las IPSAS se han aplicado en 2015, antes de la fecha límite para su puesta en funcionamiento</w:t>
      </w:r>
      <w:r w:rsidR="009C15EC" w:rsidRPr="004D01FD">
        <w:rPr>
          <w:rFonts w:cs="Arial"/>
          <w:szCs w:val="22"/>
        </w:rPr>
        <w:t xml:space="preserve">.  </w:t>
      </w:r>
      <w:r w:rsidR="00C86551" w:rsidRPr="004D01FD">
        <w:rPr>
          <w:rFonts w:cs="Arial"/>
          <w:szCs w:val="22"/>
        </w:rPr>
        <w:t>Es</w:t>
      </w:r>
      <w:r w:rsidR="00E120D6" w:rsidRPr="004D01FD">
        <w:rPr>
          <w:rFonts w:cs="Arial"/>
          <w:szCs w:val="22"/>
        </w:rPr>
        <w:t>as normas no han repercutido en los estados financieros de la Organización.</w:t>
      </w:r>
    </w:p>
    <w:p w:rsidR="00E120D6" w:rsidRPr="004D01FD" w:rsidRDefault="00E120D6" w:rsidP="00D4783A">
      <w:pPr>
        <w:rPr>
          <w:szCs w:val="22"/>
        </w:rPr>
      </w:pPr>
    </w:p>
    <w:p w:rsidR="00E120D6" w:rsidRPr="004D01FD" w:rsidRDefault="00AA39D6" w:rsidP="00F26189">
      <w:pPr>
        <w:pStyle w:val="Style3"/>
        <w:numPr>
          <w:ilvl w:val="0"/>
          <w:numId w:val="17"/>
        </w:numPr>
        <w:spacing w:after="0"/>
        <w:ind w:left="0" w:firstLine="0"/>
        <w:rPr>
          <w:rFonts w:cs="Arial"/>
          <w:szCs w:val="22"/>
        </w:rPr>
      </w:pPr>
      <w:r w:rsidRPr="004D01FD">
        <w:rPr>
          <w:rFonts w:cs="Arial"/>
        </w:rPr>
        <w:tab/>
      </w:r>
      <w:r w:rsidR="00E120D6" w:rsidRPr="004D01FD">
        <w:rPr>
          <w:rFonts w:cs="Arial"/>
        </w:rPr>
        <w:t>En enero de 2016, la IPSASB publicó el borrador de consulta 59 para proponer modificaciones a la</w:t>
      </w:r>
      <w:r w:rsidR="00C86551" w:rsidRPr="004D01FD">
        <w:rPr>
          <w:rFonts w:cs="Arial"/>
        </w:rPr>
        <w:t xml:space="preserve"> norma IPSAS 25, en el ámbito de </w:t>
      </w:r>
      <w:r w:rsidR="00E120D6" w:rsidRPr="004D01FD">
        <w:rPr>
          <w:rFonts w:cs="Arial"/>
        </w:rPr>
        <w:t>los beneficios a</w:t>
      </w:r>
      <w:r w:rsidR="00C86551" w:rsidRPr="004D01FD">
        <w:rPr>
          <w:rFonts w:cs="Arial"/>
        </w:rPr>
        <w:t xml:space="preserve"> los</w:t>
      </w:r>
      <w:r w:rsidR="00E120D6" w:rsidRPr="004D01FD">
        <w:rPr>
          <w:rFonts w:cs="Arial"/>
        </w:rPr>
        <w:t xml:space="preserve"> empleados</w:t>
      </w:r>
      <w:r w:rsidR="009C15EC" w:rsidRPr="004D01FD">
        <w:rPr>
          <w:rFonts w:cs="Arial"/>
        </w:rPr>
        <w:t xml:space="preserve">.  </w:t>
      </w:r>
      <w:r w:rsidR="00E120D6" w:rsidRPr="004D01FD">
        <w:rPr>
          <w:rFonts w:cs="Arial"/>
        </w:rPr>
        <w:t>Entre las enmie</w:t>
      </w:r>
      <w:r w:rsidR="00C86551" w:rsidRPr="004D01FD">
        <w:rPr>
          <w:rFonts w:cs="Arial"/>
        </w:rPr>
        <w:t>ndas que figuran en el borrador</w:t>
      </w:r>
      <w:r w:rsidR="00E120D6" w:rsidRPr="004D01FD">
        <w:rPr>
          <w:rFonts w:cs="Arial"/>
        </w:rPr>
        <w:t xml:space="preserve"> está la eli</w:t>
      </w:r>
      <w:r w:rsidR="00331498" w:rsidRPr="004D01FD">
        <w:rPr>
          <w:rFonts w:cs="Arial"/>
        </w:rPr>
        <w:t>minación del método de la banda de fluctuación en el</w:t>
      </w:r>
      <w:r w:rsidR="00E120D6" w:rsidRPr="004D01FD">
        <w:rPr>
          <w:rFonts w:cs="Arial"/>
        </w:rPr>
        <w:t xml:space="preserve"> reconocimiento de pérdidas y ganancias actuariales</w:t>
      </w:r>
      <w:r w:rsidR="009C15EC" w:rsidRPr="004D01FD">
        <w:rPr>
          <w:rFonts w:cs="Arial"/>
        </w:rPr>
        <w:t xml:space="preserve">.  </w:t>
      </w:r>
      <w:r w:rsidR="00E120D6" w:rsidRPr="004D01FD">
        <w:rPr>
          <w:rFonts w:cs="Arial"/>
        </w:rPr>
        <w:t>En la actualidad, la OMPI utiliza ese método en su pasivo por seguro médico despué</w:t>
      </w:r>
      <w:r w:rsidR="002754A3" w:rsidRPr="004D01FD">
        <w:rPr>
          <w:rFonts w:cs="Arial"/>
        </w:rPr>
        <w:t>s de la separación del servicio</w:t>
      </w:r>
      <w:r w:rsidR="009C15EC" w:rsidRPr="004D01FD">
        <w:rPr>
          <w:rFonts w:cs="Arial"/>
        </w:rPr>
        <w:t xml:space="preserve">.  </w:t>
      </w:r>
      <w:r w:rsidR="00E120D6" w:rsidRPr="004D01FD">
        <w:rPr>
          <w:rFonts w:cs="Arial"/>
        </w:rPr>
        <w:t xml:space="preserve">La aprobación de esa modificación </w:t>
      </w:r>
      <w:r w:rsidR="00C6358D" w:rsidRPr="004D01FD">
        <w:rPr>
          <w:rFonts w:cs="Arial"/>
        </w:rPr>
        <w:t>podría afectar</w:t>
      </w:r>
      <w:r w:rsidR="00E120D6" w:rsidRPr="004D01FD">
        <w:rPr>
          <w:rFonts w:cs="Arial"/>
        </w:rPr>
        <w:t xml:space="preserve"> a los estados financieros de la OMPI, pues haría necesario reconocer pérdidas actuariales no consignadas actualmente (véase la Nota 12).</w:t>
      </w:r>
    </w:p>
    <w:p w:rsidR="00ED7198" w:rsidRPr="004D01FD" w:rsidRDefault="00ED7198">
      <w:pPr>
        <w:pStyle w:val="Style3"/>
        <w:spacing w:after="0"/>
        <w:rPr>
          <w:rFonts w:cs="Arial"/>
          <w:szCs w:val="22"/>
        </w:rPr>
      </w:pPr>
    </w:p>
    <w:p w:rsidR="00ED7198" w:rsidRPr="004D01FD" w:rsidRDefault="009634BC">
      <w:pPr>
        <w:pStyle w:val="Style3Bold"/>
        <w:spacing w:after="0"/>
        <w:rPr>
          <w:rFonts w:cs="Arial"/>
          <w:szCs w:val="22"/>
        </w:rPr>
      </w:pPr>
      <w:r w:rsidRPr="004D01FD">
        <w:rPr>
          <w:rFonts w:cs="Arial"/>
        </w:rPr>
        <w:t>Efectivo y equivalentes de efectivo</w:t>
      </w:r>
    </w:p>
    <w:p w:rsidR="009634BC" w:rsidRPr="004D01FD" w:rsidRDefault="009634BC">
      <w:pPr>
        <w:pStyle w:val="Style3"/>
        <w:spacing w:after="0"/>
        <w:rPr>
          <w:rFonts w:cs="Arial"/>
        </w:rPr>
      </w:pPr>
    </w:p>
    <w:p w:rsidR="00ED7198" w:rsidRPr="004D01FD" w:rsidRDefault="00AA39D6" w:rsidP="009634BC">
      <w:pPr>
        <w:pStyle w:val="Style3"/>
        <w:numPr>
          <w:ilvl w:val="0"/>
          <w:numId w:val="17"/>
        </w:numPr>
        <w:spacing w:after="0"/>
        <w:ind w:left="0" w:firstLine="0"/>
        <w:rPr>
          <w:rFonts w:cs="Arial"/>
          <w:szCs w:val="22"/>
        </w:rPr>
      </w:pPr>
      <w:r w:rsidRPr="004D01FD">
        <w:rPr>
          <w:rFonts w:cs="Arial"/>
        </w:rPr>
        <w:tab/>
      </w:r>
      <w:r w:rsidR="007F615E" w:rsidRPr="004D01FD">
        <w:rPr>
          <w:rFonts w:cs="Arial"/>
        </w:rPr>
        <w:t>Forman parte del efectivo y de los equivalentes de efectivo el dinero en caja, los depósitos bancarios a la vista, los depósitos mantenidos hasta 90 días y otras inversiones a corto plazo de gran liquidez, que son fácilmente convertibles en efectivo y están sujetas a un riesgo insignificante de cambios en su valor.</w:t>
      </w:r>
    </w:p>
    <w:p w:rsidR="009634BC" w:rsidRPr="004D01FD" w:rsidRDefault="009634BC" w:rsidP="009634BC">
      <w:pPr>
        <w:pStyle w:val="Style3"/>
        <w:spacing w:after="0"/>
        <w:rPr>
          <w:rFonts w:cs="Arial"/>
        </w:rPr>
      </w:pPr>
    </w:p>
    <w:p w:rsidR="00D4783A" w:rsidRPr="004D01FD" w:rsidRDefault="00D4783A">
      <w:pPr>
        <w:rPr>
          <w:rFonts w:eastAsia="Times New Roman"/>
          <w:b/>
          <w:bCs/>
          <w:lang w:eastAsia="es-ES" w:bidi="es-ES"/>
        </w:rPr>
      </w:pPr>
      <w:r w:rsidRPr="004D01FD">
        <w:br w:type="page"/>
      </w:r>
    </w:p>
    <w:p w:rsidR="009634BC" w:rsidRPr="004D01FD" w:rsidRDefault="00C86551" w:rsidP="00D4783A">
      <w:pPr>
        <w:pStyle w:val="Style3Bold"/>
        <w:spacing w:after="0"/>
        <w:rPr>
          <w:rFonts w:cs="Arial"/>
        </w:rPr>
      </w:pPr>
      <w:r w:rsidRPr="004D01FD">
        <w:rPr>
          <w:rFonts w:cs="Arial"/>
        </w:rPr>
        <w:lastRenderedPageBreak/>
        <w:t>Costos de empréstitos</w:t>
      </w:r>
    </w:p>
    <w:p w:rsidR="009634BC" w:rsidRPr="004D01FD" w:rsidRDefault="009634BC" w:rsidP="00D4783A">
      <w:pPr>
        <w:pStyle w:val="Style3Bold"/>
        <w:spacing w:after="0"/>
        <w:rPr>
          <w:rFonts w:cs="Arial"/>
          <w:b w:val="0"/>
        </w:rPr>
      </w:pPr>
    </w:p>
    <w:p w:rsidR="009634BC" w:rsidRPr="004D01FD" w:rsidRDefault="00AA39D6" w:rsidP="00D4783A">
      <w:pPr>
        <w:pStyle w:val="Style3Bold"/>
        <w:numPr>
          <w:ilvl w:val="0"/>
          <w:numId w:val="17"/>
        </w:numPr>
        <w:spacing w:after="0"/>
        <w:ind w:left="0" w:firstLine="0"/>
        <w:rPr>
          <w:rFonts w:cs="Arial"/>
          <w:b w:val="0"/>
          <w:szCs w:val="22"/>
        </w:rPr>
      </w:pPr>
      <w:r w:rsidRPr="004D01FD">
        <w:rPr>
          <w:rFonts w:cs="Arial"/>
        </w:rPr>
        <w:tab/>
      </w:r>
      <w:r w:rsidR="009634BC" w:rsidRPr="004D01FD">
        <w:rPr>
          <w:rFonts w:cs="Arial"/>
          <w:b w:val="0"/>
        </w:rPr>
        <w:t>Los costo</w:t>
      </w:r>
      <w:r w:rsidR="00C86551" w:rsidRPr="004D01FD">
        <w:rPr>
          <w:rFonts w:cs="Arial"/>
          <w:b w:val="0"/>
        </w:rPr>
        <w:t xml:space="preserve">s generales y específicos de los empréstitos </w:t>
      </w:r>
      <w:r w:rsidR="009634BC" w:rsidRPr="004D01FD">
        <w:rPr>
          <w:rFonts w:cs="Arial"/>
          <w:b w:val="0"/>
        </w:rPr>
        <w:t>directamente atribuibles a la adquisición, construcción o producción de activos cu</w:t>
      </w:r>
      <w:r w:rsidR="00C86551" w:rsidRPr="004D01FD">
        <w:rPr>
          <w:rFonts w:cs="Arial"/>
          <w:b w:val="0"/>
        </w:rPr>
        <w:t>alificados –</w:t>
      </w:r>
      <w:r w:rsidR="009634BC" w:rsidRPr="004D01FD">
        <w:rPr>
          <w:rFonts w:cs="Arial"/>
          <w:b w:val="0"/>
        </w:rPr>
        <w:t>aquellos que requieren de</w:t>
      </w:r>
      <w:r w:rsidR="00B17F3E" w:rsidRPr="004D01FD">
        <w:rPr>
          <w:rFonts w:cs="Arial"/>
          <w:b w:val="0"/>
        </w:rPr>
        <w:t xml:space="preserve"> un período de tiempo considerable</w:t>
      </w:r>
      <w:r w:rsidR="009634BC" w:rsidRPr="004D01FD">
        <w:rPr>
          <w:rFonts w:cs="Arial"/>
          <w:b w:val="0"/>
        </w:rPr>
        <w:t xml:space="preserve"> para estar preparados para</w:t>
      </w:r>
      <w:r w:rsidR="00B17F3E" w:rsidRPr="004D01FD">
        <w:rPr>
          <w:rFonts w:cs="Arial"/>
          <w:b w:val="0"/>
        </w:rPr>
        <w:t xml:space="preserve"> el uso previsto</w:t>
      </w:r>
      <w:r w:rsidR="00C86551" w:rsidRPr="004D01FD">
        <w:rPr>
          <w:rFonts w:cs="Arial"/>
          <w:b w:val="0"/>
        </w:rPr>
        <w:t xml:space="preserve">– </w:t>
      </w:r>
      <w:r w:rsidR="00B17F3E" w:rsidRPr="004D01FD">
        <w:rPr>
          <w:rFonts w:cs="Arial"/>
          <w:b w:val="0"/>
        </w:rPr>
        <w:t>se añaden al costo</w:t>
      </w:r>
      <w:r w:rsidR="009634BC" w:rsidRPr="004D01FD">
        <w:rPr>
          <w:rFonts w:cs="Arial"/>
          <w:b w:val="0"/>
        </w:rPr>
        <w:t xml:space="preserve"> de dichos activos, hasta </w:t>
      </w:r>
      <w:r w:rsidR="00C86551" w:rsidRPr="004D01FD">
        <w:rPr>
          <w:rFonts w:cs="Arial"/>
          <w:b w:val="0"/>
        </w:rPr>
        <w:t>el momento en que estos está</w:t>
      </w:r>
      <w:r w:rsidR="00B17F3E" w:rsidRPr="004D01FD">
        <w:rPr>
          <w:rFonts w:cs="Arial"/>
          <w:b w:val="0"/>
        </w:rPr>
        <w:t>n sustancialmente preparados para el uso que se ha previsto darles</w:t>
      </w:r>
      <w:r w:rsidR="009C15EC" w:rsidRPr="004D01FD">
        <w:rPr>
          <w:rFonts w:cs="Arial"/>
          <w:b w:val="0"/>
        </w:rPr>
        <w:t xml:space="preserve">.  </w:t>
      </w:r>
      <w:r w:rsidR="00B17F3E" w:rsidRPr="004D01FD">
        <w:rPr>
          <w:rFonts w:cs="Arial"/>
          <w:b w:val="0"/>
        </w:rPr>
        <w:t xml:space="preserve">Los costos de </w:t>
      </w:r>
      <w:r w:rsidR="000B089F" w:rsidRPr="004D01FD">
        <w:rPr>
          <w:rFonts w:cs="Arial"/>
          <w:b w:val="0"/>
        </w:rPr>
        <w:t>empréstitos</w:t>
      </w:r>
      <w:r w:rsidR="00B17F3E" w:rsidRPr="004D01FD">
        <w:rPr>
          <w:rFonts w:cs="Arial"/>
          <w:b w:val="0"/>
        </w:rPr>
        <w:t xml:space="preserve"> generados por</w:t>
      </w:r>
      <w:r w:rsidR="009634BC" w:rsidRPr="004D01FD">
        <w:rPr>
          <w:rFonts w:cs="Arial"/>
          <w:b w:val="0"/>
        </w:rPr>
        <w:t xml:space="preserve"> la construcción del nuevo edificio (intereses y comisiones) y la nueva sala de conferencias (comisión sobre los montos del préstamo no utilizados) se capitalizan como trabajos en curso durante las </w:t>
      </w:r>
      <w:r w:rsidR="00B17F3E" w:rsidRPr="004D01FD">
        <w:rPr>
          <w:rFonts w:cs="Arial"/>
          <w:b w:val="0"/>
        </w:rPr>
        <w:t>fases d</w:t>
      </w:r>
      <w:r w:rsidR="00C86551" w:rsidRPr="004D01FD">
        <w:rPr>
          <w:rFonts w:cs="Arial"/>
          <w:b w:val="0"/>
        </w:rPr>
        <w:t xml:space="preserve">e construcción respectivas (véase la </w:t>
      </w:r>
      <w:r w:rsidR="00B17F3E" w:rsidRPr="004D01FD">
        <w:rPr>
          <w:rFonts w:cs="Arial"/>
          <w:b w:val="0"/>
        </w:rPr>
        <w:t>Nota 9)</w:t>
      </w:r>
      <w:r w:rsidR="009C15EC" w:rsidRPr="004D01FD">
        <w:rPr>
          <w:rFonts w:cs="Arial"/>
          <w:b w:val="0"/>
        </w:rPr>
        <w:t xml:space="preserve">.  </w:t>
      </w:r>
      <w:r w:rsidR="00B17F3E" w:rsidRPr="004D01FD">
        <w:rPr>
          <w:rFonts w:cs="Arial"/>
          <w:b w:val="0"/>
        </w:rPr>
        <w:t>Los costos de</w:t>
      </w:r>
      <w:r w:rsidR="009634BC" w:rsidRPr="004D01FD">
        <w:rPr>
          <w:rFonts w:cs="Arial"/>
          <w:b w:val="0"/>
        </w:rPr>
        <w:t xml:space="preserve"> </w:t>
      </w:r>
      <w:r w:rsidR="000B089F" w:rsidRPr="004D01FD">
        <w:rPr>
          <w:rFonts w:cs="Arial"/>
          <w:b w:val="0"/>
        </w:rPr>
        <w:t>empréstitos</w:t>
      </w:r>
      <w:r w:rsidR="009634BC" w:rsidRPr="004D01FD">
        <w:rPr>
          <w:rFonts w:cs="Arial"/>
          <w:b w:val="0"/>
        </w:rPr>
        <w:t xml:space="preserve"> (intereses y comisiones) en relación con la adquis</w:t>
      </w:r>
      <w:r w:rsidR="00C86551" w:rsidRPr="004D01FD">
        <w:rPr>
          <w:rFonts w:cs="Arial"/>
          <w:b w:val="0"/>
        </w:rPr>
        <w:t xml:space="preserve">ición </w:t>
      </w:r>
      <w:r w:rsidR="00C6358D" w:rsidRPr="004D01FD">
        <w:rPr>
          <w:rFonts w:cs="Arial"/>
          <w:b w:val="0"/>
        </w:rPr>
        <w:t xml:space="preserve">a la Organización Meteorológica Mundial </w:t>
      </w:r>
      <w:r w:rsidR="009634BC" w:rsidRPr="004D01FD">
        <w:rPr>
          <w:rFonts w:cs="Arial"/>
          <w:b w:val="0"/>
        </w:rPr>
        <w:t xml:space="preserve">de los derechos </w:t>
      </w:r>
      <w:r w:rsidR="00B17F3E" w:rsidRPr="004D01FD">
        <w:rPr>
          <w:rFonts w:cs="Arial"/>
          <w:b w:val="0"/>
        </w:rPr>
        <w:t xml:space="preserve">de </w:t>
      </w:r>
      <w:r w:rsidR="00B17F3E" w:rsidRPr="004D01FD">
        <w:rPr>
          <w:rFonts w:cs="Arial"/>
          <w:b w:val="0"/>
          <w:szCs w:val="22"/>
        </w:rPr>
        <w:t xml:space="preserve">superficie </w:t>
      </w:r>
      <w:r w:rsidR="009634BC" w:rsidRPr="004D01FD">
        <w:rPr>
          <w:rFonts w:cs="Arial"/>
          <w:b w:val="0"/>
          <w:szCs w:val="22"/>
        </w:rPr>
        <w:t>(</w:t>
      </w:r>
      <w:r w:rsidR="009634BC" w:rsidRPr="004D01FD">
        <w:rPr>
          <w:rFonts w:cs="Arial"/>
          <w:b w:val="0"/>
          <w:i/>
          <w:szCs w:val="22"/>
        </w:rPr>
        <w:t>droits de superficie</w:t>
      </w:r>
      <w:r w:rsidR="00C86551" w:rsidRPr="004D01FD">
        <w:rPr>
          <w:rFonts w:cs="Arial"/>
          <w:b w:val="0"/>
          <w:szCs w:val="22"/>
        </w:rPr>
        <w:t>) de</w:t>
      </w:r>
      <w:r w:rsidR="00B17F3E" w:rsidRPr="004D01FD">
        <w:rPr>
          <w:rFonts w:cs="Arial"/>
          <w:b w:val="0"/>
          <w:szCs w:val="22"/>
        </w:rPr>
        <w:t xml:space="preserve"> la parcela en la</w:t>
      </w:r>
      <w:r w:rsidR="009634BC" w:rsidRPr="004D01FD">
        <w:rPr>
          <w:rFonts w:cs="Arial"/>
          <w:b w:val="0"/>
          <w:szCs w:val="22"/>
        </w:rPr>
        <w:t xml:space="preserve"> que se ha construido el edificio del PCT</w:t>
      </w:r>
      <w:r w:rsidR="00C86551" w:rsidRPr="004D01FD">
        <w:rPr>
          <w:rFonts w:cs="Arial"/>
          <w:b w:val="0"/>
          <w:szCs w:val="22"/>
        </w:rPr>
        <w:t xml:space="preserve"> </w:t>
      </w:r>
      <w:r w:rsidR="009634BC" w:rsidRPr="004D01FD">
        <w:rPr>
          <w:rFonts w:cs="Arial"/>
          <w:b w:val="0"/>
          <w:szCs w:val="22"/>
        </w:rPr>
        <w:t xml:space="preserve">se han capitalizado como parte del valor de los activos (véase </w:t>
      </w:r>
      <w:r w:rsidR="00C86551" w:rsidRPr="004D01FD">
        <w:rPr>
          <w:rFonts w:cs="Arial"/>
          <w:b w:val="0"/>
          <w:szCs w:val="22"/>
        </w:rPr>
        <w:t xml:space="preserve">la </w:t>
      </w:r>
      <w:r w:rsidR="009634BC" w:rsidRPr="004D01FD">
        <w:rPr>
          <w:rFonts w:cs="Arial"/>
          <w:b w:val="0"/>
          <w:szCs w:val="22"/>
        </w:rPr>
        <w:t>Nota 8).</w:t>
      </w:r>
    </w:p>
    <w:p w:rsidR="00B17F3E" w:rsidRPr="004D01FD" w:rsidRDefault="00B17F3E" w:rsidP="00D4783A">
      <w:pPr>
        <w:pStyle w:val="Style3Bold"/>
        <w:spacing w:after="0"/>
        <w:rPr>
          <w:rFonts w:cs="Arial"/>
          <w:b w:val="0"/>
          <w:szCs w:val="22"/>
        </w:rPr>
      </w:pPr>
    </w:p>
    <w:p w:rsidR="00B17F3E" w:rsidRPr="004D01FD" w:rsidRDefault="00AA39D6" w:rsidP="00D4783A">
      <w:pPr>
        <w:pStyle w:val="Style3Bold"/>
        <w:numPr>
          <w:ilvl w:val="0"/>
          <w:numId w:val="17"/>
        </w:numPr>
        <w:spacing w:after="0"/>
        <w:ind w:left="0" w:firstLine="0"/>
        <w:rPr>
          <w:rFonts w:cs="Arial"/>
          <w:b w:val="0"/>
          <w:szCs w:val="22"/>
        </w:rPr>
      </w:pPr>
      <w:r w:rsidRPr="004D01FD">
        <w:rPr>
          <w:rFonts w:cs="Arial"/>
        </w:rPr>
        <w:tab/>
      </w:r>
      <w:r w:rsidR="00C86551" w:rsidRPr="004D01FD">
        <w:rPr>
          <w:rFonts w:cs="Arial"/>
          <w:b w:val="0"/>
          <w:szCs w:val="22"/>
        </w:rPr>
        <w:t>Los demás costos de empréstitos</w:t>
      </w:r>
      <w:r w:rsidR="00B17F3E" w:rsidRPr="004D01FD">
        <w:rPr>
          <w:rFonts w:cs="Arial"/>
          <w:b w:val="0"/>
          <w:szCs w:val="22"/>
        </w:rPr>
        <w:t xml:space="preserve"> se inscriben como gastos en </w:t>
      </w:r>
      <w:r w:rsidR="002B2F4A" w:rsidRPr="004D01FD">
        <w:rPr>
          <w:rFonts w:cs="Arial"/>
          <w:b w:val="0"/>
          <w:szCs w:val="22"/>
        </w:rPr>
        <w:t>el estado de rendimiento financiero en el período en que se efectúan.</w:t>
      </w:r>
    </w:p>
    <w:p w:rsidR="009634BC" w:rsidRPr="004D01FD" w:rsidRDefault="009634BC" w:rsidP="00D4783A">
      <w:pPr>
        <w:pStyle w:val="Style3Bold"/>
        <w:spacing w:after="0"/>
        <w:rPr>
          <w:rFonts w:cs="Arial"/>
          <w:b w:val="0"/>
          <w:szCs w:val="22"/>
        </w:rPr>
      </w:pPr>
    </w:p>
    <w:p w:rsidR="002B2F4A" w:rsidRPr="004D01FD" w:rsidRDefault="002B2F4A" w:rsidP="00D4783A">
      <w:pPr>
        <w:pStyle w:val="Style3Bold"/>
        <w:spacing w:after="0"/>
        <w:rPr>
          <w:rFonts w:cs="Arial"/>
          <w:szCs w:val="22"/>
        </w:rPr>
      </w:pPr>
      <w:r w:rsidRPr="004D01FD">
        <w:rPr>
          <w:rFonts w:cs="Arial"/>
          <w:szCs w:val="22"/>
        </w:rPr>
        <w:t>Transac</w:t>
      </w:r>
      <w:r w:rsidR="00FE483D" w:rsidRPr="004D01FD">
        <w:rPr>
          <w:rFonts w:cs="Arial"/>
          <w:szCs w:val="22"/>
        </w:rPr>
        <w:t>c</w:t>
      </w:r>
      <w:r w:rsidRPr="004D01FD">
        <w:rPr>
          <w:rFonts w:cs="Arial"/>
          <w:szCs w:val="22"/>
        </w:rPr>
        <w:t>iones en moneda extranjera</w:t>
      </w:r>
    </w:p>
    <w:p w:rsidR="002B2F4A" w:rsidRPr="004D01FD" w:rsidRDefault="002B2F4A" w:rsidP="00D4783A">
      <w:pPr>
        <w:pStyle w:val="Style3Bold"/>
        <w:spacing w:after="0"/>
        <w:rPr>
          <w:rFonts w:cs="Arial"/>
          <w:b w:val="0"/>
          <w:szCs w:val="22"/>
        </w:rPr>
      </w:pPr>
    </w:p>
    <w:p w:rsidR="002B2F4A" w:rsidRPr="004D01FD" w:rsidRDefault="00AA39D6" w:rsidP="00D4783A">
      <w:pPr>
        <w:pStyle w:val="Style3Bold"/>
        <w:numPr>
          <w:ilvl w:val="0"/>
          <w:numId w:val="17"/>
        </w:numPr>
        <w:ind w:left="0" w:firstLine="0"/>
        <w:rPr>
          <w:rFonts w:cs="Arial"/>
          <w:b w:val="0"/>
          <w:szCs w:val="22"/>
        </w:rPr>
      </w:pPr>
      <w:r w:rsidRPr="004D01FD">
        <w:rPr>
          <w:rFonts w:cs="Arial"/>
        </w:rPr>
        <w:tab/>
      </w:r>
      <w:r w:rsidR="002B2F4A" w:rsidRPr="004D01FD">
        <w:rPr>
          <w:rFonts w:cs="Arial"/>
          <w:b w:val="0"/>
          <w:szCs w:val="22"/>
        </w:rPr>
        <w:t>La moneda funcional de la OMPI es el franco suizo y los presentes estados financieros se presentan en esa moneda</w:t>
      </w:r>
      <w:r w:rsidR="009C15EC" w:rsidRPr="004D01FD">
        <w:rPr>
          <w:rFonts w:cs="Arial"/>
          <w:b w:val="0"/>
          <w:szCs w:val="22"/>
        </w:rPr>
        <w:t xml:space="preserve">.  </w:t>
      </w:r>
      <w:r w:rsidR="002B2F4A" w:rsidRPr="004D01FD">
        <w:rPr>
          <w:rFonts w:cs="Arial"/>
          <w:b w:val="0"/>
          <w:szCs w:val="22"/>
        </w:rPr>
        <w:t>Todas las transacciones efectuadas en otras divisas se transforman en francos suizos utilizando los tipos de cambio operacionales de las Naciones Unidas (UNORE) vigentes en la fecha de las transacciones</w:t>
      </w:r>
      <w:r w:rsidR="009C15EC" w:rsidRPr="004D01FD">
        <w:rPr>
          <w:rFonts w:cs="Arial"/>
          <w:b w:val="0"/>
          <w:szCs w:val="22"/>
        </w:rPr>
        <w:t xml:space="preserve">.  </w:t>
      </w:r>
      <w:r w:rsidR="002B2F4A" w:rsidRPr="004D01FD">
        <w:rPr>
          <w:rFonts w:cs="Arial"/>
          <w:b w:val="0"/>
          <w:szCs w:val="22"/>
        </w:rPr>
        <w:t xml:space="preserve">Las ganancias y pérdidas realizadas y </w:t>
      </w:r>
      <w:r w:rsidR="002667D6" w:rsidRPr="004D01FD">
        <w:rPr>
          <w:rFonts w:cs="Arial"/>
          <w:b w:val="0"/>
          <w:szCs w:val="22"/>
        </w:rPr>
        <w:t>no realizadas derivadas</w:t>
      </w:r>
      <w:r w:rsidR="002B2F4A" w:rsidRPr="004D01FD">
        <w:rPr>
          <w:rFonts w:cs="Arial"/>
          <w:b w:val="0"/>
          <w:szCs w:val="22"/>
        </w:rPr>
        <w:t xml:space="preserve"> de esas </w:t>
      </w:r>
      <w:r w:rsidR="002667D6" w:rsidRPr="004D01FD">
        <w:rPr>
          <w:rFonts w:cs="Arial"/>
          <w:b w:val="0"/>
          <w:szCs w:val="22"/>
        </w:rPr>
        <w:t>transacciones y de la conversión</w:t>
      </w:r>
      <w:r w:rsidR="002B2F4A" w:rsidRPr="004D01FD">
        <w:rPr>
          <w:rFonts w:cs="Arial"/>
          <w:b w:val="0"/>
          <w:szCs w:val="22"/>
        </w:rPr>
        <w:t xml:space="preserve"> </w:t>
      </w:r>
      <w:r w:rsidR="002667D6" w:rsidRPr="004D01FD">
        <w:rPr>
          <w:rFonts w:cs="Arial"/>
          <w:b w:val="0"/>
          <w:szCs w:val="22"/>
        </w:rPr>
        <w:t xml:space="preserve">en la fecha de cierre de los estados financieros </w:t>
      </w:r>
      <w:r w:rsidR="002B2F4A" w:rsidRPr="004D01FD">
        <w:rPr>
          <w:rFonts w:cs="Arial"/>
          <w:b w:val="0"/>
          <w:szCs w:val="22"/>
        </w:rPr>
        <w:t xml:space="preserve">de </w:t>
      </w:r>
      <w:r w:rsidR="002667D6" w:rsidRPr="004D01FD">
        <w:rPr>
          <w:rFonts w:cs="Arial"/>
          <w:b w:val="0"/>
          <w:szCs w:val="22"/>
        </w:rPr>
        <w:t xml:space="preserve">los </w:t>
      </w:r>
      <w:r w:rsidR="002B2F4A" w:rsidRPr="004D01FD">
        <w:rPr>
          <w:rFonts w:cs="Arial"/>
          <w:b w:val="0"/>
          <w:szCs w:val="22"/>
        </w:rPr>
        <w:t xml:space="preserve">activos y pasivos </w:t>
      </w:r>
      <w:r w:rsidR="002667D6" w:rsidRPr="004D01FD">
        <w:rPr>
          <w:rFonts w:cs="Arial"/>
          <w:b w:val="0"/>
          <w:szCs w:val="22"/>
        </w:rPr>
        <w:t>denominados en monedas</w:t>
      </w:r>
      <w:r w:rsidR="002B2F4A" w:rsidRPr="004D01FD">
        <w:rPr>
          <w:rFonts w:cs="Arial"/>
          <w:b w:val="0"/>
          <w:szCs w:val="22"/>
        </w:rPr>
        <w:t xml:space="preserve"> distintas de la moneda funcional de la OMPI se reconocen en el informe de rendimiento financiero.</w:t>
      </w:r>
    </w:p>
    <w:p w:rsidR="002B2F4A" w:rsidRPr="004D01FD" w:rsidRDefault="002B2F4A" w:rsidP="00D4783A">
      <w:pPr>
        <w:pStyle w:val="Style3Bold"/>
        <w:spacing w:after="0"/>
        <w:rPr>
          <w:rFonts w:cs="Arial"/>
          <w:b w:val="0"/>
          <w:szCs w:val="22"/>
        </w:rPr>
      </w:pPr>
    </w:p>
    <w:p w:rsidR="00C50753" w:rsidRPr="004D01FD" w:rsidRDefault="00C50753" w:rsidP="00D4783A">
      <w:pPr>
        <w:pStyle w:val="Style3Bold"/>
        <w:spacing w:after="0"/>
        <w:rPr>
          <w:rFonts w:cs="Arial"/>
          <w:szCs w:val="22"/>
        </w:rPr>
      </w:pPr>
      <w:r w:rsidRPr="004D01FD">
        <w:rPr>
          <w:rFonts w:cs="Arial"/>
          <w:szCs w:val="22"/>
        </w:rPr>
        <w:t xml:space="preserve">Reconocimiento de </w:t>
      </w:r>
      <w:r w:rsidR="00FE483D" w:rsidRPr="004D01FD">
        <w:rPr>
          <w:rFonts w:cs="Arial"/>
          <w:szCs w:val="22"/>
        </w:rPr>
        <w:t xml:space="preserve">los </w:t>
      </w:r>
      <w:r w:rsidRPr="004D01FD">
        <w:rPr>
          <w:rFonts w:cs="Arial"/>
          <w:szCs w:val="22"/>
        </w:rPr>
        <w:t>ingresos</w:t>
      </w:r>
    </w:p>
    <w:p w:rsidR="00C50753" w:rsidRPr="004D01FD" w:rsidRDefault="00C50753" w:rsidP="00D4783A">
      <w:pPr>
        <w:pStyle w:val="Style3Bold"/>
        <w:spacing w:after="0"/>
        <w:rPr>
          <w:rFonts w:cs="Arial"/>
          <w:b w:val="0"/>
          <w:szCs w:val="22"/>
        </w:rPr>
      </w:pPr>
    </w:p>
    <w:p w:rsidR="00C50753" w:rsidRPr="004D01FD" w:rsidRDefault="00AA39D6" w:rsidP="00D4783A">
      <w:pPr>
        <w:pStyle w:val="Style3Bold"/>
        <w:numPr>
          <w:ilvl w:val="0"/>
          <w:numId w:val="17"/>
        </w:numPr>
        <w:spacing w:after="0"/>
        <w:ind w:left="0" w:firstLine="0"/>
        <w:rPr>
          <w:rFonts w:cs="Arial"/>
          <w:b w:val="0"/>
        </w:rPr>
      </w:pPr>
      <w:r w:rsidRPr="004D01FD">
        <w:rPr>
          <w:rFonts w:cs="Arial"/>
        </w:rPr>
        <w:tab/>
      </w:r>
      <w:r w:rsidR="00C50753" w:rsidRPr="004D01FD">
        <w:rPr>
          <w:rFonts w:cs="Arial"/>
          <w:b w:val="0"/>
        </w:rPr>
        <w:t>Los ingresos procedentes de transacciones con contraprestación, entre ellos las tasas percibidas por las solicitudes que se presentan conforme a los sistemas del PCT, Madrid y La Haya, se reconocen en la fecha de publicación</w:t>
      </w:r>
      <w:r w:rsidR="009C15EC" w:rsidRPr="004D01FD">
        <w:rPr>
          <w:rFonts w:cs="Arial"/>
          <w:b w:val="0"/>
        </w:rPr>
        <w:t xml:space="preserve">.  </w:t>
      </w:r>
      <w:r w:rsidR="002667D6" w:rsidRPr="004D01FD">
        <w:rPr>
          <w:rFonts w:cs="Arial"/>
          <w:b w:val="0"/>
        </w:rPr>
        <w:t>El reconocimiento de l</w:t>
      </w:r>
      <w:r w:rsidR="00C50753" w:rsidRPr="004D01FD">
        <w:rPr>
          <w:rFonts w:cs="Arial"/>
          <w:b w:val="0"/>
        </w:rPr>
        <w:t>os ingresos procedentes de las tasas percibidas de solicitudes no publicadas en la fecha de cierre de lo</w:t>
      </w:r>
      <w:r w:rsidR="002667D6" w:rsidRPr="004D01FD">
        <w:rPr>
          <w:rFonts w:cs="Arial"/>
          <w:b w:val="0"/>
        </w:rPr>
        <w:t>s estados financieros se aplaza</w:t>
      </w:r>
      <w:r w:rsidR="00C50753" w:rsidRPr="004D01FD">
        <w:rPr>
          <w:rFonts w:cs="Arial"/>
          <w:b w:val="0"/>
        </w:rPr>
        <w:t xml:space="preserve"> hasta que se haya llevado a cabo la publicación</w:t>
      </w:r>
      <w:r w:rsidR="009C15EC" w:rsidRPr="004D01FD">
        <w:rPr>
          <w:rFonts w:cs="Arial"/>
          <w:b w:val="0"/>
        </w:rPr>
        <w:t xml:space="preserve">.  </w:t>
      </w:r>
      <w:r w:rsidR="00C50753" w:rsidRPr="004D01FD">
        <w:rPr>
          <w:rFonts w:cs="Arial"/>
          <w:b w:val="0"/>
        </w:rPr>
        <w:t>También se a</w:t>
      </w:r>
      <w:r w:rsidR="002667D6" w:rsidRPr="004D01FD">
        <w:rPr>
          <w:rFonts w:cs="Arial"/>
          <w:b w:val="0"/>
        </w:rPr>
        <w:t>plaza</w:t>
      </w:r>
      <w:r w:rsidR="00C50753" w:rsidRPr="004D01FD">
        <w:rPr>
          <w:rFonts w:cs="Arial"/>
          <w:b w:val="0"/>
        </w:rPr>
        <w:t xml:space="preserve"> </w:t>
      </w:r>
      <w:r w:rsidR="002667D6" w:rsidRPr="004D01FD">
        <w:rPr>
          <w:rFonts w:cs="Arial"/>
          <w:b w:val="0"/>
        </w:rPr>
        <w:t xml:space="preserve">hasta que la traducción esté terminada </w:t>
      </w:r>
      <w:r w:rsidR="00C03028" w:rsidRPr="004D01FD">
        <w:rPr>
          <w:rFonts w:cs="Arial"/>
          <w:b w:val="0"/>
        </w:rPr>
        <w:t xml:space="preserve">el reconocimiento de </w:t>
      </w:r>
      <w:r w:rsidR="00C50753" w:rsidRPr="004D01FD">
        <w:rPr>
          <w:rFonts w:cs="Arial"/>
          <w:b w:val="0"/>
        </w:rPr>
        <w:t>los ingresos correspondientes a la</w:t>
      </w:r>
      <w:r w:rsidR="002667D6" w:rsidRPr="004D01FD">
        <w:rPr>
          <w:rFonts w:cs="Arial"/>
          <w:b w:val="0"/>
        </w:rPr>
        <w:t xml:space="preserve"> parte de la</w:t>
      </w:r>
      <w:r w:rsidR="00C50753" w:rsidRPr="004D01FD">
        <w:rPr>
          <w:rFonts w:cs="Arial"/>
          <w:b w:val="0"/>
        </w:rPr>
        <w:t xml:space="preserve"> tasa de solicitud de patente que cubre los costos de traducción de los</w:t>
      </w:r>
      <w:r w:rsidR="002667D6" w:rsidRPr="004D01FD">
        <w:rPr>
          <w:rFonts w:cs="Arial"/>
          <w:b w:val="0"/>
        </w:rPr>
        <w:t xml:space="preserve"> informes de patentabilidad no redactados en inglés que se hayan recibido</w:t>
      </w:r>
      <w:r w:rsidR="00C50753" w:rsidRPr="004D01FD">
        <w:rPr>
          <w:rFonts w:cs="Arial"/>
          <w:b w:val="0"/>
        </w:rPr>
        <w:t xml:space="preserve"> tras la publicación</w:t>
      </w:r>
      <w:r w:rsidR="009C15EC" w:rsidRPr="004D01FD">
        <w:rPr>
          <w:rFonts w:cs="Arial"/>
          <w:b w:val="0"/>
        </w:rPr>
        <w:t xml:space="preserve">.  </w:t>
      </w:r>
      <w:r w:rsidR="00C50753" w:rsidRPr="004D01FD">
        <w:rPr>
          <w:rFonts w:cs="Arial"/>
          <w:b w:val="0"/>
        </w:rPr>
        <w:t>Todas las demás tasas de los sistemas del PCT, Madrid y La Haya se reconocen como ingresos cuando los servicios objeto de la tasa se hayan proporcionado</w:t>
      </w:r>
      <w:r w:rsidR="009C15EC" w:rsidRPr="004D01FD">
        <w:rPr>
          <w:rFonts w:cs="Arial"/>
          <w:b w:val="0"/>
        </w:rPr>
        <w:t xml:space="preserve">.  </w:t>
      </w:r>
      <w:r w:rsidR="00C50753" w:rsidRPr="004D01FD">
        <w:rPr>
          <w:rFonts w:cs="Arial"/>
          <w:b w:val="0"/>
        </w:rPr>
        <w:t>Los ingresos procedentes de publicaciones y de servicios del Centro de Arbitraje y Mediación se reconocen una vez suministrados los productos o servicios.</w:t>
      </w:r>
    </w:p>
    <w:p w:rsidR="00C50753" w:rsidRPr="004D01FD" w:rsidRDefault="00C50753" w:rsidP="00D4783A">
      <w:pPr>
        <w:pStyle w:val="Style3Bold"/>
        <w:spacing w:after="0"/>
        <w:rPr>
          <w:rFonts w:cs="Arial"/>
          <w:b w:val="0"/>
        </w:rPr>
      </w:pPr>
    </w:p>
    <w:p w:rsidR="00C50753" w:rsidRPr="004D01FD" w:rsidRDefault="00AA39D6" w:rsidP="00AA39D6">
      <w:pPr>
        <w:pStyle w:val="Style3Bold"/>
        <w:numPr>
          <w:ilvl w:val="0"/>
          <w:numId w:val="17"/>
        </w:numPr>
        <w:tabs>
          <w:tab w:val="left" w:pos="709"/>
        </w:tabs>
        <w:spacing w:after="0"/>
        <w:ind w:left="0" w:firstLine="0"/>
        <w:rPr>
          <w:rFonts w:cs="Arial"/>
          <w:b w:val="0"/>
        </w:rPr>
      </w:pPr>
      <w:r w:rsidRPr="004D01FD">
        <w:rPr>
          <w:rFonts w:cs="Arial"/>
        </w:rPr>
        <w:tab/>
      </w:r>
      <w:r w:rsidR="007362BD" w:rsidRPr="004D01FD">
        <w:rPr>
          <w:rFonts w:cs="Arial"/>
          <w:b w:val="0"/>
        </w:rPr>
        <w:t>Los ingresos procedentes de transacciones sin contraprestación, como las contribuciones voluntarias a las cuentas especiales basadas en acuerdos vinculan</w:t>
      </w:r>
      <w:r w:rsidR="00C03028" w:rsidRPr="004D01FD">
        <w:rPr>
          <w:rFonts w:cs="Arial"/>
          <w:b w:val="0"/>
        </w:rPr>
        <w:t xml:space="preserve">tes, se reconocen </w:t>
      </w:r>
      <w:r w:rsidR="007362BD" w:rsidRPr="004D01FD">
        <w:rPr>
          <w:rFonts w:cs="Arial"/>
          <w:b w:val="0"/>
        </w:rPr>
        <w:t>en el momento en que el acuerdo adquiere carácter vinculante, salvo en el caso de qu</w:t>
      </w:r>
      <w:r w:rsidR="00C03028" w:rsidRPr="004D01FD">
        <w:rPr>
          <w:rFonts w:cs="Arial"/>
          <w:b w:val="0"/>
        </w:rPr>
        <w:t>e el acuerdo incluya cláusulas</w:t>
      </w:r>
      <w:r w:rsidR="007362BD" w:rsidRPr="004D01FD">
        <w:rPr>
          <w:rFonts w:cs="Arial"/>
          <w:b w:val="0"/>
        </w:rPr>
        <w:t xml:space="preserve"> relativas a resultados específicos o a la devolución de saldos imprevistos</w:t>
      </w:r>
      <w:r w:rsidR="009C15EC" w:rsidRPr="004D01FD">
        <w:rPr>
          <w:rFonts w:cs="Arial"/>
          <w:b w:val="0"/>
        </w:rPr>
        <w:t xml:space="preserve">.  </w:t>
      </w:r>
      <w:r w:rsidR="00C03028" w:rsidRPr="004D01FD">
        <w:rPr>
          <w:rFonts w:cs="Arial"/>
          <w:b w:val="0"/>
        </w:rPr>
        <w:t>Tales acuerdos requieren consignar inicialmente un pasivo</w:t>
      </w:r>
      <w:r w:rsidR="007362BD" w:rsidRPr="004D01FD">
        <w:rPr>
          <w:rFonts w:cs="Arial"/>
          <w:b w:val="0"/>
        </w:rPr>
        <w:t xml:space="preserve"> para aplazar el reconoci</w:t>
      </w:r>
      <w:r w:rsidR="00C03028" w:rsidRPr="004D01FD">
        <w:rPr>
          <w:rFonts w:cs="Arial"/>
          <w:b w:val="0"/>
        </w:rPr>
        <w:t>miento de ingresos</w:t>
      </w:r>
      <w:r w:rsidR="009C15EC" w:rsidRPr="004D01FD">
        <w:rPr>
          <w:rFonts w:cs="Arial"/>
          <w:b w:val="0"/>
        </w:rPr>
        <w:t xml:space="preserve">;  </w:t>
      </w:r>
      <w:r w:rsidR="00C03028" w:rsidRPr="004D01FD">
        <w:rPr>
          <w:rFonts w:cs="Arial"/>
          <w:b w:val="0"/>
        </w:rPr>
        <w:t>en un segundo momento se reconocen</w:t>
      </w:r>
      <w:r w:rsidR="007362BD" w:rsidRPr="004D01FD">
        <w:rPr>
          <w:rFonts w:cs="Arial"/>
          <w:b w:val="0"/>
        </w:rPr>
        <w:t xml:space="preserve"> los in</w:t>
      </w:r>
      <w:r w:rsidR="00C03028" w:rsidRPr="004D01FD">
        <w:rPr>
          <w:rFonts w:cs="Arial"/>
          <w:b w:val="0"/>
        </w:rPr>
        <w:t>gresos y se liquida el pasivo a medida que se satisfacen las obligaciones adquiridas.</w:t>
      </w:r>
    </w:p>
    <w:p w:rsidR="007362BD" w:rsidRPr="004D01FD" w:rsidRDefault="007362BD" w:rsidP="00D4783A">
      <w:pPr>
        <w:rPr>
          <w:szCs w:val="22"/>
        </w:rPr>
      </w:pPr>
    </w:p>
    <w:p w:rsidR="007362BD" w:rsidRPr="004D01FD" w:rsidRDefault="00AA39D6" w:rsidP="00AA39D6">
      <w:pPr>
        <w:pStyle w:val="Style3Bold"/>
        <w:numPr>
          <w:ilvl w:val="0"/>
          <w:numId w:val="17"/>
        </w:numPr>
        <w:tabs>
          <w:tab w:val="left" w:pos="709"/>
        </w:tabs>
        <w:spacing w:after="0"/>
        <w:ind w:left="0" w:firstLine="0"/>
        <w:rPr>
          <w:rFonts w:cs="Arial"/>
          <w:b w:val="0"/>
        </w:rPr>
      </w:pPr>
      <w:r w:rsidRPr="004D01FD">
        <w:rPr>
          <w:rFonts w:cs="Arial"/>
        </w:rPr>
        <w:tab/>
      </w:r>
      <w:r w:rsidR="007362BD" w:rsidRPr="004D01FD">
        <w:rPr>
          <w:rFonts w:cs="Arial"/>
          <w:b w:val="0"/>
        </w:rPr>
        <w:t>Las contribuciones se reconocen como ingresos al inicio del ejercicio presupuestario en el que se han establecido.</w:t>
      </w:r>
    </w:p>
    <w:p w:rsidR="00ED7198" w:rsidRPr="004D01FD" w:rsidRDefault="00ED7198" w:rsidP="00D4783A">
      <w:pPr>
        <w:pStyle w:val="Style3"/>
        <w:spacing w:after="0"/>
        <w:rPr>
          <w:rFonts w:cs="Arial"/>
          <w:szCs w:val="22"/>
        </w:rPr>
      </w:pPr>
    </w:p>
    <w:p w:rsidR="00D4783A" w:rsidRPr="004D01FD" w:rsidRDefault="00D4783A">
      <w:pPr>
        <w:rPr>
          <w:rFonts w:eastAsia="Times New Roman"/>
          <w:b/>
          <w:bCs/>
          <w:lang w:eastAsia="es-ES" w:bidi="es-ES"/>
        </w:rPr>
      </w:pPr>
      <w:r w:rsidRPr="004D01FD">
        <w:br w:type="page"/>
      </w:r>
    </w:p>
    <w:p w:rsidR="00ED7198" w:rsidRPr="004D01FD" w:rsidRDefault="007F615E" w:rsidP="00D4783A">
      <w:pPr>
        <w:pStyle w:val="Style3Bold"/>
        <w:spacing w:after="0"/>
        <w:rPr>
          <w:rFonts w:cs="Arial"/>
          <w:szCs w:val="22"/>
        </w:rPr>
      </w:pPr>
      <w:r w:rsidRPr="004D01FD">
        <w:rPr>
          <w:rFonts w:cs="Arial"/>
        </w:rPr>
        <w:lastRenderedPageBreak/>
        <w:t>Reconocimiento de los gastos</w:t>
      </w:r>
    </w:p>
    <w:p w:rsidR="00ED7198" w:rsidRPr="004D01FD" w:rsidRDefault="00ED7198">
      <w:pPr>
        <w:pStyle w:val="Style3"/>
        <w:spacing w:after="0"/>
        <w:rPr>
          <w:rFonts w:cs="Arial"/>
          <w:szCs w:val="22"/>
        </w:rPr>
      </w:pPr>
    </w:p>
    <w:p w:rsidR="00ED7198" w:rsidRPr="004D01FD" w:rsidRDefault="00AA39D6" w:rsidP="00AA39D6">
      <w:pPr>
        <w:pStyle w:val="Style3"/>
        <w:numPr>
          <w:ilvl w:val="0"/>
          <w:numId w:val="17"/>
        </w:numPr>
        <w:tabs>
          <w:tab w:val="left" w:pos="709"/>
        </w:tabs>
        <w:spacing w:after="0"/>
        <w:ind w:left="0" w:firstLine="0"/>
        <w:rPr>
          <w:rFonts w:cs="Arial"/>
          <w:szCs w:val="22"/>
        </w:rPr>
      </w:pPr>
      <w:r w:rsidRPr="004D01FD">
        <w:rPr>
          <w:rFonts w:cs="Arial"/>
        </w:rPr>
        <w:tab/>
      </w:r>
      <w:r w:rsidR="007F615E" w:rsidRPr="004D01FD">
        <w:rPr>
          <w:rFonts w:cs="Arial"/>
        </w:rPr>
        <w:t>Los gastos se reconocen a medida que se reciben los productos y se prestan los servicios.</w:t>
      </w:r>
    </w:p>
    <w:p w:rsidR="00ED7198" w:rsidRPr="004D01FD" w:rsidRDefault="00ED7198" w:rsidP="00AA39D6">
      <w:pPr>
        <w:pStyle w:val="Style3"/>
        <w:tabs>
          <w:tab w:val="left" w:pos="709"/>
        </w:tabs>
        <w:spacing w:after="0"/>
        <w:rPr>
          <w:rFonts w:cs="Arial"/>
          <w:szCs w:val="22"/>
        </w:rPr>
      </w:pPr>
    </w:p>
    <w:p w:rsidR="00FE483D" w:rsidRPr="004D01FD" w:rsidRDefault="00FE483D" w:rsidP="00AA39D6">
      <w:pPr>
        <w:pStyle w:val="Style3Bold"/>
        <w:tabs>
          <w:tab w:val="left" w:pos="709"/>
        </w:tabs>
        <w:spacing w:after="0"/>
        <w:rPr>
          <w:rFonts w:cs="Arial"/>
        </w:rPr>
      </w:pPr>
      <w:r w:rsidRPr="004D01FD">
        <w:rPr>
          <w:rFonts w:cs="Arial"/>
        </w:rPr>
        <w:t>Cuentas por cobrar</w:t>
      </w:r>
    </w:p>
    <w:p w:rsidR="00FE483D" w:rsidRPr="004D01FD" w:rsidRDefault="00FE483D" w:rsidP="00AA39D6">
      <w:pPr>
        <w:pStyle w:val="Style3Bold"/>
        <w:tabs>
          <w:tab w:val="left" w:pos="709"/>
        </w:tabs>
        <w:spacing w:after="0"/>
        <w:rPr>
          <w:rFonts w:cs="Arial"/>
        </w:rPr>
      </w:pPr>
    </w:p>
    <w:p w:rsidR="00FE483D" w:rsidRPr="004D01FD" w:rsidRDefault="00AA39D6" w:rsidP="00AA39D6">
      <w:pPr>
        <w:pStyle w:val="Style3Bold"/>
        <w:numPr>
          <w:ilvl w:val="0"/>
          <w:numId w:val="17"/>
        </w:numPr>
        <w:tabs>
          <w:tab w:val="left" w:pos="709"/>
        </w:tabs>
        <w:spacing w:after="0"/>
        <w:ind w:left="0" w:firstLine="0"/>
        <w:rPr>
          <w:rFonts w:cs="Arial"/>
          <w:b w:val="0"/>
        </w:rPr>
      </w:pPr>
      <w:r w:rsidRPr="004D01FD">
        <w:rPr>
          <w:rFonts w:cs="Arial"/>
        </w:rPr>
        <w:tab/>
      </w:r>
      <w:r w:rsidR="00FE483D" w:rsidRPr="004D01FD">
        <w:rPr>
          <w:rFonts w:cs="Arial"/>
          <w:b w:val="0"/>
        </w:rPr>
        <w:t>Las cuentas por cobrar procedentes de transacciones con contraprestación incluyen las tasas cobradas a los usuarios de los servicios de propiedad intelectual de la OMPI, a través de los sistemas del PCT, Madrid y La Haya</w:t>
      </w:r>
      <w:r w:rsidR="009C15EC" w:rsidRPr="004D01FD">
        <w:rPr>
          <w:rFonts w:cs="Arial"/>
          <w:b w:val="0"/>
        </w:rPr>
        <w:t xml:space="preserve">.  </w:t>
      </w:r>
      <w:r w:rsidR="00FE483D" w:rsidRPr="004D01FD">
        <w:rPr>
          <w:rFonts w:cs="Arial"/>
          <w:b w:val="0"/>
        </w:rPr>
        <w:t>Una vez que se ha presentado la solicitud internacional, esos montantes se estiman al valor razonable de la contrapartida por recibir de los sistemas del PCT, Madrid o La Haya.</w:t>
      </w:r>
    </w:p>
    <w:p w:rsidR="00A751F6" w:rsidRPr="004D01FD" w:rsidRDefault="00A751F6" w:rsidP="00AA39D6">
      <w:pPr>
        <w:pStyle w:val="Style3Bold"/>
        <w:tabs>
          <w:tab w:val="left" w:pos="709"/>
        </w:tabs>
        <w:spacing w:after="0"/>
        <w:rPr>
          <w:rFonts w:cs="Arial"/>
          <w:b w:val="0"/>
        </w:rPr>
      </w:pPr>
    </w:p>
    <w:p w:rsidR="00A751F6" w:rsidRPr="004D01FD" w:rsidRDefault="00AA39D6" w:rsidP="00AA39D6">
      <w:pPr>
        <w:pStyle w:val="Style3Bold"/>
        <w:numPr>
          <w:ilvl w:val="0"/>
          <w:numId w:val="17"/>
        </w:numPr>
        <w:tabs>
          <w:tab w:val="left" w:pos="709"/>
        </w:tabs>
        <w:spacing w:after="0"/>
        <w:ind w:left="0" w:firstLine="0"/>
        <w:rPr>
          <w:rFonts w:cs="Arial"/>
          <w:b w:val="0"/>
        </w:rPr>
      </w:pPr>
      <w:r w:rsidRPr="004D01FD">
        <w:rPr>
          <w:rFonts w:cs="Arial"/>
        </w:rPr>
        <w:tab/>
      </w:r>
      <w:r w:rsidR="00A751F6" w:rsidRPr="004D01FD">
        <w:rPr>
          <w:rFonts w:cs="Arial"/>
          <w:b w:val="0"/>
        </w:rPr>
        <w:t>Las cuentas por cobrar procedentes de transacciones sin contraprestación incluyen las contribuciones no percibidas</w:t>
      </w:r>
      <w:r w:rsidR="009C15EC" w:rsidRPr="004D01FD">
        <w:rPr>
          <w:rFonts w:cs="Arial"/>
          <w:b w:val="0"/>
        </w:rPr>
        <w:t xml:space="preserve">.  </w:t>
      </w:r>
      <w:r w:rsidR="00A751F6" w:rsidRPr="004D01FD">
        <w:rPr>
          <w:rFonts w:cs="Arial"/>
          <w:b w:val="0"/>
        </w:rPr>
        <w:t>Para su valoración se emplea el valor razonable del monto a percibir</w:t>
      </w:r>
      <w:r w:rsidR="009C15EC" w:rsidRPr="004D01FD">
        <w:rPr>
          <w:rFonts w:cs="Arial"/>
          <w:b w:val="0"/>
        </w:rPr>
        <w:t xml:space="preserve">.  </w:t>
      </w:r>
      <w:r w:rsidR="00A751F6" w:rsidRPr="004D01FD">
        <w:rPr>
          <w:rFonts w:cs="Arial"/>
          <w:b w:val="0"/>
        </w:rPr>
        <w:t xml:space="preserve">Se anota una asignación para cuentas pendientes cuyo cobro se considere dudoso por un importe igual al valor de las contribuciones congeladas por decisión de la Asamblea General más las contribuciones todavía por recibir de los Estados miembros que han perdido el derecho de voto con arreglo al artículo 11 del Convenio </w:t>
      </w:r>
      <w:r w:rsidR="00493C10" w:rsidRPr="004D01FD">
        <w:rPr>
          <w:rFonts w:cs="Arial"/>
          <w:b w:val="0"/>
        </w:rPr>
        <w:t>de la OMPI.</w:t>
      </w:r>
    </w:p>
    <w:p w:rsidR="00A82D05" w:rsidRPr="004D01FD" w:rsidRDefault="00A82D05" w:rsidP="00D4783A"/>
    <w:p w:rsidR="00A82D05" w:rsidRPr="004D01FD" w:rsidRDefault="00A82D05" w:rsidP="00A82D05">
      <w:pPr>
        <w:pStyle w:val="Style3Bold"/>
        <w:spacing w:after="0"/>
        <w:rPr>
          <w:rFonts w:cs="Arial"/>
          <w:szCs w:val="22"/>
        </w:rPr>
      </w:pPr>
      <w:r w:rsidRPr="004D01FD">
        <w:rPr>
          <w:rFonts w:cs="Arial"/>
        </w:rPr>
        <w:t>Inventarios</w:t>
      </w:r>
    </w:p>
    <w:p w:rsidR="00A82D05" w:rsidRPr="004D01FD" w:rsidRDefault="00A82D05" w:rsidP="00A82D05">
      <w:pPr>
        <w:pStyle w:val="Style3Bold"/>
        <w:spacing w:after="0"/>
        <w:rPr>
          <w:rFonts w:cs="Arial"/>
          <w:b w:val="0"/>
          <w:szCs w:val="22"/>
        </w:rPr>
      </w:pPr>
    </w:p>
    <w:p w:rsidR="00A82D05" w:rsidRPr="004D01FD" w:rsidRDefault="00AA39D6" w:rsidP="00AA39D6">
      <w:pPr>
        <w:pStyle w:val="Style3"/>
        <w:numPr>
          <w:ilvl w:val="0"/>
          <w:numId w:val="17"/>
        </w:numPr>
        <w:tabs>
          <w:tab w:val="left" w:pos="709"/>
        </w:tabs>
        <w:spacing w:after="0"/>
        <w:ind w:left="0" w:firstLine="0"/>
        <w:rPr>
          <w:rFonts w:cs="Arial"/>
          <w:szCs w:val="22"/>
        </w:rPr>
      </w:pPr>
      <w:r w:rsidRPr="004D01FD">
        <w:rPr>
          <w:rFonts w:cs="Arial"/>
        </w:rPr>
        <w:tab/>
      </w:r>
      <w:r w:rsidR="00A82D05" w:rsidRPr="004D01FD">
        <w:rPr>
          <w:rFonts w:cs="Arial"/>
        </w:rPr>
        <w:t>En los inventarios se incluye el valor de las publicaciones destinadas a la venta o a la distribución gratuita</w:t>
      </w:r>
      <w:r w:rsidR="009C15EC" w:rsidRPr="004D01FD">
        <w:rPr>
          <w:rFonts w:cs="Arial"/>
        </w:rPr>
        <w:t xml:space="preserve">;  </w:t>
      </w:r>
      <w:r w:rsidR="00A82D05" w:rsidRPr="004D01FD">
        <w:rPr>
          <w:rFonts w:cs="Arial"/>
        </w:rPr>
        <w:t>el valor de los suministros y materiales utilizados en la edición de publicaciones, así como el valor de los artículos que se venden en la tienda del Centro de Información de la OMPI</w:t>
      </w:r>
      <w:r w:rsidR="009C15EC" w:rsidRPr="004D01FD">
        <w:rPr>
          <w:rFonts w:cs="Arial"/>
        </w:rPr>
        <w:t xml:space="preserve">.  </w:t>
      </w:r>
      <w:r w:rsidR="00A82D05" w:rsidRPr="004D01FD">
        <w:rPr>
          <w:rFonts w:cs="Arial"/>
        </w:rPr>
        <w:t>El valor total de las publicaciones acabadas se determina a partir del costo medio por página impresa (con exclusión de los costos de comercialización y distribución) multiplicado por el número de páginas de las publicaciones del inventario de publicaciones, ajustado para reflejar el costo más bajo o el valor neto realizable</w:t>
      </w:r>
      <w:r w:rsidR="009C15EC" w:rsidRPr="004D01FD">
        <w:rPr>
          <w:rFonts w:cs="Arial"/>
        </w:rPr>
        <w:t xml:space="preserve">.  </w:t>
      </w:r>
      <w:r w:rsidR="00A82D05" w:rsidRPr="004D01FD">
        <w:rPr>
          <w:rFonts w:cs="Arial"/>
        </w:rPr>
        <w:t>El valor de las publicaciones que se retiran de la venta o la distribución gratuita se am</w:t>
      </w:r>
      <w:r w:rsidR="00DF41DE" w:rsidRPr="004D01FD">
        <w:rPr>
          <w:rFonts w:cs="Arial"/>
        </w:rPr>
        <w:t xml:space="preserve">ortiza durante el año en que </w:t>
      </w:r>
      <w:r w:rsidR="00A82D05" w:rsidRPr="004D01FD">
        <w:rPr>
          <w:rFonts w:cs="Arial"/>
        </w:rPr>
        <w:t>quedan obsoletas.</w:t>
      </w:r>
    </w:p>
    <w:p w:rsidR="00A82D05" w:rsidRPr="004D01FD" w:rsidRDefault="00A82D05" w:rsidP="00AA39D6">
      <w:pPr>
        <w:tabs>
          <w:tab w:val="left" w:pos="709"/>
        </w:tabs>
        <w:jc w:val="both"/>
        <w:rPr>
          <w:szCs w:val="22"/>
        </w:rPr>
      </w:pPr>
    </w:p>
    <w:p w:rsidR="00A82D05" w:rsidRPr="004D01FD" w:rsidRDefault="00AA39D6" w:rsidP="00AA39D6">
      <w:pPr>
        <w:pStyle w:val="Style3"/>
        <w:numPr>
          <w:ilvl w:val="0"/>
          <w:numId w:val="17"/>
        </w:numPr>
        <w:tabs>
          <w:tab w:val="left" w:pos="709"/>
        </w:tabs>
        <w:spacing w:after="0"/>
        <w:ind w:left="0" w:firstLine="0"/>
        <w:rPr>
          <w:rFonts w:cs="Arial"/>
          <w:szCs w:val="22"/>
        </w:rPr>
      </w:pPr>
      <w:r w:rsidRPr="004D01FD">
        <w:rPr>
          <w:rFonts w:cs="Arial"/>
        </w:rPr>
        <w:tab/>
      </w:r>
      <w:r w:rsidR="00A82D05" w:rsidRPr="004D01FD">
        <w:rPr>
          <w:rFonts w:cs="Arial"/>
        </w:rPr>
        <w:t>Cada año se lleva a cabo el inventario material de todas las reservas de suministros de publicación y artículos para la venta en la tienda del Centro de Información de la OMPI</w:t>
      </w:r>
      <w:r w:rsidR="009C15EC" w:rsidRPr="004D01FD">
        <w:rPr>
          <w:rFonts w:cs="Arial"/>
        </w:rPr>
        <w:t xml:space="preserve">.  </w:t>
      </w:r>
      <w:r w:rsidR="00A82D05" w:rsidRPr="004D01FD">
        <w:rPr>
          <w:rFonts w:cs="Arial"/>
        </w:rPr>
        <w:t>Además, se mantiene un inventario permanente de las publicaciones destinadas a la venta y se hacen a lo largo del año recuentos materiales para comprobar los saldos de las existencias</w:t>
      </w:r>
      <w:r w:rsidR="009C15EC" w:rsidRPr="004D01FD">
        <w:rPr>
          <w:rFonts w:cs="Arial"/>
        </w:rPr>
        <w:t xml:space="preserve">.  </w:t>
      </w:r>
      <w:r w:rsidR="00A82D05" w:rsidRPr="004D01FD">
        <w:rPr>
          <w:rFonts w:cs="Arial"/>
        </w:rPr>
        <w:t>Al final de cada año, los artículos que se han retirado del catálogo de publicaciones d</w:t>
      </w:r>
      <w:r w:rsidR="00DF41DE" w:rsidRPr="004D01FD">
        <w:rPr>
          <w:rFonts w:cs="Arial"/>
        </w:rPr>
        <w:t>estinadas a la venta o a la distribución gratuita</w:t>
      </w:r>
      <w:r w:rsidR="00A82D05" w:rsidRPr="004D01FD">
        <w:rPr>
          <w:rFonts w:cs="Arial"/>
        </w:rPr>
        <w:t>, además de los artículos que dejarán de distribuirse gratuitamente o de venderse anticipadamente, se retiran del inventario y su valor se rebaja a cero.</w:t>
      </w:r>
    </w:p>
    <w:p w:rsidR="00A82D05" w:rsidRPr="004D01FD" w:rsidRDefault="00A82D05" w:rsidP="00AA39D6">
      <w:pPr>
        <w:pStyle w:val="Style3"/>
        <w:tabs>
          <w:tab w:val="left" w:pos="709"/>
        </w:tabs>
        <w:spacing w:after="0"/>
        <w:rPr>
          <w:rFonts w:cs="Arial"/>
          <w:szCs w:val="22"/>
        </w:rPr>
      </w:pPr>
    </w:p>
    <w:p w:rsidR="00A82D05" w:rsidRPr="004D01FD" w:rsidRDefault="00AA39D6" w:rsidP="00AA39D6">
      <w:pPr>
        <w:pStyle w:val="Style3"/>
        <w:numPr>
          <w:ilvl w:val="0"/>
          <w:numId w:val="17"/>
        </w:numPr>
        <w:tabs>
          <w:tab w:val="left" w:pos="709"/>
        </w:tabs>
        <w:spacing w:after="0"/>
        <w:ind w:left="0" w:firstLine="0"/>
        <w:rPr>
          <w:rFonts w:cs="Arial"/>
          <w:szCs w:val="22"/>
        </w:rPr>
      </w:pPr>
      <w:r w:rsidRPr="004D01FD">
        <w:rPr>
          <w:rFonts w:cs="Arial"/>
        </w:rPr>
        <w:tab/>
      </w:r>
      <w:r w:rsidR="00A82D05" w:rsidRPr="004D01FD">
        <w:rPr>
          <w:rFonts w:cs="Arial"/>
        </w:rPr>
        <w:t>El costo del papel y otros suministros utilizados en el proceso de edición se ha valorado utilizando el método FIFO (primera entrada, primera salida)</w:t>
      </w:r>
      <w:r w:rsidR="009C15EC" w:rsidRPr="004D01FD">
        <w:rPr>
          <w:rFonts w:cs="Arial"/>
        </w:rPr>
        <w:t xml:space="preserve">.  </w:t>
      </w:r>
      <w:r w:rsidR="00A82D05" w:rsidRPr="004D01FD">
        <w:rPr>
          <w:rFonts w:cs="Arial"/>
        </w:rPr>
        <w:t xml:space="preserve">Los artículos de la tienda del Centro de Información de la OMPI se valoran al precio de costo </w:t>
      </w:r>
      <w:r w:rsidR="00DF41DE" w:rsidRPr="004D01FD">
        <w:rPr>
          <w:rFonts w:cs="Arial"/>
        </w:rPr>
        <w:t>para la Organización y se revalúan</w:t>
      </w:r>
      <w:r w:rsidR="00A82D05" w:rsidRPr="004D01FD">
        <w:rPr>
          <w:rFonts w:cs="Arial"/>
        </w:rPr>
        <w:t xml:space="preserve"> a la baja para reflejar el valor neto realizable en caso de que se estropeen o queden obsoletos</w:t>
      </w:r>
      <w:r w:rsidR="009C15EC" w:rsidRPr="004D01FD">
        <w:rPr>
          <w:rFonts w:cs="Arial"/>
        </w:rPr>
        <w:t xml:space="preserve">.  </w:t>
      </w:r>
      <w:r w:rsidR="00A82D05" w:rsidRPr="004D01FD">
        <w:rPr>
          <w:rFonts w:cs="Arial"/>
        </w:rPr>
        <w:t>No se deposita inventario alguno en garantía del cumplimiento de las deudas.</w:t>
      </w:r>
    </w:p>
    <w:p w:rsidR="00A82D05" w:rsidRPr="004D01FD" w:rsidRDefault="00A82D05" w:rsidP="00AA39D6">
      <w:pPr>
        <w:pStyle w:val="Style3Bold"/>
        <w:tabs>
          <w:tab w:val="left" w:pos="709"/>
        </w:tabs>
        <w:spacing w:after="0"/>
        <w:rPr>
          <w:rFonts w:cs="Arial"/>
          <w:b w:val="0"/>
        </w:rPr>
      </w:pPr>
    </w:p>
    <w:p w:rsidR="00FE483D" w:rsidRPr="004D01FD" w:rsidRDefault="005C7304" w:rsidP="00AA39D6">
      <w:pPr>
        <w:pStyle w:val="Style3Bold"/>
        <w:tabs>
          <w:tab w:val="left" w:pos="709"/>
        </w:tabs>
        <w:spacing w:after="0"/>
        <w:rPr>
          <w:rFonts w:cs="Arial"/>
        </w:rPr>
      </w:pPr>
      <w:r w:rsidRPr="004D01FD">
        <w:rPr>
          <w:rFonts w:cs="Arial"/>
        </w:rPr>
        <w:t>Equipo</w:t>
      </w:r>
    </w:p>
    <w:p w:rsidR="005C7304" w:rsidRPr="004D01FD" w:rsidRDefault="005C7304" w:rsidP="00AA39D6">
      <w:pPr>
        <w:pStyle w:val="Style3Bold"/>
        <w:tabs>
          <w:tab w:val="left" w:pos="709"/>
        </w:tabs>
        <w:spacing w:after="0"/>
        <w:rPr>
          <w:rFonts w:cs="Arial"/>
          <w:b w:val="0"/>
        </w:rPr>
      </w:pPr>
    </w:p>
    <w:p w:rsidR="005C7304" w:rsidRPr="004D01FD" w:rsidRDefault="00AA39D6" w:rsidP="00AA39D6">
      <w:pPr>
        <w:pStyle w:val="Style3Bold"/>
        <w:numPr>
          <w:ilvl w:val="0"/>
          <w:numId w:val="17"/>
        </w:numPr>
        <w:tabs>
          <w:tab w:val="left" w:pos="709"/>
        </w:tabs>
        <w:ind w:left="0" w:firstLine="0"/>
        <w:rPr>
          <w:rFonts w:cs="Arial"/>
          <w:b w:val="0"/>
        </w:rPr>
      </w:pPr>
      <w:r w:rsidRPr="004D01FD">
        <w:rPr>
          <w:rFonts w:cs="Arial"/>
        </w:rPr>
        <w:tab/>
      </w:r>
      <w:r w:rsidR="005C7304" w:rsidRPr="004D01FD">
        <w:rPr>
          <w:rFonts w:cs="Arial"/>
          <w:b w:val="0"/>
        </w:rPr>
        <w:t>El</w:t>
      </w:r>
      <w:r w:rsidR="00DF41DE" w:rsidRPr="004D01FD">
        <w:rPr>
          <w:rFonts w:cs="Arial"/>
          <w:b w:val="0"/>
        </w:rPr>
        <w:t xml:space="preserve"> equipo se valora al costo, deducción hecha de</w:t>
      </w:r>
      <w:r w:rsidR="005C7304" w:rsidRPr="004D01FD">
        <w:rPr>
          <w:rFonts w:cs="Arial"/>
          <w:b w:val="0"/>
        </w:rPr>
        <w:t xml:space="preserve"> las pérdidas acumuladas por depreciación y deterioro</w:t>
      </w:r>
      <w:r w:rsidR="009C15EC" w:rsidRPr="004D01FD">
        <w:rPr>
          <w:rFonts w:cs="Arial"/>
          <w:b w:val="0"/>
        </w:rPr>
        <w:t xml:space="preserve">.  </w:t>
      </w:r>
      <w:r w:rsidR="005C7304" w:rsidRPr="004D01FD">
        <w:rPr>
          <w:rFonts w:cs="Arial"/>
          <w:b w:val="0"/>
        </w:rPr>
        <w:t>El equipo se contabiliza como activo si su costo es de 5.000 francos suizos o más por unidad</w:t>
      </w:r>
      <w:r w:rsidR="009C15EC" w:rsidRPr="004D01FD">
        <w:rPr>
          <w:rFonts w:cs="Arial"/>
          <w:b w:val="0"/>
        </w:rPr>
        <w:t xml:space="preserve">.  </w:t>
      </w:r>
      <w:r w:rsidR="005C7304" w:rsidRPr="004D01FD">
        <w:rPr>
          <w:rFonts w:cs="Arial"/>
          <w:b w:val="0"/>
        </w:rPr>
        <w:t>Las ganancias o pérdidas en las enajenaciones se determinan comparando lo</w:t>
      </w:r>
      <w:r w:rsidR="00DF41DE" w:rsidRPr="004D01FD">
        <w:rPr>
          <w:rFonts w:cs="Arial"/>
          <w:b w:val="0"/>
        </w:rPr>
        <w:t>s ingresos con el valor en libros</w:t>
      </w:r>
      <w:r w:rsidR="005C7304" w:rsidRPr="004D01FD">
        <w:rPr>
          <w:rFonts w:cs="Arial"/>
          <w:b w:val="0"/>
        </w:rPr>
        <w:t xml:space="preserve"> del activo y se incluyen en el informe de rendimiento financiero</w:t>
      </w:r>
      <w:r w:rsidR="009C15EC" w:rsidRPr="004D01FD">
        <w:rPr>
          <w:rFonts w:cs="Arial"/>
          <w:b w:val="0"/>
        </w:rPr>
        <w:t xml:space="preserve">.  </w:t>
      </w:r>
      <w:r w:rsidR="00AD629D" w:rsidRPr="004D01FD">
        <w:rPr>
          <w:rFonts w:cs="Arial"/>
          <w:b w:val="0"/>
        </w:rPr>
        <w:t>Los activos patrimoniales, como puedan ser las obras de arte donadas, no se tienen en cuenta en los estados financieros</w:t>
      </w:r>
      <w:r w:rsidR="009C15EC" w:rsidRPr="004D01FD">
        <w:rPr>
          <w:rFonts w:cs="Arial"/>
          <w:b w:val="0"/>
        </w:rPr>
        <w:t xml:space="preserve">.  </w:t>
      </w:r>
    </w:p>
    <w:p w:rsidR="002754A3" w:rsidRPr="004D01FD" w:rsidRDefault="00AA39D6" w:rsidP="00AA39D6">
      <w:pPr>
        <w:pStyle w:val="Style3Bold"/>
        <w:numPr>
          <w:ilvl w:val="0"/>
          <w:numId w:val="17"/>
        </w:numPr>
        <w:tabs>
          <w:tab w:val="left" w:pos="709"/>
        </w:tabs>
        <w:ind w:left="0" w:firstLine="0"/>
        <w:rPr>
          <w:rFonts w:cs="Arial"/>
          <w:b w:val="0"/>
        </w:rPr>
      </w:pPr>
      <w:r w:rsidRPr="004D01FD">
        <w:rPr>
          <w:rFonts w:cs="Arial"/>
        </w:rPr>
        <w:lastRenderedPageBreak/>
        <w:tab/>
      </w:r>
      <w:r w:rsidR="005C7304" w:rsidRPr="004D01FD">
        <w:rPr>
          <w:rFonts w:cs="Arial"/>
          <w:b w:val="0"/>
        </w:rPr>
        <w:t xml:space="preserve">La depreciación se aplica a fin de amortizar el costo total del equipo a lo largo de </w:t>
      </w:r>
      <w:r w:rsidR="00DF41DE" w:rsidRPr="004D01FD">
        <w:rPr>
          <w:rFonts w:cs="Arial"/>
          <w:b w:val="0"/>
        </w:rPr>
        <w:t>su vida útil estimada, y se emplea</w:t>
      </w:r>
      <w:r w:rsidR="005C7304" w:rsidRPr="004D01FD">
        <w:rPr>
          <w:rFonts w:cs="Arial"/>
          <w:b w:val="0"/>
        </w:rPr>
        <w:t xml:space="preserve"> </w:t>
      </w:r>
      <w:r w:rsidR="00DF41DE" w:rsidRPr="004D01FD">
        <w:rPr>
          <w:rFonts w:cs="Arial"/>
          <w:b w:val="0"/>
        </w:rPr>
        <w:t xml:space="preserve">para ello </w:t>
      </w:r>
      <w:r w:rsidR="005C7304" w:rsidRPr="004D01FD">
        <w:rPr>
          <w:rFonts w:cs="Arial"/>
          <w:b w:val="0"/>
        </w:rPr>
        <w:t>el método lineal</w:t>
      </w:r>
      <w:r w:rsidR="009C15EC" w:rsidRPr="004D01FD">
        <w:rPr>
          <w:rFonts w:cs="Arial"/>
          <w:b w:val="0"/>
        </w:rPr>
        <w:t xml:space="preserve">.  </w:t>
      </w:r>
      <w:r w:rsidR="005C7304" w:rsidRPr="004D01FD">
        <w:rPr>
          <w:rFonts w:cs="Arial"/>
          <w:b w:val="0"/>
        </w:rPr>
        <w:t>Cuando el equipo está únicamente en uso durante parte del ejercicio (debido a que se ha producido una adquisición, enajenación o retirada durante el ejercicio), la depreciación se contabiliza únicamente respecto de los meses en los que ha estado en uso el activo</w:t>
      </w:r>
      <w:r w:rsidR="009C15EC" w:rsidRPr="004D01FD">
        <w:rPr>
          <w:rFonts w:cs="Arial"/>
          <w:b w:val="0"/>
        </w:rPr>
        <w:t xml:space="preserve">.  </w:t>
      </w:r>
      <w:r w:rsidR="005C7304" w:rsidRPr="004D01FD">
        <w:rPr>
          <w:rFonts w:cs="Arial"/>
          <w:b w:val="0"/>
        </w:rPr>
        <w:t>Los períodos de vida útil que figuran a continuación se aplican a las d</w:t>
      </w:r>
      <w:r w:rsidR="00AD629D" w:rsidRPr="004D01FD">
        <w:rPr>
          <w:rFonts w:cs="Arial"/>
          <w:b w:val="0"/>
        </w:rPr>
        <w:t>istintas clases de equipo</w:t>
      </w:r>
      <w:r w:rsidR="005C7304" w:rsidRPr="004D01FD">
        <w:rPr>
          <w:rFonts w:cs="Arial"/>
          <w:b w:val="0"/>
        </w:rPr>
        <w:t>:</w:t>
      </w:r>
    </w:p>
    <w:p w:rsidR="002754A3" w:rsidRPr="004D01FD" w:rsidRDefault="002754A3" w:rsidP="00AA39D6">
      <w:pPr>
        <w:pStyle w:val="Style3Bold"/>
        <w:tabs>
          <w:tab w:val="left" w:pos="709"/>
        </w:tabs>
        <w:rPr>
          <w:rFonts w:cs="Arial"/>
          <w:b w:val="0"/>
        </w:rPr>
      </w:pPr>
    </w:p>
    <w:tbl>
      <w:tblPr>
        <w:tblW w:w="7596" w:type="dxa"/>
        <w:jc w:val="center"/>
        <w:tblLook w:val="0000" w:firstRow="0" w:lastRow="0" w:firstColumn="0" w:lastColumn="0" w:noHBand="0" w:noVBand="0"/>
      </w:tblPr>
      <w:tblGrid>
        <w:gridCol w:w="4867"/>
        <w:gridCol w:w="2729"/>
      </w:tblGrid>
      <w:tr w:rsidR="0084170B" w:rsidRPr="004D01FD" w:rsidTr="004E333D">
        <w:trPr>
          <w:trHeight w:val="345"/>
          <w:jc w:val="center"/>
        </w:trPr>
        <w:tc>
          <w:tcPr>
            <w:tcW w:w="4867" w:type="dxa"/>
            <w:tcBorders>
              <w:top w:val="single" w:sz="4" w:space="0" w:color="auto"/>
              <w:left w:val="nil"/>
              <w:bottom w:val="single" w:sz="4" w:space="0" w:color="auto"/>
              <w:right w:val="nil"/>
            </w:tcBorders>
            <w:shd w:val="clear" w:color="auto" w:fill="F2F2F2"/>
            <w:noWrap/>
            <w:vAlign w:val="center"/>
          </w:tcPr>
          <w:p w:rsidR="0084170B" w:rsidRPr="004D01FD" w:rsidRDefault="0084170B" w:rsidP="00AA39D6">
            <w:pPr>
              <w:tabs>
                <w:tab w:val="left" w:pos="709"/>
              </w:tabs>
              <w:rPr>
                <w:b/>
                <w:color w:val="auto"/>
                <w:sz w:val="18"/>
                <w:szCs w:val="18"/>
              </w:rPr>
            </w:pPr>
            <w:r w:rsidRPr="004D01FD">
              <w:rPr>
                <w:b/>
                <w:color w:val="auto"/>
                <w:sz w:val="18"/>
                <w:szCs w:val="18"/>
              </w:rPr>
              <w:t>Clase</w:t>
            </w:r>
          </w:p>
        </w:tc>
        <w:tc>
          <w:tcPr>
            <w:tcW w:w="2729" w:type="dxa"/>
            <w:tcBorders>
              <w:top w:val="single" w:sz="4" w:space="0" w:color="auto"/>
              <w:left w:val="nil"/>
              <w:bottom w:val="single" w:sz="4" w:space="0" w:color="auto"/>
              <w:right w:val="nil"/>
            </w:tcBorders>
            <w:shd w:val="clear" w:color="auto" w:fill="F2F2F2"/>
            <w:vAlign w:val="center"/>
          </w:tcPr>
          <w:p w:rsidR="0084170B" w:rsidRPr="004D01FD" w:rsidRDefault="0084170B" w:rsidP="00AA39D6">
            <w:pPr>
              <w:tabs>
                <w:tab w:val="left" w:pos="709"/>
              </w:tabs>
              <w:jc w:val="right"/>
              <w:rPr>
                <w:b/>
                <w:color w:val="auto"/>
                <w:sz w:val="18"/>
                <w:szCs w:val="18"/>
              </w:rPr>
            </w:pPr>
            <w:r w:rsidRPr="004D01FD">
              <w:rPr>
                <w:b/>
                <w:color w:val="auto"/>
                <w:sz w:val="18"/>
                <w:szCs w:val="18"/>
              </w:rPr>
              <w:t>Vida útil estimada</w:t>
            </w:r>
          </w:p>
        </w:tc>
      </w:tr>
      <w:tr w:rsidR="0084170B" w:rsidRPr="004D01FD" w:rsidTr="004E333D">
        <w:trPr>
          <w:trHeight w:val="285"/>
          <w:jc w:val="center"/>
        </w:trPr>
        <w:tc>
          <w:tcPr>
            <w:tcW w:w="4867" w:type="dxa"/>
            <w:tcBorders>
              <w:top w:val="nil"/>
              <w:left w:val="nil"/>
              <w:bottom w:val="nil"/>
              <w:right w:val="nil"/>
            </w:tcBorders>
            <w:shd w:val="clear" w:color="auto" w:fill="auto"/>
            <w:noWrap/>
            <w:vAlign w:val="center"/>
          </w:tcPr>
          <w:p w:rsidR="0084170B" w:rsidRPr="004D01FD" w:rsidRDefault="0084170B" w:rsidP="00AA39D6">
            <w:pPr>
              <w:tabs>
                <w:tab w:val="left" w:pos="709"/>
              </w:tabs>
              <w:jc w:val="both"/>
              <w:rPr>
                <w:color w:val="auto"/>
                <w:sz w:val="18"/>
                <w:szCs w:val="18"/>
              </w:rPr>
            </w:pPr>
            <w:r w:rsidRPr="004D01FD">
              <w:rPr>
                <w:color w:val="auto"/>
                <w:sz w:val="18"/>
                <w:szCs w:val="18"/>
              </w:rPr>
              <w:t>Comunicaciones y equipo de T.I.</w:t>
            </w:r>
          </w:p>
        </w:tc>
        <w:tc>
          <w:tcPr>
            <w:tcW w:w="2729" w:type="dxa"/>
            <w:tcBorders>
              <w:top w:val="nil"/>
              <w:left w:val="nil"/>
              <w:bottom w:val="nil"/>
              <w:right w:val="nil"/>
            </w:tcBorders>
            <w:shd w:val="clear" w:color="auto" w:fill="auto"/>
            <w:vAlign w:val="center"/>
          </w:tcPr>
          <w:p w:rsidR="0084170B" w:rsidRPr="004D01FD" w:rsidRDefault="004E333D" w:rsidP="00AA39D6">
            <w:pPr>
              <w:tabs>
                <w:tab w:val="left" w:pos="709"/>
              </w:tabs>
              <w:jc w:val="right"/>
              <w:rPr>
                <w:color w:val="auto"/>
                <w:sz w:val="18"/>
                <w:szCs w:val="18"/>
              </w:rPr>
            </w:pPr>
            <w:r w:rsidRPr="004D01FD">
              <w:rPr>
                <w:color w:val="auto"/>
                <w:sz w:val="18"/>
                <w:szCs w:val="18"/>
              </w:rPr>
              <w:t>5 años</w:t>
            </w:r>
          </w:p>
        </w:tc>
      </w:tr>
      <w:tr w:rsidR="0084170B" w:rsidRPr="004D01FD" w:rsidTr="004E333D">
        <w:trPr>
          <w:trHeight w:val="285"/>
          <w:jc w:val="center"/>
        </w:trPr>
        <w:tc>
          <w:tcPr>
            <w:tcW w:w="4867" w:type="dxa"/>
            <w:tcBorders>
              <w:top w:val="nil"/>
              <w:left w:val="nil"/>
              <w:bottom w:val="nil"/>
              <w:right w:val="nil"/>
            </w:tcBorders>
            <w:shd w:val="clear" w:color="auto" w:fill="auto"/>
            <w:noWrap/>
            <w:vAlign w:val="center"/>
          </w:tcPr>
          <w:p w:rsidR="0084170B" w:rsidRPr="004D01FD" w:rsidRDefault="0084170B" w:rsidP="00AA39D6">
            <w:pPr>
              <w:tabs>
                <w:tab w:val="left" w:pos="709"/>
              </w:tabs>
              <w:jc w:val="both"/>
              <w:rPr>
                <w:color w:val="auto"/>
                <w:sz w:val="18"/>
                <w:szCs w:val="18"/>
              </w:rPr>
            </w:pPr>
            <w:r w:rsidRPr="004D01FD">
              <w:rPr>
                <w:color w:val="auto"/>
                <w:sz w:val="18"/>
                <w:szCs w:val="18"/>
              </w:rPr>
              <w:t>Vehículos</w:t>
            </w:r>
          </w:p>
        </w:tc>
        <w:tc>
          <w:tcPr>
            <w:tcW w:w="2729" w:type="dxa"/>
            <w:tcBorders>
              <w:top w:val="nil"/>
              <w:left w:val="nil"/>
              <w:bottom w:val="nil"/>
              <w:right w:val="nil"/>
            </w:tcBorders>
            <w:shd w:val="clear" w:color="auto" w:fill="auto"/>
            <w:vAlign w:val="center"/>
          </w:tcPr>
          <w:p w:rsidR="0084170B" w:rsidRPr="004D01FD" w:rsidRDefault="004E333D" w:rsidP="00AA39D6">
            <w:pPr>
              <w:tabs>
                <w:tab w:val="left" w:pos="709"/>
              </w:tabs>
              <w:jc w:val="right"/>
              <w:rPr>
                <w:color w:val="auto"/>
                <w:sz w:val="18"/>
                <w:szCs w:val="18"/>
              </w:rPr>
            </w:pPr>
            <w:r w:rsidRPr="004D01FD">
              <w:rPr>
                <w:color w:val="auto"/>
                <w:sz w:val="18"/>
                <w:szCs w:val="18"/>
              </w:rPr>
              <w:t>5 años</w:t>
            </w:r>
          </w:p>
        </w:tc>
      </w:tr>
      <w:tr w:rsidR="0084170B" w:rsidRPr="004D01FD" w:rsidTr="004E333D">
        <w:trPr>
          <w:trHeight w:val="285"/>
          <w:jc w:val="center"/>
        </w:trPr>
        <w:tc>
          <w:tcPr>
            <w:tcW w:w="4867" w:type="dxa"/>
            <w:tcBorders>
              <w:top w:val="nil"/>
              <w:left w:val="nil"/>
              <w:bottom w:val="nil"/>
              <w:right w:val="nil"/>
            </w:tcBorders>
            <w:shd w:val="clear" w:color="auto" w:fill="auto"/>
            <w:noWrap/>
            <w:vAlign w:val="center"/>
          </w:tcPr>
          <w:p w:rsidR="0084170B" w:rsidRPr="004D01FD" w:rsidRDefault="0084170B" w:rsidP="00AA39D6">
            <w:pPr>
              <w:tabs>
                <w:tab w:val="left" w:pos="709"/>
              </w:tabs>
              <w:jc w:val="both"/>
              <w:rPr>
                <w:color w:val="auto"/>
                <w:sz w:val="18"/>
                <w:szCs w:val="18"/>
              </w:rPr>
            </w:pPr>
            <w:r w:rsidRPr="004D01FD">
              <w:rPr>
                <w:color w:val="auto"/>
                <w:sz w:val="18"/>
                <w:szCs w:val="18"/>
              </w:rPr>
              <w:t>Mobiliario y enseres</w:t>
            </w:r>
          </w:p>
        </w:tc>
        <w:tc>
          <w:tcPr>
            <w:tcW w:w="2729" w:type="dxa"/>
            <w:tcBorders>
              <w:top w:val="nil"/>
              <w:left w:val="nil"/>
              <w:bottom w:val="nil"/>
              <w:right w:val="nil"/>
            </w:tcBorders>
            <w:shd w:val="clear" w:color="auto" w:fill="auto"/>
            <w:vAlign w:val="center"/>
          </w:tcPr>
          <w:p w:rsidR="0084170B" w:rsidRPr="004D01FD" w:rsidRDefault="004E333D" w:rsidP="00AA39D6">
            <w:pPr>
              <w:pStyle w:val="ListParagraph"/>
              <w:tabs>
                <w:tab w:val="left" w:pos="709"/>
              </w:tabs>
              <w:ind w:left="1630"/>
              <w:jc w:val="right"/>
              <w:rPr>
                <w:rFonts w:ascii="Arial" w:hAnsi="Arial" w:cs="Arial"/>
                <w:color w:val="auto"/>
                <w:sz w:val="18"/>
                <w:szCs w:val="18"/>
              </w:rPr>
            </w:pPr>
            <w:r w:rsidRPr="004D01FD">
              <w:rPr>
                <w:rFonts w:ascii="Arial" w:hAnsi="Arial" w:cs="Arial"/>
                <w:color w:val="auto"/>
                <w:sz w:val="18"/>
                <w:szCs w:val="18"/>
              </w:rPr>
              <w:t>10 años</w:t>
            </w:r>
          </w:p>
        </w:tc>
      </w:tr>
    </w:tbl>
    <w:p w:rsidR="005C7304" w:rsidRPr="004D01FD" w:rsidRDefault="005C7304" w:rsidP="00AA39D6">
      <w:pPr>
        <w:pStyle w:val="Style3Bold"/>
        <w:tabs>
          <w:tab w:val="left" w:pos="709"/>
        </w:tabs>
        <w:rPr>
          <w:rFonts w:cs="Arial"/>
          <w:b w:val="0"/>
        </w:rPr>
      </w:pPr>
    </w:p>
    <w:p w:rsidR="005C7304" w:rsidRPr="004D01FD" w:rsidRDefault="00AA39D6" w:rsidP="00AA39D6">
      <w:pPr>
        <w:pStyle w:val="Style3Bold"/>
        <w:numPr>
          <w:ilvl w:val="0"/>
          <w:numId w:val="17"/>
        </w:numPr>
        <w:tabs>
          <w:tab w:val="left" w:pos="709"/>
        </w:tabs>
        <w:ind w:left="0" w:firstLine="0"/>
        <w:rPr>
          <w:rFonts w:cs="Arial"/>
          <w:b w:val="0"/>
        </w:rPr>
      </w:pPr>
      <w:r w:rsidRPr="004D01FD">
        <w:rPr>
          <w:rFonts w:cs="Arial"/>
        </w:rPr>
        <w:tab/>
      </w:r>
      <w:r w:rsidR="0084170B" w:rsidRPr="004D01FD">
        <w:rPr>
          <w:rFonts w:cs="Arial"/>
          <w:b w:val="0"/>
        </w:rPr>
        <w:t>El val</w:t>
      </w:r>
      <w:r w:rsidR="00DF41DE" w:rsidRPr="004D01FD">
        <w:rPr>
          <w:rFonts w:cs="Arial"/>
          <w:b w:val="0"/>
        </w:rPr>
        <w:t>or en libros</w:t>
      </w:r>
      <w:r w:rsidR="0084170B" w:rsidRPr="004D01FD">
        <w:rPr>
          <w:rFonts w:cs="Arial"/>
          <w:b w:val="0"/>
        </w:rPr>
        <w:t xml:space="preserve"> del equipo</w:t>
      </w:r>
      <w:r w:rsidR="00DF41DE" w:rsidRPr="004D01FD">
        <w:rPr>
          <w:rFonts w:cs="Arial"/>
          <w:b w:val="0"/>
        </w:rPr>
        <w:t xml:space="preserve"> se revisa para comprobar si ha</w:t>
      </w:r>
      <w:r w:rsidR="0084170B" w:rsidRPr="004D01FD">
        <w:rPr>
          <w:rFonts w:cs="Arial"/>
          <w:b w:val="0"/>
        </w:rPr>
        <w:t xml:space="preserve"> perdido valor, en caso de que determinados acontecimientos o cambios de circunstancia</w:t>
      </w:r>
      <w:r w:rsidR="00DF41DE" w:rsidRPr="004D01FD">
        <w:rPr>
          <w:rFonts w:cs="Arial"/>
          <w:b w:val="0"/>
        </w:rPr>
        <w:t>s indiquen que el valor en libros</w:t>
      </w:r>
      <w:r w:rsidR="0084170B" w:rsidRPr="004D01FD">
        <w:rPr>
          <w:rFonts w:cs="Arial"/>
          <w:b w:val="0"/>
        </w:rPr>
        <w:t xml:space="preserve"> del activo podría ser irrecuperable</w:t>
      </w:r>
      <w:r w:rsidR="009C15EC" w:rsidRPr="004D01FD">
        <w:rPr>
          <w:rFonts w:cs="Arial"/>
          <w:b w:val="0"/>
        </w:rPr>
        <w:t xml:space="preserve">.  </w:t>
      </w:r>
      <w:r w:rsidR="0084170B" w:rsidRPr="004D01FD">
        <w:rPr>
          <w:rFonts w:cs="Arial"/>
          <w:b w:val="0"/>
        </w:rPr>
        <w:t>En tal caso, se calcula el importe recuperable del activo a fin de determinar en qué medida ha habido pérdidas de valor, si las hubiere</w:t>
      </w:r>
      <w:r w:rsidR="009C15EC" w:rsidRPr="004D01FD">
        <w:rPr>
          <w:rFonts w:cs="Arial"/>
          <w:b w:val="0"/>
        </w:rPr>
        <w:t xml:space="preserve">.  </w:t>
      </w:r>
      <w:r w:rsidR="0084170B" w:rsidRPr="004D01FD">
        <w:rPr>
          <w:rFonts w:cs="Arial"/>
          <w:b w:val="0"/>
        </w:rPr>
        <w:t>Toda pérdida de valor se contabiliza en el estado de rendimiento financiero.</w:t>
      </w:r>
    </w:p>
    <w:p w:rsidR="002754A3" w:rsidRPr="004D01FD" w:rsidRDefault="002754A3" w:rsidP="00AA39D6">
      <w:pPr>
        <w:pStyle w:val="Style3Bold"/>
        <w:tabs>
          <w:tab w:val="left" w:pos="709"/>
        </w:tabs>
        <w:rPr>
          <w:rFonts w:cs="Arial"/>
          <w:b w:val="0"/>
        </w:rPr>
      </w:pPr>
    </w:p>
    <w:p w:rsidR="004E333D" w:rsidRPr="004D01FD" w:rsidRDefault="004E333D" w:rsidP="00AA39D6">
      <w:pPr>
        <w:pStyle w:val="Style3Bold"/>
        <w:tabs>
          <w:tab w:val="left" w:pos="709"/>
        </w:tabs>
        <w:spacing w:after="0"/>
        <w:rPr>
          <w:rFonts w:cs="Arial"/>
        </w:rPr>
      </w:pPr>
      <w:r w:rsidRPr="004D01FD">
        <w:rPr>
          <w:rFonts w:cs="Arial"/>
        </w:rPr>
        <w:t>Propiedades de inversión</w:t>
      </w:r>
    </w:p>
    <w:p w:rsidR="004E333D" w:rsidRPr="004D01FD" w:rsidRDefault="004E333D" w:rsidP="00AA39D6">
      <w:pPr>
        <w:pStyle w:val="Style3Bold"/>
        <w:tabs>
          <w:tab w:val="left" w:pos="709"/>
        </w:tabs>
        <w:spacing w:after="0"/>
        <w:rPr>
          <w:rFonts w:cs="Arial"/>
        </w:rPr>
      </w:pPr>
    </w:p>
    <w:p w:rsidR="004E333D" w:rsidRPr="004D01FD" w:rsidRDefault="00AA39D6" w:rsidP="00AA39D6">
      <w:pPr>
        <w:pStyle w:val="Style3Bold"/>
        <w:numPr>
          <w:ilvl w:val="0"/>
          <w:numId w:val="17"/>
        </w:numPr>
        <w:tabs>
          <w:tab w:val="left" w:pos="709"/>
        </w:tabs>
        <w:spacing w:after="0"/>
        <w:ind w:left="0" w:firstLine="0"/>
        <w:rPr>
          <w:rFonts w:cs="Arial"/>
          <w:b w:val="0"/>
        </w:rPr>
      </w:pPr>
      <w:r w:rsidRPr="004D01FD">
        <w:rPr>
          <w:rFonts w:cs="Arial"/>
        </w:rPr>
        <w:tab/>
      </w:r>
      <w:r w:rsidR="004E333D" w:rsidRPr="004D01FD">
        <w:rPr>
          <w:rFonts w:cs="Arial"/>
          <w:b w:val="0"/>
        </w:rPr>
        <w:t xml:space="preserve">Las propiedades de inversión </w:t>
      </w:r>
      <w:r w:rsidR="00485CAD" w:rsidRPr="004D01FD">
        <w:rPr>
          <w:rFonts w:cs="Arial"/>
          <w:b w:val="0"/>
        </w:rPr>
        <w:t>se consignan</w:t>
      </w:r>
      <w:r w:rsidR="004E333D" w:rsidRPr="004D01FD">
        <w:rPr>
          <w:rFonts w:cs="Arial"/>
          <w:b w:val="0"/>
        </w:rPr>
        <w:t xml:space="preserve"> por su valor razonable, determinado mediante una tasación independiente con arreglo a las normas de tasación internacionales</w:t>
      </w:r>
      <w:r w:rsidR="009C15EC" w:rsidRPr="004D01FD">
        <w:rPr>
          <w:rFonts w:cs="Arial"/>
          <w:b w:val="0"/>
        </w:rPr>
        <w:t xml:space="preserve">.  </w:t>
      </w:r>
      <w:r w:rsidR="004E333D" w:rsidRPr="004D01FD">
        <w:rPr>
          <w:rFonts w:cs="Arial"/>
          <w:b w:val="0"/>
        </w:rPr>
        <w:t>Los cambios en el valor razonable se reflejan en el estado de rendimiento financiero.</w:t>
      </w:r>
    </w:p>
    <w:p w:rsidR="004E333D" w:rsidRPr="004D01FD" w:rsidRDefault="004E333D" w:rsidP="00AA39D6">
      <w:pPr>
        <w:pStyle w:val="Style3Bold"/>
        <w:tabs>
          <w:tab w:val="left" w:pos="709"/>
        </w:tabs>
        <w:spacing w:after="0"/>
        <w:rPr>
          <w:rFonts w:cs="Arial"/>
        </w:rPr>
      </w:pPr>
    </w:p>
    <w:p w:rsidR="004E333D" w:rsidRPr="004D01FD" w:rsidRDefault="004E333D" w:rsidP="00AA39D6">
      <w:pPr>
        <w:pStyle w:val="Style3Bold"/>
        <w:tabs>
          <w:tab w:val="left" w:pos="709"/>
        </w:tabs>
        <w:spacing w:after="0"/>
        <w:rPr>
          <w:rFonts w:cs="Arial"/>
        </w:rPr>
      </w:pPr>
      <w:r w:rsidRPr="004D01FD">
        <w:rPr>
          <w:rFonts w:cs="Arial"/>
        </w:rPr>
        <w:t>Activos intangibles</w:t>
      </w:r>
    </w:p>
    <w:p w:rsidR="004E333D" w:rsidRPr="004D01FD" w:rsidRDefault="004E333D" w:rsidP="00AA39D6">
      <w:pPr>
        <w:pStyle w:val="Style3Bold"/>
        <w:tabs>
          <w:tab w:val="left" w:pos="709"/>
        </w:tabs>
        <w:spacing w:after="0"/>
        <w:rPr>
          <w:rFonts w:cs="Arial"/>
        </w:rPr>
      </w:pPr>
    </w:p>
    <w:p w:rsidR="004E333D" w:rsidRPr="004D01FD" w:rsidRDefault="004E333D" w:rsidP="00AA39D6">
      <w:pPr>
        <w:pStyle w:val="Style3"/>
        <w:tabs>
          <w:tab w:val="left" w:pos="709"/>
        </w:tabs>
        <w:spacing w:after="0"/>
        <w:rPr>
          <w:rFonts w:cs="Arial"/>
          <w:b/>
          <w:szCs w:val="22"/>
        </w:rPr>
      </w:pPr>
      <w:r w:rsidRPr="004D01FD">
        <w:rPr>
          <w:rFonts w:cs="Arial"/>
          <w:b/>
        </w:rPr>
        <w:t>Activos intangibles</w:t>
      </w:r>
    </w:p>
    <w:p w:rsidR="004E333D" w:rsidRPr="004D01FD" w:rsidRDefault="004E333D" w:rsidP="00AA39D6">
      <w:pPr>
        <w:pStyle w:val="Style3"/>
        <w:tabs>
          <w:tab w:val="left" w:pos="709"/>
        </w:tabs>
        <w:spacing w:after="0"/>
        <w:rPr>
          <w:rFonts w:cs="Arial"/>
          <w:szCs w:val="22"/>
        </w:rPr>
      </w:pPr>
    </w:p>
    <w:p w:rsidR="004E333D" w:rsidRPr="004D01FD" w:rsidRDefault="00AA39D6" w:rsidP="00AA39D6">
      <w:pPr>
        <w:pStyle w:val="ListParagraph"/>
        <w:numPr>
          <w:ilvl w:val="0"/>
          <w:numId w:val="17"/>
        </w:numPr>
        <w:tabs>
          <w:tab w:val="left" w:pos="709"/>
        </w:tabs>
        <w:ind w:left="0" w:firstLine="0"/>
        <w:jc w:val="both"/>
        <w:rPr>
          <w:rFonts w:ascii="Arial" w:hAnsi="Arial" w:cs="Arial"/>
          <w:sz w:val="22"/>
          <w:szCs w:val="22"/>
        </w:rPr>
      </w:pPr>
      <w:r w:rsidRPr="004D01FD">
        <w:rPr>
          <w:rFonts w:ascii="Arial" w:hAnsi="Arial" w:cs="Arial"/>
        </w:rPr>
        <w:tab/>
      </w:r>
      <w:r w:rsidR="004E333D" w:rsidRPr="004D01FD">
        <w:rPr>
          <w:rFonts w:ascii="Arial" w:hAnsi="Arial" w:cs="Arial"/>
          <w:sz w:val="22"/>
          <w:szCs w:val="22"/>
        </w:rPr>
        <w:t>Los activos intangibles se valoran al costo menos las pérdidas acumuladas por amortización y deterioro</w:t>
      </w:r>
      <w:r w:rsidR="009C15EC" w:rsidRPr="004D01FD">
        <w:rPr>
          <w:rFonts w:ascii="Arial" w:hAnsi="Arial" w:cs="Arial"/>
          <w:sz w:val="22"/>
          <w:szCs w:val="22"/>
        </w:rPr>
        <w:t xml:space="preserve">.  </w:t>
      </w:r>
      <w:r w:rsidR="004E333D" w:rsidRPr="004D01FD">
        <w:rPr>
          <w:rFonts w:ascii="Arial" w:hAnsi="Arial" w:cs="Arial"/>
          <w:sz w:val="22"/>
          <w:szCs w:val="22"/>
        </w:rPr>
        <w:t>La amortización se calcula mediante el método lineal aplicado a todos los activos intangibles de vida útil definida, a índices que amorticen el costo o el valor de los activos a lo largo de su vida útil</w:t>
      </w:r>
      <w:r w:rsidR="009C15EC" w:rsidRPr="004D01FD">
        <w:rPr>
          <w:rFonts w:ascii="Arial" w:hAnsi="Arial" w:cs="Arial"/>
          <w:sz w:val="22"/>
          <w:szCs w:val="22"/>
        </w:rPr>
        <w:t xml:space="preserve">.  </w:t>
      </w:r>
      <w:r w:rsidR="004E333D" w:rsidRPr="004D01FD">
        <w:rPr>
          <w:rFonts w:ascii="Arial" w:hAnsi="Arial" w:cs="Arial"/>
          <w:sz w:val="22"/>
          <w:szCs w:val="22"/>
        </w:rPr>
        <w:t>La vida útil de las principales clases de activos intangibles se ha calculado como sigue:</w:t>
      </w:r>
    </w:p>
    <w:p w:rsidR="004E333D" w:rsidRPr="004D01FD" w:rsidRDefault="004E333D" w:rsidP="00AA39D6">
      <w:pPr>
        <w:pStyle w:val="Style3"/>
        <w:tabs>
          <w:tab w:val="left" w:pos="709"/>
        </w:tabs>
        <w:spacing w:after="0"/>
        <w:rPr>
          <w:rFonts w:cs="Arial"/>
          <w:szCs w:val="22"/>
        </w:rPr>
      </w:pPr>
    </w:p>
    <w:tbl>
      <w:tblPr>
        <w:tblW w:w="5610" w:type="dxa"/>
        <w:jc w:val="center"/>
        <w:tblBorders>
          <w:top w:val="single" w:sz="4" w:space="0" w:color="00000A"/>
          <w:bottom w:val="single" w:sz="4" w:space="0" w:color="00000A"/>
          <w:insideH w:val="single" w:sz="4" w:space="0" w:color="00000A"/>
        </w:tblBorders>
        <w:tblLook w:val="0000" w:firstRow="0" w:lastRow="0" w:firstColumn="0" w:lastColumn="0" w:noHBand="0" w:noVBand="0"/>
      </w:tblPr>
      <w:tblGrid>
        <w:gridCol w:w="3080"/>
        <w:gridCol w:w="2530"/>
      </w:tblGrid>
      <w:tr w:rsidR="004E333D" w:rsidRPr="004D01FD" w:rsidTr="004E333D">
        <w:trPr>
          <w:trHeight w:val="345"/>
          <w:jc w:val="center"/>
        </w:trPr>
        <w:tc>
          <w:tcPr>
            <w:tcW w:w="3079" w:type="dxa"/>
            <w:tcBorders>
              <w:top w:val="single" w:sz="4" w:space="0" w:color="00000A"/>
              <w:bottom w:val="single" w:sz="4" w:space="0" w:color="00000A"/>
            </w:tcBorders>
            <w:shd w:val="clear" w:color="auto" w:fill="F2F2F2"/>
            <w:vAlign w:val="center"/>
          </w:tcPr>
          <w:p w:rsidR="004E333D" w:rsidRPr="004D01FD" w:rsidRDefault="004E333D" w:rsidP="00AA39D6">
            <w:pPr>
              <w:tabs>
                <w:tab w:val="left" w:pos="709"/>
              </w:tabs>
              <w:jc w:val="center"/>
              <w:rPr>
                <w:b/>
                <w:sz w:val="18"/>
                <w:szCs w:val="18"/>
              </w:rPr>
            </w:pPr>
            <w:r w:rsidRPr="004D01FD">
              <w:rPr>
                <w:b/>
                <w:sz w:val="18"/>
              </w:rPr>
              <w:t>Clase</w:t>
            </w:r>
          </w:p>
        </w:tc>
        <w:tc>
          <w:tcPr>
            <w:tcW w:w="2530" w:type="dxa"/>
            <w:tcBorders>
              <w:top w:val="single" w:sz="4" w:space="0" w:color="00000A"/>
              <w:bottom w:val="single" w:sz="4" w:space="0" w:color="00000A"/>
            </w:tcBorders>
            <w:shd w:val="clear" w:color="auto" w:fill="F2F2F2"/>
            <w:vAlign w:val="center"/>
          </w:tcPr>
          <w:p w:rsidR="004E333D" w:rsidRPr="004D01FD" w:rsidRDefault="004E333D" w:rsidP="00AA39D6">
            <w:pPr>
              <w:tabs>
                <w:tab w:val="left" w:pos="709"/>
              </w:tabs>
              <w:jc w:val="center"/>
              <w:rPr>
                <w:b/>
                <w:sz w:val="18"/>
                <w:szCs w:val="18"/>
              </w:rPr>
            </w:pPr>
            <w:r w:rsidRPr="004D01FD">
              <w:rPr>
                <w:b/>
                <w:sz w:val="18"/>
              </w:rPr>
              <w:t>Vida útil estimada</w:t>
            </w:r>
          </w:p>
        </w:tc>
      </w:tr>
      <w:tr w:rsidR="004E333D" w:rsidRPr="004D01FD" w:rsidTr="004E333D">
        <w:trPr>
          <w:trHeight w:val="285"/>
          <w:jc w:val="center"/>
        </w:trPr>
        <w:tc>
          <w:tcPr>
            <w:tcW w:w="3079" w:type="dxa"/>
            <w:tcBorders>
              <w:top w:val="single" w:sz="4" w:space="0" w:color="00000A"/>
              <w:bottom w:val="single" w:sz="4" w:space="0" w:color="00000A"/>
            </w:tcBorders>
            <w:shd w:val="clear" w:color="auto" w:fill="auto"/>
            <w:vAlign w:val="center"/>
          </w:tcPr>
          <w:p w:rsidR="004E333D" w:rsidRPr="004D01FD" w:rsidRDefault="004E333D" w:rsidP="00AA39D6">
            <w:pPr>
              <w:tabs>
                <w:tab w:val="left" w:pos="709"/>
              </w:tabs>
              <w:rPr>
                <w:sz w:val="18"/>
                <w:szCs w:val="18"/>
              </w:rPr>
            </w:pPr>
            <w:r w:rsidRPr="004D01FD">
              <w:rPr>
                <w:sz w:val="18"/>
              </w:rPr>
              <w:t>Programas informáticos adquiridos en el exterior</w:t>
            </w:r>
          </w:p>
        </w:tc>
        <w:tc>
          <w:tcPr>
            <w:tcW w:w="2530" w:type="dxa"/>
            <w:tcBorders>
              <w:top w:val="single" w:sz="4" w:space="0" w:color="00000A"/>
              <w:bottom w:val="single" w:sz="4" w:space="0" w:color="00000A"/>
            </w:tcBorders>
            <w:shd w:val="clear" w:color="auto" w:fill="auto"/>
            <w:vAlign w:val="center"/>
          </w:tcPr>
          <w:p w:rsidR="004E333D" w:rsidRPr="004D01FD" w:rsidRDefault="004E333D" w:rsidP="00AA39D6">
            <w:pPr>
              <w:tabs>
                <w:tab w:val="left" w:pos="709"/>
              </w:tabs>
              <w:jc w:val="center"/>
              <w:rPr>
                <w:sz w:val="18"/>
                <w:szCs w:val="18"/>
              </w:rPr>
            </w:pPr>
            <w:r w:rsidRPr="004D01FD">
              <w:rPr>
                <w:sz w:val="18"/>
              </w:rPr>
              <w:t>5 años</w:t>
            </w:r>
          </w:p>
        </w:tc>
      </w:tr>
      <w:tr w:rsidR="004E333D" w:rsidRPr="004D01FD" w:rsidTr="004E333D">
        <w:trPr>
          <w:trHeight w:val="285"/>
          <w:jc w:val="center"/>
        </w:trPr>
        <w:tc>
          <w:tcPr>
            <w:tcW w:w="3079" w:type="dxa"/>
            <w:tcBorders>
              <w:top w:val="single" w:sz="4" w:space="0" w:color="00000A"/>
              <w:bottom w:val="single" w:sz="4" w:space="0" w:color="00000A"/>
            </w:tcBorders>
            <w:shd w:val="clear" w:color="auto" w:fill="auto"/>
            <w:vAlign w:val="center"/>
          </w:tcPr>
          <w:p w:rsidR="004E333D" w:rsidRPr="004D01FD" w:rsidRDefault="004E333D" w:rsidP="00AA39D6">
            <w:pPr>
              <w:tabs>
                <w:tab w:val="left" w:pos="709"/>
              </w:tabs>
              <w:rPr>
                <w:sz w:val="18"/>
                <w:szCs w:val="18"/>
              </w:rPr>
            </w:pPr>
            <w:r w:rsidRPr="004D01FD">
              <w:rPr>
                <w:sz w:val="18"/>
              </w:rPr>
              <w:t>Programas informáticos elaborados a nivel interno</w:t>
            </w:r>
          </w:p>
        </w:tc>
        <w:tc>
          <w:tcPr>
            <w:tcW w:w="2530" w:type="dxa"/>
            <w:tcBorders>
              <w:top w:val="single" w:sz="4" w:space="0" w:color="00000A"/>
              <w:bottom w:val="single" w:sz="4" w:space="0" w:color="00000A"/>
            </w:tcBorders>
            <w:shd w:val="clear" w:color="auto" w:fill="auto"/>
            <w:vAlign w:val="center"/>
          </w:tcPr>
          <w:p w:rsidR="004E333D" w:rsidRPr="004D01FD" w:rsidRDefault="004E333D" w:rsidP="00AA39D6">
            <w:pPr>
              <w:tabs>
                <w:tab w:val="left" w:pos="709"/>
              </w:tabs>
              <w:jc w:val="center"/>
              <w:rPr>
                <w:sz w:val="18"/>
                <w:szCs w:val="18"/>
              </w:rPr>
            </w:pPr>
            <w:r w:rsidRPr="004D01FD">
              <w:rPr>
                <w:sz w:val="18"/>
              </w:rPr>
              <w:t>5 años</w:t>
            </w:r>
          </w:p>
        </w:tc>
      </w:tr>
      <w:tr w:rsidR="004E333D" w:rsidRPr="004D01FD" w:rsidTr="004E333D">
        <w:trPr>
          <w:trHeight w:val="285"/>
          <w:jc w:val="center"/>
        </w:trPr>
        <w:tc>
          <w:tcPr>
            <w:tcW w:w="3079" w:type="dxa"/>
            <w:tcBorders>
              <w:top w:val="single" w:sz="4" w:space="0" w:color="00000A"/>
              <w:bottom w:val="single" w:sz="4" w:space="0" w:color="00000A"/>
            </w:tcBorders>
            <w:shd w:val="clear" w:color="auto" w:fill="auto"/>
            <w:vAlign w:val="center"/>
          </w:tcPr>
          <w:p w:rsidR="004E333D" w:rsidRPr="004D01FD" w:rsidRDefault="004E333D" w:rsidP="00AA39D6">
            <w:pPr>
              <w:tabs>
                <w:tab w:val="left" w:pos="709"/>
              </w:tabs>
              <w:rPr>
                <w:sz w:val="18"/>
                <w:szCs w:val="18"/>
              </w:rPr>
            </w:pPr>
            <w:r w:rsidRPr="004D01FD">
              <w:rPr>
                <w:sz w:val="18"/>
              </w:rPr>
              <w:t>Licencias y derechos</w:t>
            </w:r>
          </w:p>
        </w:tc>
        <w:tc>
          <w:tcPr>
            <w:tcW w:w="2530" w:type="dxa"/>
            <w:tcBorders>
              <w:top w:val="single" w:sz="4" w:space="0" w:color="00000A"/>
              <w:bottom w:val="single" w:sz="4" w:space="0" w:color="00000A"/>
            </w:tcBorders>
            <w:shd w:val="clear" w:color="auto" w:fill="auto"/>
            <w:vAlign w:val="center"/>
          </w:tcPr>
          <w:p w:rsidR="004E333D" w:rsidRPr="004D01FD" w:rsidRDefault="004E333D" w:rsidP="00AA39D6">
            <w:pPr>
              <w:tabs>
                <w:tab w:val="left" w:pos="709"/>
              </w:tabs>
              <w:jc w:val="center"/>
              <w:rPr>
                <w:sz w:val="18"/>
                <w:szCs w:val="18"/>
              </w:rPr>
            </w:pPr>
            <w:r w:rsidRPr="004D01FD">
              <w:rPr>
                <w:sz w:val="18"/>
              </w:rPr>
              <w:t>Período de la licencia/derecho</w:t>
            </w:r>
          </w:p>
        </w:tc>
      </w:tr>
    </w:tbl>
    <w:p w:rsidR="004E333D" w:rsidRPr="004D01FD" w:rsidRDefault="004E333D" w:rsidP="00AA39D6">
      <w:pPr>
        <w:pStyle w:val="Style3"/>
        <w:tabs>
          <w:tab w:val="left" w:pos="709"/>
        </w:tabs>
        <w:spacing w:after="0"/>
        <w:rPr>
          <w:rFonts w:cs="Arial"/>
          <w:szCs w:val="22"/>
        </w:rPr>
      </w:pPr>
    </w:p>
    <w:p w:rsidR="004E333D" w:rsidRPr="004D01FD" w:rsidRDefault="00AA39D6" w:rsidP="00AA39D6">
      <w:pPr>
        <w:pStyle w:val="ListParagraph"/>
        <w:numPr>
          <w:ilvl w:val="0"/>
          <w:numId w:val="17"/>
        </w:numPr>
        <w:tabs>
          <w:tab w:val="left" w:pos="709"/>
        </w:tabs>
        <w:ind w:left="0" w:firstLine="0"/>
        <w:jc w:val="both"/>
        <w:rPr>
          <w:rFonts w:ascii="Arial" w:hAnsi="Arial" w:cs="Arial"/>
          <w:i/>
          <w:sz w:val="22"/>
          <w:szCs w:val="22"/>
        </w:rPr>
      </w:pPr>
      <w:r w:rsidRPr="004D01FD">
        <w:rPr>
          <w:rFonts w:ascii="Arial" w:hAnsi="Arial" w:cs="Arial"/>
        </w:rPr>
        <w:tab/>
      </w:r>
      <w:r w:rsidR="004E333D" w:rsidRPr="004D01FD">
        <w:rPr>
          <w:rFonts w:ascii="Arial" w:hAnsi="Arial" w:cs="Arial"/>
          <w:sz w:val="22"/>
          <w:szCs w:val="22"/>
        </w:rPr>
        <w:t xml:space="preserve">Las licencias de </w:t>
      </w:r>
      <w:r w:rsidR="00485CAD" w:rsidRPr="004D01FD">
        <w:rPr>
          <w:rFonts w:ascii="Arial" w:hAnsi="Arial" w:cs="Arial"/>
          <w:sz w:val="22"/>
          <w:szCs w:val="22"/>
        </w:rPr>
        <w:t>programas informáticos adquirido</w:t>
      </w:r>
      <w:r w:rsidR="004E333D" w:rsidRPr="004D01FD">
        <w:rPr>
          <w:rFonts w:ascii="Arial" w:hAnsi="Arial" w:cs="Arial"/>
          <w:sz w:val="22"/>
          <w:szCs w:val="22"/>
        </w:rPr>
        <w:t>s se capitalizan sobre la base de los costos contraídos para adquirir y poder utilizar los programas informáticos en cuestión</w:t>
      </w:r>
      <w:r w:rsidR="009C15EC" w:rsidRPr="004D01FD">
        <w:rPr>
          <w:rFonts w:ascii="Arial" w:hAnsi="Arial" w:cs="Arial"/>
          <w:sz w:val="22"/>
          <w:szCs w:val="22"/>
        </w:rPr>
        <w:t xml:space="preserve">.  </w:t>
      </w:r>
      <w:r w:rsidR="004E333D" w:rsidRPr="004D01FD">
        <w:rPr>
          <w:rFonts w:ascii="Arial" w:hAnsi="Arial" w:cs="Arial"/>
          <w:sz w:val="22"/>
          <w:szCs w:val="22"/>
        </w:rPr>
        <w:t>Los programas informáticos y las licencias de programas informáticos adquiridos de proveedores externos se consideran un activo si su costo es de 5.000 francos suizos o más por unidad</w:t>
      </w:r>
      <w:r w:rsidR="009C15EC" w:rsidRPr="004D01FD">
        <w:rPr>
          <w:rFonts w:ascii="Arial" w:hAnsi="Arial" w:cs="Arial"/>
          <w:sz w:val="22"/>
          <w:szCs w:val="22"/>
        </w:rPr>
        <w:t xml:space="preserve">.  </w:t>
      </w:r>
      <w:r w:rsidR="004E333D" w:rsidRPr="004D01FD">
        <w:rPr>
          <w:rFonts w:ascii="Arial" w:hAnsi="Arial" w:cs="Arial"/>
          <w:sz w:val="22"/>
          <w:szCs w:val="22"/>
        </w:rPr>
        <w:t>Los costos asociados directamente con la elaboración de programas informáticos para uso de la OMPI se capital</w:t>
      </w:r>
      <w:r w:rsidR="00D5574B" w:rsidRPr="004D01FD">
        <w:rPr>
          <w:rFonts w:ascii="Arial" w:hAnsi="Arial" w:cs="Arial"/>
          <w:sz w:val="22"/>
          <w:szCs w:val="22"/>
        </w:rPr>
        <w:t>izan como activos intangibles</w:t>
      </w:r>
      <w:r w:rsidR="009C15EC" w:rsidRPr="004D01FD">
        <w:rPr>
          <w:rFonts w:ascii="Arial" w:hAnsi="Arial" w:cs="Arial"/>
          <w:sz w:val="22"/>
          <w:szCs w:val="22"/>
        </w:rPr>
        <w:t xml:space="preserve">.  </w:t>
      </w:r>
      <w:r w:rsidR="004E333D" w:rsidRPr="004D01FD">
        <w:rPr>
          <w:rFonts w:ascii="Arial" w:hAnsi="Arial" w:cs="Arial"/>
          <w:sz w:val="22"/>
          <w:szCs w:val="22"/>
        </w:rPr>
        <w:t>Los costos directos incluyen los relativos a los empleados encargados de elaborar los programas informáticos</w:t>
      </w:r>
      <w:r w:rsidR="009C15EC" w:rsidRPr="004D01FD">
        <w:rPr>
          <w:rFonts w:ascii="Arial" w:hAnsi="Arial" w:cs="Arial"/>
          <w:sz w:val="22"/>
          <w:szCs w:val="22"/>
        </w:rPr>
        <w:t xml:space="preserve">.  </w:t>
      </w:r>
      <w:r w:rsidR="004E333D" w:rsidRPr="004D01FD">
        <w:rPr>
          <w:rFonts w:ascii="Arial" w:hAnsi="Arial" w:cs="Arial"/>
          <w:sz w:val="22"/>
          <w:szCs w:val="22"/>
        </w:rPr>
        <w:t>Los programas informáticos elaborados a nivel interno se contabilizan como activos si su costo es de 100.000 francos suizos o más</w:t>
      </w:r>
      <w:r w:rsidR="009C15EC" w:rsidRPr="004D01FD">
        <w:rPr>
          <w:rFonts w:ascii="Arial" w:hAnsi="Arial" w:cs="Arial"/>
          <w:sz w:val="22"/>
          <w:szCs w:val="22"/>
        </w:rPr>
        <w:t xml:space="preserve">.  </w:t>
      </w:r>
    </w:p>
    <w:p w:rsidR="004E333D" w:rsidRPr="004D01FD" w:rsidRDefault="004E333D" w:rsidP="00AA39D6">
      <w:pPr>
        <w:pStyle w:val="Style3"/>
        <w:tabs>
          <w:tab w:val="left" w:pos="709"/>
        </w:tabs>
        <w:spacing w:after="0"/>
        <w:rPr>
          <w:rFonts w:cs="Arial"/>
          <w:szCs w:val="22"/>
        </w:rPr>
      </w:pPr>
    </w:p>
    <w:p w:rsidR="004E333D" w:rsidRPr="004D01FD" w:rsidRDefault="00AA39D6" w:rsidP="00AA39D6">
      <w:pPr>
        <w:pStyle w:val="Style3"/>
        <w:numPr>
          <w:ilvl w:val="0"/>
          <w:numId w:val="17"/>
        </w:numPr>
        <w:tabs>
          <w:tab w:val="left" w:pos="709"/>
        </w:tabs>
        <w:spacing w:after="0"/>
        <w:ind w:left="0" w:firstLine="0"/>
        <w:rPr>
          <w:rFonts w:cs="Arial"/>
          <w:szCs w:val="22"/>
        </w:rPr>
      </w:pPr>
      <w:r w:rsidRPr="004D01FD">
        <w:rPr>
          <w:rFonts w:cs="Arial"/>
        </w:rPr>
        <w:lastRenderedPageBreak/>
        <w:tab/>
      </w:r>
      <w:r w:rsidR="004E333D" w:rsidRPr="004D01FD">
        <w:rPr>
          <w:rFonts w:cs="Arial"/>
          <w:szCs w:val="22"/>
        </w:rPr>
        <w:t>Los derechos de utilización de pro</w:t>
      </w:r>
      <w:r w:rsidR="00485CAD" w:rsidRPr="004D01FD">
        <w:rPr>
          <w:rFonts w:cs="Arial"/>
          <w:szCs w:val="22"/>
        </w:rPr>
        <w:t xml:space="preserve">piedad en el Cantón de Ginebra </w:t>
      </w:r>
      <w:r w:rsidR="004E333D" w:rsidRPr="004D01FD">
        <w:rPr>
          <w:rFonts w:cs="Arial"/>
          <w:szCs w:val="22"/>
        </w:rPr>
        <w:t>adquiridos por la Organización mediante compra se han reconocido al costo histórico y se amortizarán a lo largo del período de vigencia restante de tales derechos</w:t>
      </w:r>
      <w:r w:rsidR="009C15EC" w:rsidRPr="004D01FD">
        <w:rPr>
          <w:rFonts w:cs="Arial"/>
          <w:szCs w:val="22"/>
        </w:rPr>
        <w:t xml:space="preserve">.  </w:t>
      </w:r>
      <w:r w:rsidR="004E333D" w:rsidRPr="004D01FD">
        <w:rPr>
          <w:rFonts w:cs="Arial"/>
          <w:szCs w:val="22"/>
        </w:rPr>
        <w:t>No se valoran en los estados financieros los derechos de utilización de propiedad concedidos por el Cantón de Ginebra, adquiridos sin costo y que el Cantón recuperará cuando finalice el período de vigencia</w:t>
      </w:r>
      <w:r w:rsidR="009C15EC" w:rsidRPr="004D01FD">
        <w:rPr>
          <w:rFonts w:cs="Arial"/>
          <w:szCs w:val="22"/>
        </w:rPr>
        <w:t xml:space="preserve">.  </w:t>
      </w:r>
    </w:p>
    <w:p w:rsidR="004E333D" w:rsidRPr="004D01FD" w:rsidRDefault="004E333D" w:rsidP="00AA39D6">
      <w:pPr>
        <w:pStyle w:val="Style3Bold"/>
        <w:tabs>
          <w:tab w:val="left" w:pos="709"/>
        </w:tabs>
        <w:spacing w:after="0"/>
        <w:rPr>
          <w:rFonts w:cs="Arial"/>
        </w:rPr>
      </w:pPr>
    </w:p>
    <w:p w:rsidR="00EB311B" w:rsidRPr="004D01FD" w:rsidRDefault="00EB311B" w:rsidP="00AA39D6">
      <w:pPr>
        <w:pStyle w:val="Style3Bold"/>
        <w:tabs>
          <w:tab w:val="left" w:pos="709"/>
        </w:tabs>
        <w:spacing w:after="0"/>
        <w:rPr>
          <w:rFonts w:cs="Arial"/>
        </w:rPr>
      </w:pPr>
      <w:r w:rsidRPr="004D01FD">
        <w:rPr>
          <w:rFonts w:cs="Arial"/>
        </w:rPr>
        <w:t>Terreno y edificios</w:t>
      </w:r>
    </w:p>
    <w:p w:rsidR="00EB311B" w:rsidRPr="004D01FD" w:rsidRDefault="00EB311B" w:rsidP="00AA39D6">
      <w:pPr>
        <w:pStyle w:val="Style3Bold"/>
        <w:tabs>
          <w:tab w:val="left" w:pos="709"/>
        </w:tabs>
        <w:spacing w:after="0"/>
        <w:rPr>
          <w:rFonts w:cs="Arial"/>
        </w:rPr>
      </w:pPr>
    </w:p>
    <w:p w:rsidR="00EB311B" w:rsidRPr="004D01FD" w:rsidRDefault="00AA39D6" w:rsidP="00AA39D6">
      <w:pPr>
        <w:pStyle w:val="Style3Bold"/>
        <w:numPr>
          <w:ilvl w:val="0"/>
          <w:numId w:val="17"/>
        </w:numPr>
        <w:tabs>
          <w:tab w:val="left" w:pos="709"/>
        </w:tabs>
        <w:spacing w:after="0"/>
        <w:ind w:left="0" w:firstLine="0"/>
        <w:rPr>
          <w:rFonts w:cs="Arial"/>
          <w:b w:val="0"/>
        </w:rPr>
      </w:pPr>
      <w:r w:rsidRPr="004D01FD">
        <w:rPr>
          <w:rFonts w:cs="Arial"/>
        </w:rPr>
        <w:tab/>
      </w:r>
      <w:r w:rsidR="00485CAD" w:rsidRPr="004D01FD">
        <w:rPr>
          <w:rFonts w:cs="Arial"/>
          <w:b w:val="0"/>
        </w:rPr>
        <w:t>Los</w:t>
      </w:r>
      <w:r w:rsidR="00EB311B" w:rsidRPr="004D01FD">
        <w:rPr>
          <w:rFonts w:cs="Arial"/>
          <w:b w:val="0"/>
        </w:rPr>
        <w:t xml:space="preserve"> terreno</w:t>
      </w:r>
      <w:r w:rsidR="00485CAD" w:rsidRPr="004D01FD">
        <w:rPr>
          <w:rFonts w:cs="Arial"/>
          <w:b w:val="0"/>
        </w:rPr>
        <w:t>s se consignan</w:t>
      </w:r>
      <w:r w:rsidR="00EB311B" w:rsidRPr="004D01FD">
        <w:rPr>
          <w:rFonts w:cs="Arial"/>
          <w:b w:val="0"/>
        </w:rPr>
        <w:t xml:space="preserve"> por su valor razonable, determinado mediante una tasación independiente con arreglo a las normas de tasación internacionales</w:t>
      </w:r>
      <w:r w:rsidR="009C15EC" w:rsidRPr="004D01FD">
        <w:rPr>
          <w:rFonts w:cs="Arial"/>
          <w:b w:val="0"/>
        </w:rPr>
        <w:t xml:space="preserve">.  </w:t>
      </w:r>
      <w:r w:rsidR="00EB311B" w:rsidRPr="004D01FD">
        <w:rPr>
          <w:rFonts w:cs="Arial"/>
          <w:b w:val="0"/>
        </w:rPr>
        <w:t>Las variaciones en</w:t>
      </w:r>
      <w:r w:rsidR="00485CAD" w:rsidRPr="004D01FD">
        <w:rPr>
          <w:rFonts w:cs="Arial"/>
          <w:b w:val="0"/>
        </w:rPr>
        <w:t xml:space="preserve"> el valor razonable se reflejan</w:t>
      </w:r>
      <w:r w:rsidR="00EB311B" w:rsidRPr="004D01FD">
        <w:rPr>
          <w:rFonts w:cs="Arial"/>
          <w:b w:val="0"/>
        </w:rPr>
        <w:t xml:space="preserve"> en el apartado de activos netos a través del superávit de</w:t>
      </w:r>
      <w:r w:rsidR="009372AE" w:rsidRPr="004D01FD">
        <w:rPr>
          <w:rFonts w:cs="Arial"/>
          <w:b w:val="0"/>
        </w:rPr>
        <w:t xml:space="preserve"> la reserva de </w:t>
      </w:r>
      <w:r w:rsidR="00EB311B" w:rsidRPr="004D01FD">
        <w:rPr>
          <w:rFonts w:cs="Arial"/>
          <w:b w:val="0"/>
        </w:rPr>
        <w:t>revaluación.</w:t>
      </w:r>
    </w:p>
    <w:p w:rsidR="00EB311B" w:rsidRPr="004D01FD" w:rsidRDefault="00EB311B" w:rsidP="00AA39D6">
      <w:pPr>
        <w:pStyle w:val="Style3Bold"/>
        <w:tabs>
          <w:tab w:val="left" w:pos="709"/>
        </w:tabs>
        <w:spacing w:after="0"/>
        <w:rPr>
          <w:rFonts w:cs="Arial"/>
          <w:b w:val="0"/>
        </w:rPr>
      </w:pPr>
    </w:p>
    <w:p w:rsidR="00EB311B" w:rsidRPr="004D01FD" w:rsidRDefault="00AA39D6" w:rsidP="00AA39D6">
      <w:pPr>
        <w:pStyle w:val="Style3Bold"/>
        <w:numPr>
          <w:ilvl w:val="0"/>
          <w:numId w:val="17"/>
        </w:numPr>
        <w:tabs>
          <w:tab w:val="left" w:pos="709"/>
        </w:tabs>
        <w:spacing w:after="0"/>
        <w:ind w:left="0" w:firstLine="0"/>
        <w:rPr>
          <w:rFonts w:cs="Arial"/>
          <w:b w:val="0"/>
        </w:rPr>
      </w:pPr>
      <w:r w:rsidRPr="004D01FD">
        <w:rPr>
          <w:rFonts w:cs="Arial"/>
        </w:rPr>
        <w:tab/>
      </w:r>
      <w:r w:rsidR="00EB311B" w:rsidRPr="004D01FD">
        <w:rPr>
          <w:rFonts w:cs="Arial"/>
          <w:b w:val="0"/>
        </w:rPr>
        <w:t xml:space="preserve">Los </w:t>
      </w:r>
      <w:r w:rsidR="0091135C" w:rsidRPr="004D01FD">
        <w:rPr>
          <w:rFonts w:cs="Arial"/>
          <w:b w:val="0"/>
        </w:rPr>
        <w:t xml:space="preserve">edificios y las construcciones en uso </w:t>
      </w:r>
      <w:r w:rsidR="00EB311B" w:rsidRPr="004D01FD">
        <w:rPr>
          <w:rFonts w:cs="Arial"/>
          <w:b w:val="0"/>
        </w:rPr>
        <w:t xml:space="preserve">se valoran al costo de construcción cuando eran nuevos más </w:t>
      </w:r>
      <w:r w:rsidR="0091135C" w:rsidRPr="004D01FD">
        <w:rPr>
          <w:rFonts w:cs="Arial"/>
          <w:b w:val="0"/>
        </w:rPr>
        <w:t xml:space="preserve">el costo de ulteriores mejoras, </w:t>
      </w:r>
      <w:r w:rsidR="00EB311B" w:rsidRPr="004D01FD">
        <w:rPr>
          <w:rFonts w:cs="Arial"/>
          <w:b w:val="0"/>
        </w:rPr>
        <w:t>menos la depreciación acumulada</w:t>
      </w:r>
      <w:r w:rsidR="009C15EC" w:rsidRPr="004D01FD">
        <w:rPr>
          <w:rFonts w:cs="Arial"/>
          <w:b w:val="0"/>
        </w:rPr>
        <w:t xml:space="preserve">.  </w:t>
      </w:r>
      <w:r w:rsidR="00EB311B" w:rsidRPr="004D01FD">
        <w:rPr>
          <w:rFonts w:cs="Arial"/>
          <w:b w:val="0"/>
        </w:rPr>
        <w:t>Para la contabilización inicial de los edificios ocupados al 1 de enero de 2010, la fecha de transición a las IPSAS, el valor de dichos edificios nuevos se determina por referencia a un costo estimado por un consultor externo que represent</w:t>
      </w:r>
      <w:r w:rsidR="00485CAD" w:rsidRPr="004D01FD">
        <w:rPr>
          <w:rFonts w:cs="Arial"/>
          <w:b w:val="0"/>
        </w:rPr>
        <w:t xml:space="preserve">a el valor de construcción de cada componente </w:t>
      </w:r>
      <w:r w:rsidR="00EB311B" w:rsidRPr="004D01FD">
        <w:rPr>
          <w:rFonts w:cs="Arial"/>
          <w:b w:val="0"/>
        </w:rPr>
        <w:t>más las mejoras existentes en la fecha de reconocimiento inicial, menos la depreciación acumulada basada en la vida útil restante de cada componente</w:t>
      </w:r>
      <w:r w:rsidR="009C15EC" w:rsidRPr="004D01FD">
        <w:rPr>
          <w:rFonts w:cs="Arial"/>
          <w:b w:val="0"/>
        </w:rPr>
        <w:t xml:space="preserve">.  </w:t>
      </w:r>
      <w:r w:rsidR="00EB311B" w:rsidRPr="004D01FD">
        <w:rPr>
          <w:rFonts w:cs="Arial"/>
          <w:b w:val="0"/>
        </w:rPr>
        <w:t>Los costos subsiguientes correspondientes a importantes renovacione</w:t>
      </w:r>
      <w:r w:rsidR="0091135C" w:rsidRPr="004D01FD">
        <w:rPr>
          <w:rFonts w:cs="Arial"/>
          <w:b w:val="0"/>
        </w:rPr>
        <w:t>s y mejoras de los edificios y las construcciones</w:t>
      </w:r>
      <w:r w:rsidR="00EB311B" w:rsidRPr="004D01FD">
        <w:rPr>
          <w:rFonts w:cs="Arial"/>
          <w:b w:val="0"/>
        </w:rPr>
        <w:t>, que aumentan o amplían los beneficios económicos o el potencial de servicio en el futuro, se valoran al precio de costo.</w:t>
      </w:r>
    </w:p>
    <w:p w:rsidR="0091135C" w:rsidRPr="004D01FD" w:rsidRDefault="0091135C" w:rsidP="00AA39D6">
      <w:pPr>
        <w:tabs>
          <w:tab w:val="left" w:pos="709"/>
        </w:tabs>
      </w:pPr>
    </w:p>
    <w:p w:rsidR="0091135C" w:rsidRPr="004D01FD" w:rsidRDefault="00AA39D6" w:rsidP="00AA39D6">
      <w:pPr>
        <w:pStyle w:val="Style3Bold"/>
        <w:numPr>
          <w:ilvl w:val="0"/>
          <w:numId w:val="17"/>
        </w:numPr>
        <w:tabs>
          <w:tab w:val="left" w:pos="709"/>
        </w:tabs>
        <w:ind w:left="0" w:firstLine="0"/>
        <w:rPr>
          <w:rFonts w:cs="Arial"/>
          <w:b w:val="0"/>
        </w:rPr>
      </w:pPr>
      <w:r w:rsidRPr="004D01FD">
        <w:rPr>
          <w:rFonts w:cs="Arial"/>
        </w:rPr>
        <w:tab/>
      </w:r>
      <w:r w:rsidR="0091135C" w:rsidRPr="004D01FD">
        <w:rPr>
          <w:rFonts w:cs="Arial"/>
          <w:b w:val="0"/>
        </w:rPr>
        <w:t>La depreciación se aplica a fin de amortizar el costo total de los edificios y las construcciones</w:t>
      </w:r>
      <w:r w:rsidR="00485CAD" w:rsidRPr="004D01FD">
        <w:rPr>
          <w:rFonts w:cs="Arial"/>
          <w:b w:val="0"/>
        </w:rPr>
        <w:t xml:space="preserve"> durante su vida útil estimada, y se utiliza para ello</w:t>
      </w:r>
      <w:r w:rsidR="0091135C" w:rsidRPr="004D01FD">
        <w:rPr>
          <w:rFonts w:cs="Arial"/>
          <w:b w:val="0"/>
        </w:rPr>
        <w:t xml:space="preserve"> el método lineal</w:t>
      </w:r>
      <w:r w:rsidR="009C15EC" w:rsidRPr="004D01FD">
        <w:rPr>
          <w:rFonts w:cs="Arial"/>
          <w:b w:val="0"/>
        </w:rPr>
        <w:t xml:space="preserve">.  </w:t>
      </w:r>
      <w:r w:rsidR="0091135C" w:rsidRPr="004D01FD">
        <w:rPr>
          <w:rFonts w:cs="Arial"/>
          <w:b w:val="0"/>
        </w:rPr>
        <w:t>Cuando los edificios y las construcciones están únicamente en uso durante parte del ejercicio (debido a que se ha producido una adquisición, enajenación o retirada durante el ejercicio), la depreciación se contabiliza únicamente respecto de los meses en los que ha estado en uso el activo</w:t>
      </w:r>
      <w:r w:rsidR="009C15EC" w:rsidRPr="004D01FD">
        <w:rPr>
          <w:rFonts w:cs="Arial"/>
          <w:b w:val="0"/>
        </w:rPr>
        <w:t xml:space="preserve">.  </w:t>
      </w:r>
      <w:r w:rsidR="0091135C" w:rsidRPr="004D01FD">
        <w:rPr>
          <w:rFonts w:cs="Arial"/>
          <w:b w:val="0"/>
        </w:rPr>
        <w:t>Los períodos de vida útil que figuran a</w:t>
      </w:r>
      <w:r w:rsidR="008B377C" w:rsidRPr="004D01FD">
        <w:rPr>
          <w:rFonts w:cs="Arial"/>
          <w:b w:val="0"/>
        </w:rPr>
        <w:t xml:space="preserve"> continuación se aplican a los distintos componentes</w:t>
      </w:r>
      <w:r w:rsidR="0091135C" w:rsidRPr="004D01FD">
        <w:rPr>
          <w:rFonts w:cs="Arial"/>
          <w:b w:val="0"/>
        </w:rPr>
        <w:t xml:space="preserve"> de</w:t>
      </w:r>
      <w:r w:rsidR="008B377C" w:rsidRPr="004D01FD">
        <w:rPr>
          <w:rFonts w:cs="Arial"/>
          <w:b w:val="0"/>
        </w:rPr>
        <w:t xml:space="preserve"> los </w:t>
      </w:r>
      <w:r w:rsidR="0091135C" w:rsidRPr="004D01FD">
        <w:rPr>
          <w:rFonts w:cs="Arial"/>
          <w:b w:val="0"/>
        </w:rPr>
        <w:t>edificios y</w:t>
      </w:r>
      <w:r w:rsidR="008B377C" w:rsidRPr="004D01FD">
        <w:rPr>
          <w:rFonts w:cs="Arial"/>
          <w:b w:val="0"/>
        </w:rPr>
        <w:t xml:space="preserve"> las</w:t>
      </w:r>
      <w:r w:rsidR="0091135C" w:rsidRPr="004D01FD">
        <w:rPr>
          <w:rFonts w:cs="Arial"/>
          <w:b w:val="0"/>
        </w:rPr>
        <w:t xml:space="preserve"> construcciones:</w:t>
      </w:r>
    </w:p>
    <w:p w:rsidR="008B377C" w:rsidRPr="004D01FD" w:rsidRDefault="008B377C" w:rsidP="00AA39D6">
      <w:pPr>
        <w:pStyle w:val="ListParagraph"/>
        <w:tabs>
          <w:tab w:val="left" w:pos="709"/>
        </w:tabs>
        <w:rPr>
          <w:rFonts w:ascii="Arial" w:hAnsi="Arial" w:cs="Arial"/>
          <w:b/>
        </w:rPr>
      </w:pPr>
    </w:p>
    <w:tbl>
      <w:tblPr>
        <w:tblW w:w="7596" w:type="dxa"/>
        <w:jc w:val="center"/>
        <w:tblLook w:val="0000" w:firstRow="0" w:lastRow="0" w:firstColumn="0" w:lastColumn="0" w:noHBand="0" w:noVBand="0"/>
      </w:tblPr>
      <w:tblGrid>
        <w:gridCol w:w="4867"/>
        <w:gridCol w:w="2729"/>
      </w:tblGrid>
      <w:tr w:rsidR="008B377C" w:rsidRPr="004D01FD" w:rsidTr="00D4783A">
        <w:trPr>
          <w:trHeight w:val="345"/>
          <w:tblHeader/>
          <w:jc w:val="center"/>
        </w:trPr>
        <w:tc>
          <w:tcPr>
            <w:tcW w:w="4867" w:type="dxa"/>
            <w:tcBorders>
              <w:top w:val="single" w:sz="4" w:space="0" w:color="auto"/>
              <w:left w:val="nil"/>
              <w:bottom w:val="single" w:sz="4" w:space="0" w:color="auto"/>
              <w:right w:val="nil"/>
            </w:tcBorders>
            <w:shd w:val="clear" w:color="auto" w:fill="F2F2F2"/>
            <w:noWrap/>
            <w:vAlign w:val="center"/>
          </w:tcPr>
          <w:p w:rsidR="008B377C" w:rsidRPr="004D01FD" w:rsidRDefault="008B377C" w:rsidP="00AA39D6">
            <w:pPr>
              <w:tabs>
                <w:tab w:val="left" w:pos="709"/>
              </w:tabs>
              <w:rPr>
                <w:b/>
                <w:color w:val="auto"/>
                <w:sz w:val="18"/>
                <w:szCs w:val="18"/>
              </w:rPr>
            </w:pPr>
            <w:r w:rsidRPr="004D01FD">
              <w:rPr>
                <w:b/>
                <w:color w:val="auto"/>
                <w:sz w:val="18"/>
                <w:szCs w:val="18"/>
              </w:rPr>
              <w:t>Componentes</w:t>
            </w:r>
          </w:p>
        </w:tc>
        <w:tc>
          <w:tcPr>
            <w:tcW w:w="2729" w:type="dxa"/>
            <w:tcBorders>
              <w:top w:val="single" w:sz="4" w:space="0" w:color="auto"/>
              <w:left w:val="nil"/>
              <w:bottom w:val="single" w:sz="4" w:space="0" w:color="auto"/>
              <w:right w:val="nil"/>
            </w:tcBorders>
            <w:shd w:val="clear" w:color="auto" w:fill="F2F2F2"/>
            <w:vAlign w:val="center"/>
          </w:tcPr>
          <w:p w:rsidR="008B377C" w:rsidRPr="004D01FD" w:rsidRDefault="008B377C" w:rsidP="00AA39D6">
            <w:pPr>
              <w:tabs>
                <w:tab w:val="left" w:pos="709"/>
              </w:tabs>
              <w:jc w:val="right"/>
              <w:rPr>
                <w:b/>
                <w:color w:val="auto"/>
                <w:sz w:val="18"/>
                <w:szCs w:val="18"/>
              </w:rPr>
            </w:pPr>
            <w:r w:rsidRPr="004D01FD">
              <w:rPr>
                <w:b/>
                <w:color w:val="auto"/>
                <w:sz w:val="18"/>
                <w:szCs w:val="18"/>
              </w:rPr>
              <w:t>Vida útil estimada</w:t>
            </w:r>
          </w:p>
        </w:tc>
      </w:tr>
      <w:tr w:rsidR="008B377C" w:rsidRPr="004D01FD" w:rsidTr="009043C5">
        <w:trPr>
          <w:trHeight w:val="285"/>
          <w:jc w:val="center"/>
        </w:trPr>
        <w:tc>
          <w:tcPr>
            <w:tcW w:w="4867" w:type="dxa"/>
            <w:tcBorders>
              <w:top w:val="nil"/>
              <w:left w:val="nil"/>
              <w:bottom w:val="nil"/>
              <w:right w:val="nil"/>
            </w:tcBorders>
            <w:shd w:val="clear" w:color="auto" w:fill="auto"/>
            <w:noWrap/>
            <w:vAlign w:val="center"/>
          </w:tcPr>
          <w:p w:rsidR="008B377C" w:rsidRPr="004D01FD" w:rsidRDefault="008B377C" w:rsidP="00AA39D6">
            <w:pPr>
              <w:tabs>
                <w:tab w:val="left" w:pos="709"/>
              </w:tabs>
              <w:jc w:val="both"/>
              <w:rPr>
                <w:color w:val="auto"/>
                <w:sz w:val="18"/>
                <w:szCs w:val="18"/>
              </w:rPr>
            </w:pPr>
            <w:r w:rsidRPr="004D01FD">
              <w:rPr>
                <w:color w:val="auto"/>
                <w:sz w:val="18"/>
                <w:szCs w:val="18"/>
              </w:rPr>
              <w:t>Estructura – cemento/metálica.</w:t>
            </w:r>
          </w:p>
        </w:tc>
        <w:tc>
          <w:tcPr>
            <w:tcW w:w="2729" w:type="dxa"/>
            <w:tcBorders>
              <w:top w:val="nil"/>
              <w:left w:val="nil"/>
              <w:bottom w:val="nil"/>
              <w:right w:val="nil"/>
            </w:tcBorders>
            <w:shd w:val="clear" w:color="auto" w:fill="auto"/>
            <w:vAlign w:val="center"/>
          </w:tcPr>
          <w:p w:rsidR="008B377C" w:rsidRPr="004D01FD" w:rsidRDefault="008B377C" w:rsidP="00AA39D6">
            <w:pPr>
              <w:tabs>
                <w:tab w:val="left" w:pos="709"/>
              </w:tabs>
              <w:jc w:val="right"/>
              <w:rPr>
                <w:color w:val="auto"/>
                <w:sz w:val="18"/>
                <w:szCs w:val="18"/>
              </w:rPr>
            </w:pPr>
            <w:r w:rsidRPr="004D01FD">
              <w:rPr>
                <w:color w:val="auto"/>
                <w:sz w:val="18"/>
                <w:szCs w:val="18"/>
              </w:rPr>
              <w:t>100 años</w:t>
            </w:r>
          </w:p>
        </w:tc>
      </w:tr>
      <w:tr w:rsidR="008B377C" w:rsidRPr="004D01FD" w:rsidTr="009043C5">
        <w:trPr>
          <w:trHeight w:val="285"/>
          <w:jc w:val="center"/>
        </w:trPr>
        <w:tc>
          <w:tcPr>
            <w:tcW w:w="4867" w:type="dxa"/>
            <w:tcBorders>
              <w:top w:val="nil"/>
              <w:left w:val="nil"/>
              <w:bottom w:val="nil"/>
              <w:right w:val="nil"/>
            </w:tcBorders>
            <w:shd w:val="clear" w:color="auto" w:fill="auto"/>
            <w:noWrap/>
            <w:vAlign w:val="center"/>
          </w:tcPr>
          <w:p w:rsidR="008B377C" w:rsidRPr="004D01FD" w:rsidRDefault="008B377C" w:rsidP="00AA39D6">
            <w:pPr>
              <w:tabs>
                <w:tab w:val="left" w:pos="709"/>
              </w:tabs>
              <w:jc w:val="both"/>
              <w:rPr>
                <w:color w:val="auto"/>
                <w:sz w:val="18"/>
                <w:szCs w:val="18"/>
              </w:rPr>
            </w:pPr>
            <w:r w:rsidRPr="004D01FD">
              <w:rPr>
                <w:color w:val="auto"/>
                <w:sz w:val="18"/>
                <w:szCs w:val="18"/>
              </w:rPr>
              <w:t>Estructura – cemento/madera</w:t>
            </w:r>
          </w:p>
        </w:tc>
        <w:tc>
          <w:tcPr>
            <w:tcW w:w="2729" w:type="dxa"/>
            <w:tcBorders>
              <w:top w:val="nil"/>
              <w:left w:val="nil"/>
              <w:bottom w:val="nil"/>
              <w:right w:val="nil"/>
            </w:tcBorders>
            <w:shd w:val="clear" w:color="auto" w:fill="auto"/>
            <w:vAlign w:val="center"/>
          </w:tcPr>
          <w:p w:rsidR="008B377C" w:rsidRPr="004D01FD" w:rsidRDefault="008B377C" w:rsidP="00AA39D6">
            <w:pPr>
              <w:tabs>
                <w:tab w:val="left" w:pos="709"/>
              </w:tabs>
              <w:jc w:val="right"/>
              <w:rPr>
                <w:color w:val="auto"/>
                <w:sz w:val="18"/>
                <w:szCs w:val="18"/>
              </w:rPr>
            </w:pPr>
            <w:r w:rsidRPr="004D01FD">
              <w:rPr>
                <w:color w:val="auto"/>
                <w:sz w:val="18"/>
                <w:szCs w:val="18"/>
              </w:rPr>
              <w:t>80 años</w:t>
            </w:r>
          </w:p>
        </w:tc>
      </w:tr>
      <w:tr w:rsidR="008B377C" w:rsidRPr="004D01FD" w:rsidTr="009043C5">
        <w:trPr>
          <w:trHeight w:val="285"/>
          <w:jc w:val="center"/>
        </w:trPr>
        <w:tc>
          <w:tcPr>
            <w:tcW w:w="4867" w:type="dxa"/>
            <w:tcBorders>
              <w:top w:val="nil"/>
              <w:left w:val="nil"/>
              <w:bottom w:val="nil"/>
              <w:right w:val="nil"/>
            </w:tcBorders>
            <w:shd w:val="clear" w:color="auto" w:fill="auto"/>
            <w:noWrap/>
            <w:vAlign w:val="center"/>
          </w:tcPr>
          <w:p w:rsidR="008B377C" w:rsidRPr="004D01FD" w:rsidRDefault="008B377C" w:rsidP="00AA39D6">
            <w:pPr>
              <w:tabs>
                <w:tab w:val="left" w:pos="709"/>
              </w:tabs>
              <w:jc w:val="both"/>
              <w:rPr>
                <w:color w:val="auto"/>
                <w:sz w:val="18"/>
                <w:szCs w:val="18"/>
              </w:rPr>
            </w:pPr>
            <w:r w:rsidRPr="004D01FD">
              <w:rPr>
                <w:color w:val="auto"/>
                <w:sz w:val="18"/>
                <w:szCs w:val="18"/>
              </w:rPr>
              <w:t xml:space="preserve">Estructura – acceso especialista </w:t>
            </w:r>
          </w:p>
        </w:tc>
        <w:tc>
          <w:tcPr>
            <w:tcW w:w="2729" w:type="dxa"/>
            <w:tcBorders>
              <w:top w:val="nil"/>
              <w:left w:val="nil"/>
              <w:bottom w:val="nil"/>
              <w:right w:val="nil"/>
            </w:tcBorders>
            <w:shd w:val="clear" w:color="auto" w:fill="auto"/>
            <w:vAlign w:val="center"/>
          </w:tcPr>
          <w:p w:rsidR="008B377C" w:rsidRPr="004D01FD" w:rsidRDefault="000A3787" w:rsidP="00AA39D6">
            <w:pPr>
              <w:pStyle w:val="ListParagraph"/>
              <w:tabs>
                <w:tab w:val="left" w:pos="709"/>
              </w:tabs>
              <w:jc w:val="center"/>
              <w:rPr>
                <w:rFonts w:ascii="Arial" w:hAnsi="Arial" w:cs="Arial"/>
                <w:color w:val="auto"/>
                <w:sz w:val="18"/>
                <w:szCs w:val="18"/>
              </w:rPr>
            </w:pPr>
            <w:r w:rsidRPr="004D01FD">
              <w:rPr>
                <w:rFonts w:ascii="Arial" w:hAnsi="Arial" w:cs="Arial"/>
                <w:color w:val="auto"/>
                <w:sz w:val="18"/>
                <w:szCs w:val="18"/>
              </w:rPr>
              <w:t xml:space="preserve">            </w:t>
            </w:r>
            <w:r w:rsidR="008B377C" w:rsidRPr="004D01FD">
              <w:rPr>
                <w:rFonts w:ascii="Arial" w:hAnsi="Arial" w:cs="Arial"/>
                <w:color w:val="auto"/>
                <w:sz w:val="18"/>
                <w:szCs w:val="18"/>
              </w:rPr>
              <w:t xml:space="preserve"> </w:t>
            </w:r>
            <w:r w:rsidR="002754A3" w:rsidRPr="004D01FD">
              <w:rPr>
                <w:rFonts w:ascii="Arial" w:hAnsi="Arial" w:cs="Arial"/>
                <w:color w:val="auto"/>
                <w:sz w:val="18"/>
                <w:szCs w:val="18"/>
              </w:rPr>
              <w:t xml:space="preserve">            </w:t>
            </w:r>
            <w:r w:rsidR="008B377C" w:rsidRPr="004D01FD">
              <w:rPr>
                <w:rFonts w:ascii="Arial" w:hAnsi="Arial" w:cs="Arial"/>
                <w:color w:val="auto"/>
                <w:sz w:val="18"/>
                <w:szCs w:val="18"/>
              </w:rPr>
              <w:t>50 años</w:t>
            </w:r>
          </w:p>
        </w:tc>
      </w:tr>
      <w:tr w:rsidR="008B377C" w:rsidRPr="004D01FD" w:rsidTr="009043C5">
        <w:trPr>
          <w:trHeight w:val="285"/>
          <w:jc w:val="center"/>
        </w:trPr>
        <w:tc>
          <w:tcPr>
            <w:tcW w:w="4867" w:type="dxa"/>
            <w:tcBorders>
              <w:top w:val="nil"/>
              <w:left w:val="nil"/>
              <w:bottom w:val="nil"/>
              <w:right w:val="nil"/>
            </w:tcBorders>
            <w:shd w:val="clear" w:color="auto" w:fill="auto"/>
            <w:noWrap/>
            <w:vAlign w:val="center"/>
          </w:tcPr>
          <w:p w:rsidR="008B377C" w:rsidRPr="004D01FD" w:rsidRDefault="008B377C" w:rsidP="00AA39D6">
            <w:pPr>
              <w:tabs>
                <w:tab w:val="left" w:pos="709"/>
              </w:tabs>
              <w:jc w:val="both"/>
              <w:rPr>
                <w:color w:val="auto"/>
                <w:sz w:val="18"/>
                <w:szCs w:val="18"/>
              </w:rPr>
            </w:pPr>
            <w:r w:rsidRPr="004D01FD">
              <w:rPr>
                <w:color w:val="auto"/>
                <w:sz w:val="18"/>
                <w:szCs w:val="18"/>
              </w:rPr>
              <w:t>Fachada</w:t>
            </w:r>
          </w:p>
        </w:tc>
        <w:tc>
          <w:tcPr>
            <w:tcW w:w="2729" w:type="dxa"/>
            <w:tcBorders>
              <w:top w:val="nil"/>
              <w:left w:val="nil"/>
              <w:bottom w:val="nil"/>
              <w:right w:val="nil"/>
            </w:tcBorders>
            <w:shd w:val="clear" w:color="auto" w:fill="auto"/>
            <w:vAlign w:val="center"/>
          </w:tcPr>
          <w:p w:rsidR="008B377C" w:rsidRPr="004D01FD" w:rsidRDefault="008B377C" w:rsidP="00AA39D6">
            <w:pPr>
              <w:pStyle w:val="ListParagraph"/>
              <w:tabs>
                <w:tab w:val="left" w:pos="709"/>
              </w:tabs>
              <w:jc w:val="right"/>
              <w:rPr>
                <w:rFonts w:ascii="Arial" w:hAnsi="Arial" w:cs="Arial"/>
                <w:color w:val="auto"/>
                <w:sz w:val="22"/>
                <w:szCs w:val="22"/>
              </w:rPr>
            </w:pPr>
            <w:r w:rsidRPr="004D01FD">
              <w:rPr>
                <w:rFonts w:ascii="Arial" w:hAnsi="Arial" w:cs="Arial"/>
                <w:color w:val="auto"/>
                <w:sz w:val="18"/>
                <w:szCs w:val="18"/>
              </w:rPr>
              <w:t>50 años</w:t>
            </w:r>
          </w:p>
        </w:tc>
      </w:tr>
      <w:tr w:rsidR="008B377C" w:rsidRPr="004D01FD" w:rsidTr="009043C5">
        <w:trPr>
          <w:trHeight w:val="285"/>
          <w:jc w:val="center"/>
        </w:trPr>
        <w:tc>
          <w:tcPr>
            <w:tcW w:w="4867" w:type="dxa"/>
            <w:tcBorders>
              <w:top w:val="nil"/>
              <w:left w:val="nil"/>
              <w:bottom w:val="nil"/>
              <w:right w:val="nil"/>
            </w:tcBorders>
            <w:shd w:val="clear" w:color="auto" w:fill="auto"/>
            <w:noWrap/>
            <w:vAlign w:val="center"/>
          </w:tcPr>
          <w:p w:rsidR="008B377C" w:rsidRPr="004D01FD" w:rsidRDefault="008B377C" w:rsidP="00AA39D6">
            <w:pPr>
              <w:tabs>
                <w:tab w:val="left" w:pos="709"/>
              </w:tabs>
              <w:jc w:val="both"/>
              <w:rPr>
                <w:color w:val="auto"/>
                <w:sz w:val="18"/>
                <w:szCs w:val="18"/>
              </w:rPr>
            </w:pPr>
            <w:r w:rsidRPr="004D01FD">
              <w:rPr>
                <w:color w:val="auto"/>
                <w:sz w:val="18"/>
                <w:szCs w:val="18"/>
              </w:rPr>
              <w:t>Muros de perímetro</w:t>
            </w:r>
          </w:p>
        </w:tc>
        <w:tc>
          <w:tcPr>
            <w:tcW w:w="2729" w:type="dxa"/>
            <w:tcBorders>
              <w:top w:val="nil"/>
              <w:left w:val="nil"/>
              <w:bottom w:val="nil"/>
              <w:right w:val="nil"/>
            </w:tcBorders>
            <w:shd w:val="clear" w:color="auto" w:fill="auto"/>
            <w:vAlign w:val="center"/>
          </w:tcPr>
          <w:p w:rsidR="008B377C" w:rsidRPr="004D01FD" w:rsidRDefault="008B377C" w:rsidP="00AA39D6">
            <w:pPr>
              <w:pStyle w:val="ListParagraph"/>
              <w:tabs>
                <w:tab w:val="left" w:pos="709"/>
              </w:tabs>
              <w:jc w:val="right"/>
              <w:rPr>
                <w:rFonts w:ascii="Arial" w:hAnsi="Arial" w:cs="Arial"/>
                <w:color w:val="auto"/>
                <w:sz w:val="18"/>
                <w:szCs w:val="18"/>
              </w:rPr>
            </w:pPr>
            <w:r w:rsidRPr="004D01FD">
              <w:rPr>
                <w:rFonts w:ascii="Arial" w:hAnsi="Arial" w:cs="Arial"/>
                <w:color w:val="auto"/>
                <w:sz w:val="18"/>
                <w:szCs w:val="18"/>
              </w:rPr>
              <w:t>80 años</w:t>
            </w:r>
          </w:p>
        </w:tc>
      </w:tr>
      <w:tr w:rsidR="008B377C" w:rsidRPr="004D01FD" w:rsidTr="009043C5">
        <w:trPr>
          <w:trHeight w:val="285"/>
          <w:jc w:val="center"/>
        </w:trPr>
        <w:tc>
          <w:tcPr>
            <w:tcW w:w="4867" w:type="dxa"/>
            <w:tcBorders>
              <w:top w:val="nil"/>
              <w:left w:val="nil"/>
              <w:bottom w:val="nil"/>
              <w:right w:val="nil"/>
            </w:tcBorders>
            <w:shd w:val="clear" w:color="auto" w:fill="auto"/>
            <w:noWrap/>
            <w:vAlign w:val="center"/>
          </w:tcPr>
          <w:p w:rsidR="008B377C" w:rsidRPr="004D01FD" w:rsidRDefault="008B377C" w:rsidP="00AA39D6">
            <w:pPr>
              <w:tabs>
                <w:tab w:val="left" w:pos="709"/>
              </w:tabs>
              <w:jc w:val="both"/>
              <w:rPr>
                <w:color w:val="auto"/>
                <w:sz w:val="18"/>
                <w:szCs w:val="18"/>
              </w:rPr>
            </w:pPr>
            <w:r w:rsidRPr="004D01FD">
              <w:rPr>
                <w:color w:val="auto"/>
                <w:sz w:val="18"/>
                <w:szCs w:val="18"/>
              </w:rPr>
              <w:t>Bolardos de perímetro</w:t>
            </w:r>
          </w:p>
        </w:tc>
        <w:tc>
          <w:tcPr>
            <w:tcW w:w="2729" w:type="dxa"/>
            <w:tcBorders>
              <w:top w:val="nil"/>
              <w:left w:val="nil"/>
              <w:bottom w:val="nil"/>
              <w:right w:val="nil"/>
            </w:tcBorders>
            <w:shd w:val="clear" w:color="auto" w:fill="auto"/>
            <w:vAlign w:val="center"/>
          </w:tcPr>
          <w:p w:rsidR="008B377C" w:rsidRPr="004D01FD" w:rsidRDefault="008B377C" w:rsidP="00AA39D6">
            <w:pPr>
              <w:pStyle w:val="ListParagraph"/>
              <w:tabs>
                <w:tab w:val="left" w:pos="709"/>
              </w:tabs>
              <w:jc w:val="right"/>
              <w:rPr>
                <w:rFonts w:ascii="Arial" w:hAnsi="Arial" w:cs="Arial"/>
                <w:color w:val="auto"/>
                <w:sz w:val="18"/>
                <w:szCs w:val="18"/>
              </w:rPr>
            </w:pPr>
            <w:r w:rsidRPr="004D01FD">
              <w:rPr>
                <w:rFonts w:ascii="Arial" w:hAnsi="Arial" w:cs="Arial"/>
                <w:color w:val="auto"/>
                <w:sz w:val="18"/>
                <w:szCs w:val="18"/>
              </w:rPr>
              <w:t>20 años</w:t>
            </w:r>
          </w:p>
        </w:tc>
      </w:tr>
      <w:tr w:rsidR="008B377C" w:rsidRPr="004D01FD" w:rsidTr="009043C5">
        <w:trPr>
          <w:trHeight w:val="285"/>
          <w:jc w:val="center"/>
        </w:trPr>
        <w:tc>
          <w:tcPr>
            <w:tcW w:w="4867" w:type="dxa"/>
            <w:tcBorders>
              <w:top w:val="nil"/>
              <w:left w:val="nil"/>
              <w:bottom w:val="nil"/>
              <w:right w:val="nil"/>
            </w:tcBorders>
            <w:shd w:val="clear" w:color="auto" w:fill="auto"/>
            <w:noWrap/>
            <w:vAlign w:val="center"/>
          </w:tcPr>
          <w:p w:rsidR="008B377C" w:rsidRPr="004D01FD" w:rsidRDefault="008B377C" w:rsidP="00AA39D6">
            <w:pPr>
              <w:tabs>
                <w:tab w:val="left" w:pos="709"/>
              </w:tabs>
              <w:jc w:val="both"/>
              <w:rPr>
                <w:color w:val="auto"/>
                <w:sz w:val="18"/>
                <w:szCs w:val="18"/>
              </w:rPr>
            </w:pPr>
            <w:r w:rsidRPr="004D01FD">
              <w:rPr>
                <w:color w:val="auto"/>
                <w:sz w:val="18"/>
                <w:szCs w:val="18"/>
              </w:rPr>
              <w:t>Mejoras de terreno</w:t>
            </w:r>
          </w:p>
        </w:tc>
        <w:tc>
          <w:tcPr>
            <w:tcW w:w="2729" w:type="dxa"/>
            <w:tcBorders>
              <w:top w:val="nil"/>
              <w:left w:val="nil"/>
              <w:bottom w:val="nil"/>
              <w:right w:val="nil"/>
            </w:tcBorders>
            <w:shd w:val="clear" w:color="auto" w:fill="auto"/>
            <w:vAlign w:val="center"/>
          </w:tcPr>
          <w:p w:rsidR="008B377C" w:rsidRPr="004D01FD" w:rsidRDefault="008B377C" w:rsidP="00AA39D6">
            <w:pPr>
              <w:pStyle w:val="ListParagraph"/>
              <w:tabs>
                <w:tab w:val="left" w:pos="709"/>
              </w:tabs>
              <w:jc w:val="right"/>
              <w:rPr>
                <w:rFonts w:ascii="Arial" w:hAnsi="Arial" w:cs="Arial"/>
                <w:color w:val="auto"/>
                <w:sz w:val="18"/>
                <w:szCs w:val="18"/>
              </w:rPr>
            </w:pPr>
            <w:r w:rsidRPr="004D01FD">
              <w:rPr>
                <w:rFonts w:ascii="Arial" w:hAnsi="Arial" w:cs="Arial"/>
                <w:color w:val="auto"/>
                <w:sz w:val="18"/>
                <w:szCs w:val="18"/>
              </w:rPr>
              <w:t>40-50 años</w:t>
            </w:r>
          </w:p>
        </w:tc>
      </w:tr>
      <w:tr w:rsidR="008B377C" w:rsidRPr="004D01FD" w:rsidTr="009043C5">
        <w:trPr>
          <w:trHeight w:val="285"/>
          <w:jc w:val="center"/>
        </w:trPr>
        <w:tc>
          <w:tcPr>
            <w:tcW w:w="4867" w:type="dxa"/>
            <w:tcBorders>
              <w:top w:val="nil"/>
              <w:left w:val="nil"/>
              <w:bottom w:val="nil"/>
              <w:right w:val="nil"/>
            </w:tcBorders>
            <w:shd w:val="clear" w:color="auto" w:fill="auto"/>
            <w:noWrap/>
            <w:vAlign w:val="center"/>
          </w:tcPr>
          <w:p w:rsidR="008B377C" w:rsidRPr="004D01FD" w:rsidRDefault="008B377C" w:rsidP="00AA39D6">
            <w:pPr>
              <w:tabs>
                <w:tab w:val="left" w:pos="709"/>
              </w:tabs>
              <w:jc w:val="both"/>
              <w:rPr>
                <w:color w:val="auto"/>
                <w:sz w:val="18"/>
                <w:szCs w:val="18"/>
              </w:rPr>
            </w:pPr>
            <w:r w:rsidRPr="004D01FD">
              <w:rPr>
                <w:color w:val="auto"/>
                <w:sz w:val="18"/>
                <w:szCs w:val="18"/>
              </w:rPr>
              <w:t>Tejado</w:t>
            </w:r>
          </w:p>
        </w:tc>
        <w:tc>
          <w:tcPr>
            <w:tcW w:w="2729" w:type="dxa"/>
            <w:tcBorders>
              <w:top w:val="nil"/>
              <w:left w:val="nil"/>
              <w:bottom w:val="nil"/>
              <w:right w:val="nil"/>
            </w:tcBorders>
            <w:shd w:val="clear" w:color="auto" w:fill="auto"/>
            <w:vAlign w:val="center"/>
          </w:tcPr>
          <w:p w:rsidR="008B377C" w:rsidRPr="004D01FD" w:rsidRDefault="008B377C" w:rsidP="00AA39D6">
            <w:pPr>
              <w:pStyle w:val="ListParagraph"/>
              <w:tabs>
                <w:tab w:val="left" w:pos="709"/>
              </w:tabs>
              <w:jc w:val="right"/>
              <w:rPr>
                <w:rFonts w:ascii="Arial" w:hAnsi="Arial" w:cs="Arial"/>
                <w:color w:val="auto"/>
                <w:sz w:val="18"/>
                <w:szCs w:val="18"/>
              </w:rPr>
            </w:pPr>
            <w:r w:rsidRPr="004D01FD">
              <w:rPr>
                <w:rFonts w:ascii="Arial" w:hAnsi="Arial" w:cs="Arial"/>
                <w:color w:val="auto"/>
                <w:sz w:val="18"/>
                <w:szCs w:val="18"/>
              </w:rPr>
              <w:t>50-60 años</w:t>
            </w:r>
          </w:p>
        </w:tc>
      </w:tr>
      <w:tr w:rsidR="008B377C" w:rsidRPr="004D01FD" w:rsidTr="009043C5">
        <w:trPr>
          <w:trHeight w:val="285"/>
          <w:jc w:val="center"/>
        </w:trPr>
        <w:tc>
          <w:tcPr>
            <w:tcW w:w="4867" w:type="dxa"/>
            <w:tcBorders>
              <w:top w:val="nil"/>
              <w:left w:val="nil"/>
              <w:bottom w:val="nil"/>
              <w:right w:val="nil"/>
            </w:tcBorders>
            <w:shd w:val="clear" w:color="auto" w:fill="auto"/>
            <w:noWrap/>
            <w:vAlign w:val="center"/>
          </w:tcPr>
          <w:p w:rsidR="008B377C" w:rsidRPr="004D01FD" w:rsidRDefault="008B377C" w:rsidP="00AA39D6">
            <w:pPr>
              <w:tabs>
                <w:tab w:val="left" w:pos="709"/>
              </w:tabs>
              <w:jc w:val="both"/>
              <w:rPr>
                <w:color w:val="auto"/>
                <w:sz w:val="18"/>
                <w:szCs w:val="18"/>
              </w:rPr>
            </w:pPr>
            <w:r w:rsidRPr="004D01FD">
              <w:rPr>
                <w:color w:val="auto"/>
                <w:sz w:val="18"/>
                <w:szCs w:val="18"/>
              </w:rPr>
              <w:t>Suelos, paredes, escaleras</w:t>
            </w:r>
          </w:p>
        </w:tc>
        <w:tc>
          <w:tcPr>
            <w:tcW w:w="2729" w:type="dxa"/>
            <w:tcBorders>
              <w:top w:val="nil"/>
              <w:left w:val="nil"/>
              <w:bottom w:val="nil"/>
              <w:right w:val="nil"/>
            </w:tcBorders>
            <w:shd w:val="clear" w:color="auto" w:fill="auto"/>
            <w:vAlign w:val="center"/>
          </w:tcPr>
          <w:p w:rsidR="008B377C" w:rsidRPr="004D01FD" w:rsidRDefault="008B377C" w:rsidP="00AA39D6">
            <w:pPr>
              <w:pStyle w:val="ListParagraph"/>
              <w:tabs>
                <w:tab w:val="left" w:pos="709"/>
              </w:tabs>
              <w:jc w:val="right"/>
              <w:rPr>
                <w:rFonts w:ascii="Arial" w:hAnsi="Arial" w:cs="Arial"/>
                <w:color w:val="auto"/>
                <w:sz w:val="18"/>
                <w:szCs w:val="18"/>
              </w:rPr>
            </w:pPr>
            <w:r w:rsidRPr="004D01FD">
              <w:rPr>
                <w:rFonts w:ascii="Arial" w:hAnsi="Arial" w:cs="Arial"/>
                <w:color w:val="auto"/>
                <w:sz w:val="18"/>
                <w:szCs w:val="18"/>
              </w:rPr>
              <w:t>50 años</w:t>
            </w:r>
          </w:p>
        </w:tc>
      </w:tr>
      <w:tr w:rsidR="008B377C" w:rsidRPr="004D01FD" w:rsidTr="009043C5">
        <w:trPr>
          <w:trHeight w:val="285"/>
          <w:jc w:val="center"/>
        </w:trPr>
        <w:tc>
          <w:tcPr>
            <w:tcW w:w="4867" w:type="dxa"/>
            <w:tcBorders>
              <w:top w:val="nil"/>
              <w:left w:val="nil"/>
              <w:bottom w:val="nil"/>
              <w:right w:val="nil"/>
            </w:tcBorders>
            <w:shd w:val="clear" w:color="auto" w:fill="auto"/>
            <w:noWrap/>
            <w:vAlign w:val="center"/>
          </w:tcPr>
          <w:p w:rsidR="008B377C" w:rsidRPr="004D01FD" w:rsidRDefault="0049167F" w:rsidP="00AA39D6">
            <w:pPr>
              <w:tabs>
                <w:tab w:val="left" w:pos="709"/>
              </w:tabs>
              <w:rPr>
                <w:color w:val="auto"/>
                <w:sz w:val="18"/>
                <w:szCs w:val="18"/>
              </w:rPr>
            </w:pPr>
            <w:r w:rsidRPr="004D01FD">
              <w:rPr>
                <w:color w:val="auto"/>
                <w:sz w:val="18"/>
                <w:szCs w:val="18"/>
              </w:rPr>
              <w:t>Revestimiento de suelos y paredes</w:t>
            </w:r>
          </w:p>
        </w:tc>
        <w:tc>
          <w:tcPr>
            <w:tcW w:w="2729" w:type="dxa"/>
            <w:tcBorders>
              <w:top w:val="nil"/>
              <w:left w:val="nil"/>
              <w:bottom w:val="nil"/>
              <w:right w:val="nil"/>
            </w:tcBorders>
            <w:shd w:val="clear" w:color="auto" w:fill="auto"/>
            <w:vAlign w:val="center"/>
          </w:tcPr>
          <w:p w:rsidR="008B377C" w:rsidRPr="004D01FD" w:rsidRDefault="0049167F" w:rsidP="00AA39D6">
            <w:pPr>
              <w:pStyle w:val="ListParagraph"/>
              <w:tabs>
                <w:tab w:val="left" w:pos="709"/>
              </w:tabs>
              <w:jc w:val="right"/>
              <w:rPr>
                <w:rFonts w:ascii="Arial" w:hAnsi="Arial" w:cs="Arial"/>
                <w:color w:val="auto"/>
                <w:sz w:val="18"/>
                <w:szCs w:val="18"/>
              </w:rPr>
            </w:pPr>
            <w:r w:rsidRPr="004D01FD">
              <w:rPr>
                <w:rFonts w:ascii="Arial" w:hAnsi="Arial" w:cs="Arial"/>
                <w:color w:val="auto"/>
                <w:sz w:val="18"/>
                <w:szCs w:val="18"/>
              </w:rPr>
              <w:t>20-40 años</w:t>
            </w:r>
          </w:p>
        </w:tc>
      </w:tr>
      <w:tr w:rsidR="008B377C" w:rsidRPr="004D01FD" w:rsidTr="009043C5">
        <w:trPr>
          <w:trHeight w:val="285"/>
          <w:jc w:val="center"/>
        </w:trPr>
        <w:tc>
          <w:tcPr>
            <w:tcW w:w="4867" w:type="dxa"/>
            <w:tcBorders>
              <w:top w:val="nil"/>
              <w:left w:val="nil"/>
              <w:bottom w:val="nil"/>
              <w:right w:val="nil"/>
            </w:tcBorders>
            <w:shd w:val="clear" w:color="auto" w:fill="auto"/>
            <w:noWrap/>
            <w:vAlign w:val="center"/>
          </w:tcPr>
          <w:p w:rsidR="008B377C" w:rsidRPr="004D01FD" w:rsidRDefault="0049167F" w:rsidP="00AA39D6">
            <w:pPr>
              <w:tabs>
                <w:tab w:val="left" w:pos="709"/>
              </w:tabs>
              <w:rPr>
                <w:color w:val="auto"/>
                <w:sz w:val="18"/>
                <w:szCs w:val="18"/>
              </w:rPr>
            </w:pPr>
            <w:r w:rsidRPr="004D01FD">
              <w:rPr>
                <w:color w:val="auto"/>
                <w:sz w:val="18"/>
                <w:szCs w:val="18"/>
              </w:rPr>
              <w:t>Acondicionamientos especializados – equipo fijo</w:t>
            </w:r>
          </w:p>
        </w:tc>
        <w:tc>
          <w:tcPr>
            <w:tcW w:w="2729" w:type="dxa"/>
            <w:tcBorders>
              <w:top w:val="nil"/>
              <w:left w:val="nil"/>
              <w:bottom w:val="nil"/>
              <w:right w:val="nil"/>
            </w:tcBorders>
            <w:shd w:val="clear" w:color="auto" w:fill="auto"/>
            <w:vAlign w:val="center"/>
          </w:tcPr>
          <w:p w:rsidR="008B377C" w:rsidRPr="004D01FD" w:rsidRDefault="0049167F" w:rsidP="00AA39D6">
            <w:pPr>
              <w:pStyle w:val="ListParagraph"/>
              <w:tabs>
                <w:tab w:val="left" w:pos="709"/>
              </w:tabs>
              <w:jc w:val="right"/>
              <w:rPr>
                <w:rFonts w:ascii="Arial" w:hAnsi="Arial" w:cs="Arial"/>
                <w:color w:val="auto"/>
                <w:sz w:val="18"/>
                <w:szCs w:val="18"/>
              </w:rPr>
            </w:pPr>
            <w:r w:rsidRPr="004D01FD">
              <w:rPr>
                <w:rFonts w:ascii="Arial" w:hAnsi="Arial" w:cs="Arial"/>
                <w:color w:val="auto"/>
                <w:sz w:val="18"/>
                <w:szCs w:val="18"/>
              </w:rPr>
              <w:t>40 años</w:t>
            </w:r>
          </w:p>
        </w:tc>
      </w:tr>
      <w:tr w:rsidR="008B377C" w:rsidRPr="004D01FD" w:rsidTr="009043C5">
        <w:trPr>
          <w:trHeight w:val="285"/>
          <w:jc w:val="center"/>
        </w:trPr>
        <w:tc>
          <w:tcPr>
            <w:tcW w:w="4867" w:type="dxa"/>
            <w:tcBorders>
              <w:top w:val="nil"/>
              <w:left w:val="nil"/>
              <w:bottom w:val="nil"/>
              <w:right w:val="nil"/>
            </w:tcBorders>
            <w:shd w:val="clear" w:color="auto" w:fill="auto"/>
            <w:noWrap/>
            <w:vAlign w:val="center"/>
          </w:tcPr>
          <w:p w:rsidR="008B377C" w:rsidRPr="004D01FD" w:rsidRDefault="0049167F" w:rsidP="00AA39D6">
            <w:pPr>
              <w:tabs>
                <w:tab w:val="left" w:pos="709"/>
              </w:tabs>
              <w:rPr>
                <w:color w:val="auto"/>
                <w:sz w:val="18"/>
                <w:szCs w:val="18"/>
              </w:rPr>
            </w:pPr>
            <w:r w:rsidRPr="004D01FD">
              <w:rPr>
                <w:color w:val="auto"/>
                <w:sz w:val="18"/>
                <w:szCs w:val="18"/>
              </w:rPr>
              <w:t>Acondicionamientos especializados – equipo de cocina</w:t>
            </w:r>
          </w:p>
        </w:tc>
        <w:tc>
          <w:tcPr>
            <w:tcW w:w="2729" w:type="dxa"/>
            <w:tcBorders>
              <w:top w:val="nil"/>
              <w:left w:val="nil"/>
              <w:bottom w:val="nil"/>
              <w:right w:val="nil"/>
            </w:tcBorders>
            <w:shd w:val="clear" w:color="auto" w:fill="auto"/>
            <w:vAlign w:val="center"/>
          </w:tcPr>
          <w:p w:rsidR="008B377C" w:rsidRPr="004D01FD" w:rsidRDefault="0049167F" w:rsidP="00AA39D6">
            <w:pPr>
              <w:pStyle w:val="ListParagraph"/>
              <w:tabs>
                <w:tab w:val="left" w:pos="709"/>
              </w:tabs>
              <w:jc w:val="right"/>
              <w:rPr>
                <w:rFonts w:ascii="Arial" w:hAnsi="Arial" w:cs="Arial"/>
                <w:color w:val="auto"/>
                <w:sz w:val="18"/>
                <w:szCs w:val="18"/>
              </w:rPr>
            </w:pPr>
            <w:r w:rsidRPr="004D01FD">
              <w:rPr>
                <w:rFonts w:ascii="Arial" w:hAnsi="Arial" w:cs="Arial"/>
                <w:color w:val="auto"/>
                <w:sz w:val="18"/>
                <w:szCs w:val="18"/>
              </w:rPr>
              <w:t>20-40 años</w:t>
            </w:r>
          </w:p>
        </w:tc>
      </w:tr>
      <w:tr w:rsidR="008B377C" w:rsidRPr="004D01FD" w:rsidTr="009043C5">
        <w:trPr>
          <w:trHeight w:val="285"/>
          <w:jc w:val="center"/>
        </w:trPr>
        <w:tc>
          <w:tcPr>
            <w:tcW w:w="4867" w:type="dxa"/>
            <w:tcBorders>
              <w:top w:val="nil"/>
              <w:left w:val="nil"/>
              <w:bottom w:val="nil"/>
              <w:right w:val="nil"/>
            </w:tcBorders>
            <w:shd w:val="clear" w:color="auto" w:fill="auto"/>
            <w:noWrap/>
            <w:vAlign w:val="center"/>
          </w:tcPr>
          <w:p w:rsidR="008B377C" w:rsidRPr="004D01FD" w:rsidRDefault="0049167F" w:rsidP="00AA39D6">
            <w:pPr>
              <w:tabs>
                <w:tab w:val="left" w:pos="709"/>
              </w:tabs>
              <w:rPr>
                <w:color w:val="auto"/>
                <w:sz w:val="18"/>
                <w:szCs w:val="18"/>
              </w:rPr>
            </w:pPr>
            <w:r w:rsidRPr="004D01FD">
              <w:rPr>
                <w:color w:val="auto"/>
                <w:sz w:val="18"/>
                <w:szCs w:val="18"/>
              </w:rPr>
              <w:t>Acondicionamientos especializados – equipo de conferencias fijo</w:t>
            </w:r>
          </w:p>
        </w:tc>
        <w:tc>
          <w:tcPr>
            <w:tcW w:w="2729" w:type="dxa"/>
            <w:tcBorders>
              <w:top w:val="nil"/>
              <w:left w:val="nil"/>
              <w:bottom w:val="nil"/>
              <w:right w:val="nil"/>
            </w:tcBorders>
            <w:shd w:val="clear" w:color="auto" w:fill="auto"/>
            <w:vAlign w:val="center"/>
          </w:tcPr>
          <w:p w:rsidR="008B377C" w:rsidRPr="004D01FD" w:rsidRDefault="0049167F" w:rsidP="00AA39D6">
            <w:pPr>
              <w:pStyle w:val="ListParagraph"/>
              <w:tabs>
                <w:tab w:val="left" w:pos="709"/>
              </w:tabs>
              <w:jc w:val="right"/>
              <w:rPr>
                <w:rFonts w:ascii="Arial" w:hAnsi="Arial" w:cs="Arial"/>
                <w:color w:val="auto"/>
                <w:sz w:val="18"/>
                <w:szCs w:val="18"/>
              </w:rPr>
            </w:pPr>
            <w:r w:rsidRPr="004D01FD">
              <w:rPr>
                <w:rFonts w:ascii="Arial" w:hAnsi="Arial" w:cs="Arial"/>
                <w:color w:val="auto"/>
                <w:sz w:val="18"/>
                <w:szCs w:val="18"/>
              </w:rPr>
              <w:t>15 años</w:t>
            </w:r>
          </w:p>
        </w:tc>
      </w:tr>
      <w:tr w:rsidR="008B377C" w:rsidRPr="004D01FD" w:rsidTr="009043C5">
        <w:trPr>
          <w:trHeight w:val="285"/>
          <w:jc w:val="center"/>
        </w:trPr>
        <w:tc>
          <w:tcPr>
            <w:tcW w:w="4867" w:type="dxa"/>
            <w:tcBorders>
              <w:top w:val="nil"/>
              <w:left w:val="nil"/>
              <w:bottom w:val="nil"/>
              <w:right w:val="nil"/>
            </w:tcBorders>
            <w:shd w:val="clear" w:color="auto" w:fill="auto"/>
            <w:noWrap/>
            <w:vAlign w:val="center"/>
          </w:tcPr>
          <w:p w:rsidR="008B377C" w:rsidRPr="004D01FD" w:rsidRDefault="0049167F" w:rsidP="00AA39D6">
            <w:pPr>
              <w:tabs>
                <w:tab w:val="left" w:pos="709"/>
              </w:tabs>
              <w:rPr>
                <w:color w:val="auto"/>
                <w:sz w:val="18"/>
                <w:szCs w:val="18"/>
              </w:rPr>
            </w:pPr>
            <w:r w:rsidRPr="004D01FD">
              <w:rPr>
                <w:color w:val="auto"/>
                <w:sz w:val="18"/>
                <w:szCs w:val="18"/>
              </w:rPr>
              <w:t xml:space="preserve">Acondicionamientos especializados – equipo de </w:t>
            </w:r>
            <w:r w:rsidR="00C6358D" w:rsidRPr="004D01FD">
              <w:rPr>
                <w:color w:val="auto"/>
                <w:sz w:val="18"/>
                <w:szCs w:val="18"/>
              </w:rPr>
              <w:t>supervisión</w:t>
            </w:r>
            <w:r w:rsidRPr="004D01FD">
              <w:rPr>
                <w:color w:val="auto"/>
                <w:sz w:val="18"/>
                <w:szCs w:val="18"/>
              </w:rPr>
              <w:t xml:space="preserve"> multimedia</w:t>
            </w:r>
          </w:p>
        </w:tc>
        <w:tc>
          <w:tcPr>
            <w:tcW w:w="2729" w:type="dxa"/>
            <w:tcBorders>
              <w:top w:val="nil"/>
              <w:left w:val="nil"/>
              <w:bottom w:val="nil"/>
              <w:right w:val="nil"/>
            </w:tcBorders>
            <w:shd w:val="clear" w:color="auto" w:fill="auto"/>
            <w:vAlign w:val="center"/>
          </w:tcPr>
          <w:p w:rsidR="008B377C" w:rsidRPr="004D01FD" w:rsidRDefault="0049167F" w:rsidP="00AA39D6">
            <w:pPr>
              <w:pStyle w:val="ListParagraph"/>
              <w:tabs>
                <w:tab w:val="left" w:pos="709"/>
              </w:tabs>
              <w:jc w:val="right"/>
              <w:rPr>
                <w:rFonts w:ascii="Arial" w:hAnsi="Arial" w:cs="Arial"/>
                <w:color w:val="auto"/>
                <w:sz w:val="18"/>
                <w:szCs w:val="18"/>
              </w:rPr>
            </w:pPr>
            <w:r w:rsidRPr="004D01FD">
              <w:rPr>
                <w:rFonts w:ascii="Arial" w:hAnsi="Arial" w:cs="Arial"/>
                <w:color w:val="auto"/>
                <w:sz w:val="18"/>
                <w:szCs w:val="18"/>
              </w:rPr>
              <w:t>5 años</w:t>
            </w:r>
          </w:p>
        </w:tc>
      </w:tr>
      <w:tr w:rsidR="008B377C" w:rsidRPr="004D01FD" w:rsidTr="009043C5">
        <w:trPr>
          <w:trHeight w:val="285"/>
          <w:jc w:val="center"/>
        </w:trPr>
        <w:tc>
          <w:tcPr>
            <w:tcW w:w="4867" w:type="dxa"/>
            <w:tcBorders>
              <w:top w:val="nil"/>
              <w:left w:val="nil"/>
              <w:bottom w:val="nil"/>
              <w:right w:val="nil"/>
            </w:tcBorders>
            <w:shd w:val="clear" w:color="auto" w:fill="auto"/>
            <w:noWrap/>
            <w:vAlign w:val="center"/>
          </w:tcPr>
          <w:p w:rsidR="008B377C" w:rsidRPr="004D01FD" w:rsidRDefault="0049167F" w:rsidP="00AA39D6">
            <w:pPr>
              <w:tabs>
                <w:tab w:val="left" w:pos="709"/>
              </w:tabs>
              <w:rPr>
                <w:color w:val="auto"/>
                <w:sz w:val="18"/>
                <w:szCs w:val="18"/>
              </w:rPr>
            </w:pPr>
            <w:r w:rsidRPr="004D01FD">
              <w:rPr>
                <w:color w:val="auto"/>
                <w:sz w:val="18"/>
                <w:szCs w:val="18"/>
              </w:rPr>
              <w:t>Acondicionamientos especializados – tornos de entrada</w:t>
            </w:r>
          </w:p>
        </w:tc>
        <w:tc>
          <w:tcPr>
            <w:tcW w:w="2729" w:type="dxa"/>
            <w:tcBorders>
              <w:top w:val="nil"/>
              <w:left w:val="nil"/>
              <w:bottom w:val="nil"/>
              <w:right w:val="nil"/>
            </w:tcBorders>
            <w:shd w:val="clear" w:color="auto" w:fill="auto"/>
            <w:vAlign w:val="center"/>
          </w:tcPr>
          <w:p w:rsidR="008B377C" w:rsidRPr="004D01FD" w:rsidRDefault="0049167F" w:rsidP="00AA39D6">
            <w:pPr>
              <w:pStyle w:val="ListParagraph"/>
              <w:tabs>
                <w:tab w:val="left" w:pos="709"/>
              </w:tabs>
              <w:jc w:val="right"/>
              <w:rPr>
                <w:rFonts w:ascii="Arial" w:hAnsi="Arial" w:cs="Arial"/>
                <w:color w:val="auto"/>
                <w:sz w:val="18"/>
                <w:szCs w:val="18"/>
              </w:rPr>
            </w:pPr>
            <w:r w:rsidRPr="004D01FD">
              <w:rPr>
                <w:rFonts w:ascii="Arial" w:hAnsi="Arial" w:cs="Arial"/>
                <w:color w:val="auto"/>
                <w:sz w:val="18"/>
                <w:szCs w:val="18"/>
              </w:rPr>
              <w:t>20 años</w:t>
            </w:r>
          </w:p>
        </w:tc>
      </w:tr>
      <w:tr w:rsidR="008B377C" w:rsidRPr="004D01FD" w:rsidTr="009043C5">
        <w:trPr>
          <w:trHeight w:val="285"/>
          <w:jc w:val="center"/>
        </w:trPr>
        <w:tc>
          <w:tcPr>
            <w:tcW w:w="4867" w:type="dxa"/>
            <w:tcBorders>
              <w:top w:val="nil"/>
              <w:left w:val="nil"/>
              <w:bottom w:val="nil"/>
              <w:right w:val="nil"/>
            </w:tcBorders>
            <w:shd w:val="clear" w:color="auto" w:fill="auto"/>
            <w:noWrap/>
            <w:vAlign w:val="center"/>
          </w:tcPr>
          <w:p w:rsidR="008B377C" w:rsidRPr="004D01FD" w:rsidRDefault="0049167F" w:rsidP="00AA39D6">
            <w:pPr>
              <w:tabs>
                <w:tab w:val="left" w:pos="709"/>
              </w:tabs>
              <w:rPr>
                <w:color w:val="auto"/>
                <w:sz w:val="18"/>
                <w:szCs w:val="18"/>
              </w:rPr>
            </w:pPr>
            <w:r w:rsidRPr="004D01FD">
              <w:rPr>
                <w:color w:val="auto"/>
                <w:sz w:val="18"/>
                <w:szCs w:val="18"/>
              </w:rPr>
              <w:t>Calefacción y ventilación</w:t>
            </w:r>
          </w:p>
        </w:tc>
        <w:tc>
          <w:tcPr>
            <w:tcW w:w="2729" w:type="dxa"/>
            <w:tcBorders>
              <w:top w:val="nil"/>
              <w:left w:val="nil"/>
              <w:bottom w:val="nil"/>
              <w:right w:val="nil"/>
            </w:tcBorders>
            <w:shd w:val="clear" w:color="auto" w:fill="auto"/>
            <w:vAlign w:val="center"/>
          </w:tcPr>
          <w:p w:rsidR="008B377C" w:rsidRPr="004D01FD" w:rsidRDefault="0049167F" w:rsidP="00AA39D6">
            <w:pPr>
              <w:pStyle w:val="ListParagraph"/>
              <w:tabs>
                <w:tab w:val="left" w:pos="709"/>
              </w:tabs>
              <w:jc w:val="right"/>
              <w:rPr>
                <w:rFonts w:ascii="Arial" w:hAnsi="Arial" w:cs="Arial"/>
                <w:color w:val="auto"/>
                <w:sz w:val="18"/>
                <w:szCs w:val="18"/>
              </w:rPr>
            </w:pPr>
            <w:r w:rsidRPr="004D01FD">
              <w:rPr>
                <w:rFonts w:ascii="Arial" w:hAnsi="Arial" w:cs="Arial"/>
                <w:color w:val="auto"/>
                <w:sz w:val="18"/>
                <w:szCs w:val="18"/>
              </w:rPr>
              <w:t>25-30 años</w:t>
            </w:r>
          </w:p>
        </w:tc>
      </w:tr>
      <w:tr w:rsidR="008B377C" w:rsidRPr="004D01FD" w:rsidTr="009043C5">
        <w:trPr>
          <w:trHeight w:val="285"/>
          <w:jc w:val="center"/>
        </w:trPr>
        <w:tc>
          <w:tcPr>
            <w:tcW w:w="4867" w:type="dxa"/>
            <w:tcBorders>
              <w:top w:val="nil"/>
              <w:left w:val="nil"/>
              <w:bottom w:val="nil"/>
              <w:right w:val="nil"/>
            </w:tcBorders>
            <w:shd w:val="clear" w:color="auto" w:fill="auto"/>
            <w:noWrap/>
            <w:vAlign w:val="center"/>
          </w:tcPr>
          <w:p w:rsidR="008B377C" w:rsidRPr="004D01FD" w:rsidRDefault="0049167F" w:rsidP="00AA39D6">
            <w:pPr>
              <w:tabs>
                <w:tab w:val="left" w:pos="709"/>
              </w:tabs>
              <w:rPr>
                <w:color w:val="auto"/>
                <w:sz w:val="18"/>
                <w:szCs w:val="18"/>
              </w:rPr>
            </w:pPr>
            <w:r w:rsidRPr="004D01FD">
              <w:rPr>
                <w:color w:val="auto"/>
                <w:sz w:val="18"/>
                <w:szCs w:val="18"/>
              </w:rPr>
              <w:t>Instalaciones sanitarias</w:t>
            </w:r>
          </w:p>
        </w:tc>
        <w:tc>
          <w:tcPr>
            <w:tcW w:w="2729" w:type="dxa"/>
            <w:tcBorders>
              <w:top w:val="nil"/>
              <w:left w:val="nil"/>
              <w:bottom w:val="nil"/>
              <w:right w:val="nil"/>
            </w:tcBorders>
            <w:shd w:val="clear" w:color="auto" w:fill="auto"/>
            <w:vAlign w:val="center"/>
          </w:tcPr>
          <w:p w:rsidR="008B377C" w:rsidRPr="004D01FD" w:rsidRDefault="00E22EB3" w:rsidP="00AA39D6">
            <w:pPr>
              <w:pStyle w:val="ListParagraph"/>
              <w:tabs>
                <w:tab w:val="left" w:pos="709"/>
              </w:tabs>
              <w:jc w:val="right"/>
              <w:rPr>
                <w:rFonts w:ascii="Arial" w:hAnsi="Arial" w:cs="Arial"/>
                <w:color w:val="auto"/>
                <w:sz w:val="18"/>
                <w:szCs w:val="18"/>
              </w:rPr>
            </w:pPr>
            <w:r w:rsidRPr="004D01FD">
              <w:rPr>
                <w:rFonts w:ascii="Arial" w:hAnsi="Arial" w:cs="Arial"/>
                <w:color w:val="auto"/>
                <w:sz w:val="18"/>
                <w:szCs w:val="18"/>
              </w:rPr>
              <w:t>40 años</w:t>
            </w:r>
          </w:p>
        </w:tc>
      </w:tr>
      <w:tr w:rsidR="008B377C" w:rsidRPr="004D01FD" w:rsidTr="009043C5">
        <w:trPr>
          <w:trHeight w:val="285"/>
          <w:jc w:val="center"/>
        </w:trPr>
        <w:tc>
          <w:tcPr>
            <w:tcW w:w="4867" w:type="dxa"/>
            <w:tcBorders>
              <w:top w:val="nil"/>
              <w:left w:val="nil"/>
              <w:bottom w:val="nil"/>
              <w:right w:val="nil"/>
            </w:tcBorders>
            <w:shd w:val="clear" w:color="auto" w:fill="auto"/>
            <w:noWrap/>
            <w:vAlign w:val="center"/>
          </w:tcPr>
          <w:p w:rsidR="008B377C" w:rsidRPr="004D01FD" w:rsidRDefault="00E22EB3" w:rsidP="00AA39D6">
            <w:pPr>
              <w:tabs>
                <w:tab w:val="left" w:pos="709"/>
              </w:tabs>
              <w:rPr>
                <w:color w:val="auto"/>
                <w:sz w:val="18"/>
                <w:szCs w:val="18"/>
              </w:rPr>
            </w:pPr>
            <w:r w:rsidRPr="004D01FD">
              <w:rPr>
                <w:color w:val="auto"/>
                <w:sz w:val="18"/>
                <w:szCs w:val="18"/>
              </w:rPr>
              <w:lastRenderedPageBreak/>
              <w:t>Instalaciones eléctricas</w:t>
            </w:r>
          </w:p>
        </w:tc>
        <w:tc>
          <w:tcPr>
            <w:tcW w:w="2729" w:type="dxa"/>
            <w:tcBorders>
              <w:top w:val="nil"/>
              <w:left w:val="nil"/>
              <w:bottom w:val="nil"/>
              <w:right w:val="nil"/>
            </w:tcBorders>
            <w:shd w:val="clear" w:color="auto" w:fill="auto"/>
            <w:vAlign w:val="center"/>
          </w:tcPr>
          <w:p w:rsidR="008B377C" w:rsidRPr="004D01FD" w:rsidRDefault="00E22EB3" w:rsidP="00AA39D6">
            <w:pPr>
              <w:pStyle w:val="ListParagraph"/>
              <w:tabs>
                <w:tab w:val="left" w:pos="709"/>
              </w:tabs>
              <w:jc w:val="right"/>
              <w:rPr>
                <w:rFonts w:ascii="Arial" w:hAnsi="Arial" w:cs="Arial"/>
                <w:color w:val="auto"/>
                <w:sz w:val="18"/>
                <w:szCs w:val="18"/>
              </w:rPr>
            </w:pPr>
            <w:r w:rsidRPr="004D01FD">
              <w:rPr>
                <w:rFonts w:ascii="Arial" w:hAnsi="Arial" w:cs="Arial"/>
                <w:color w:val="auto"/>
                <w:sz w:val="18"/>
                <w:szCs w:val="18"/>
              </w:rPr>
              <w:t>25-50 años</w:t>
            </w:r>
          </w:p>
        </w:tc>
      </w:tr>
      <w:tr w:rsidR="008B377C" w:rsidRPr="004D01FD" w:rsidTr="009043C5">
        <w:trPr>
          <w:trHeight w:val="285"/>
          <w:jc w:val="center"/>
        </w:trPr>
        <w:tc>
          <w:tcPr>
            <w:tcW w:w="4867" w:type="dxa"/>
            <w:tcBorders>
              <w:top w:val="nil"/>
              <w:left w:val="nil"/>
              <w:bottom w:val="nil"/>
              <w:right w:val="nil"/>
            </w:tcBorders>
            <w:shd w:val="clear" w:color="auto" w:fill="auto"/>
            <w:noWrap/>
            <w:vAlign w:val="center"/>
          </w:tcPr>
          <w:p w:rsidR="008B377C" w:rsidRPr="004D01FD" w:rsidRDefault="00E22EB3" w:rsidP="00AA39D6">
            <w:pPr>
              <w:tabs>
                <w:tab w:val="left" w:pos="709"/>
              </w:tabs>
              <w:rPr>
                <w:color w:val="auto"/>
                <w:sz w:val="18"/>
                <w:szCs w:val="18"/>
              </w:rPr>
            </w:pPr>
            <w:r w:rsidRPr="004D01FD">
              <w:rPr>
                <w:color w:val="auto"/>
                <w:sz w:val="18"/>
                <w:szCs w:val="18"/>
              </w:rPr>
              <w:t>Ascensores</w:t>
            </w:r>
          </w:p>
        </w:tc>
        <w:tc>
          <w:tcPr>
            <w:tcW w:w="2729" w:type="dxa"/>
            <w:tcBorders>
              <w:top w:val="nil"/>
              <w:left w:val="nil"/>
              <w:bottom w:val="nil"/>
              <w:right w:val="nil"/>
            </w:tcBorders>
            <w:shd w:val="clear" w:color="auto" w:fill="auto"/>
            <w:vAlign w:val="center"/>
          </w:tcPr>
          <w:p w:rsidR="008B377C" w:rsidRPr="004D01FD" w:rsidRDefault="00E22EB3" w:rsidP="00AA39D6">
            <w:pPr>
              <w:pStyle w:val="ListParagraph"/>
              <w:tabs>
                <w:tab w:val="left" w:pos="709"/>
              </w:tabs>
              <w:jc w:val="right"/>
              <w:rPr>
                <w:rFonts w:ascii="Arial" w:hAnsi="Arial" w:cs="Arial"/>
                <w:color w:val="auto"/>
                <w:sz w:val="18"/>
                <w:szCs w:val="18"/>
              </w:rPr>
            </w:pPr>
            <w:r w:rsidRPr="004D01FD">
              <w:rPr>
                <w:rFonts w:ascii="Arial" w:hAnsi="Arial" w:cs="Arial"/>
                <w:color w:val="auto"/>
                <w:sz w:val="18"/>
                <w:szCs w:val="18"/>
              </w:rPr>
              <w:t>40 años</w:t>
            </w:r>
          </w:p>
        </w:tc>
      </w:tr>
      <w:tr w:rsidR="008B377C" w:rsidRPr="004D01FD" w:rsidTr="009043C5">
        <w:trPr>
          <w:trHeight w:val="285"/>
          <w:jc w:val="center"/>
        </w:trPr>
        <w:tc>
          <w:tcPr>
            <w:tcW w:w="4867" w:type="dxa"/>
            <w:tcBorders>
              <w:top w:val="nil"/>
              <w:left w:val="nil"/>
              <w:bottom w:val="nil"/>
              <w:right w:val="nil"/>
            </w:tcBorders>
            <w:shd w:val="clear" w:color="auto" w:fill="auto"/>
            <w:noWrap/>
            <w:vAlign w:val="center"/>
          </w:tcPr>
          <w:p w:rsidR="008B377C" w:rsidRPr="004D01FD" w:rsidRDefault="008B377C" w:rsidP="00AA39D6">
            <w:pPr>
              <w:tabs>
                <w:tab w:val="left" w:pos="709"/>
              </w:tabs>
              <w:jc w:val="both"/>
              <w:rPr>
                <w:color w:val="auto"/>
                <w:sz w:val="18"/>
                <w:szCs w:val="18"/>
              </w:rPr>
            </w:pPr>
          </w:p>
        </w:tc>
        <w:tc>
          <w:tcPr>
            <w:tcW w:w="2729" w:type="dxa"/>
            <w:tcBorders>
              <w:top w:val="nil"/>
              <w:left w:val="nil"/>
              <w:bottom w:val="nil"/>
              <w:right w:val="nil"/>
            </w:tcBorders>
            <w:shd w:val="clear" w:color="auto" w:fill="auto"/>
            <w:vAlign w:val="center"/>
          </w:tcPr>
          <w:p w:rsidR="008B377C" w:rsidRPr="004D01FD" w:rsidRDefault="008B377C" w:rsidP="00AA39D6">
            <w:pPr>
              <w:pStyle w:val="ListParagraph"/>
              <w:tabs>
                <w:tab w:val="left" w:pos="709"/>
              </w:tabs>
              <w:jc w:val="center"/>
              <w:rPr>
                <w:rFonts w:ascii="Arial" w:hAnsi="Arial" w:cs="Arial"/>
                <w:color w:val="auto"/>
                <w:sz w:val="18"/>
                <w:szCs w:val="18"/>
              </w:rPr>
            </w:pPr>
          </w:p>
        </w:tc>
      </w:tr>
    </w:tbl>
    <w:p w:rsidR="008B377C" w:rsidRPr="004D01FD" w:rsidRDefault="008B377C" w:rsidP="00AA39D6">
      <w:pPr>
        <w:pStyle w:val="Style3Bold"/>
        <w:tabs>
          <w:tab w:val="left" w:pos="709"/>
        </w:tabs>
        <w:rPr>
          <w:rFonts w:cs="Arial"/>
          <w:b w:val="0"/>
        </w:rPr>
      </w:pPr>
    </w:p>
    <w:p w:rsidR="00F7215E" w:rsidRPr="004D01FD" w:rsidRDefault="00AA39D6" w:rsidP="00AA39D6">
      <w:pPr>
        <w:pStyle w:val="Style3Bold"/>
        <w:numPr>
          <w:ilvl w:val="0"/>
          <w:numId w:val="17"/>
        </w:numPr>
        <w:tabs>
          <w:tab w:val="left" w:pos="709"/>
        </w:tabs>
        <w:ind w:left="0" w:firstLine="0"/>
        <w:rPr>
          <w:rFonts w:cs="Arial"/>
          <w:b w:val="0"/>
        </w:rPr>
      </w:pPr>
      <w:r w:rsidRPr="004D01FD">
        <w:rPr>
          <w:rFonts w:cs="Arial"/>
        </w:rPr>
        <w:tab/>
      </w:r>
      <w:r w:rsidR="00F7215E" w:rsidRPr="004D01FD">
        <w:rPr>
          <w:rFonts w:cs="Arial"/>
          <w:b w:val="0"/>
        </w:rPr>
        <w:t>El valor contable de los edificios y construcciones se revisa para</w:t>
      </w:r>
      <w:r w:rsidR="00485CAD" w:rsidRPr="004D01FD">
        <w:rPr>
          <w:rFonts w:cs="Arial"/>
          <w:b w:val="0"/>
        </w:rPr>
        <w:t xml:space="preserve"> comprobar si han perdido valor</w:t>
      </w:r>
      <w:r w:rsidR="00F7215E" w:rsidRPr="004D01FD">
        <w:rPr>
          <w:rFonts w:cs="Arial"/>
          <w:b w:val="0"/>
        </w:rPr>
        <w:t xml:space="preserve"> en caso de que determinados acontecimientos o cambios de circunstancia</w:t>
      </w:r>
      <w:r w:rsidR="00534F2A" w:rsidRPr="004D01FD">
        <w:rPr>
          <w:rFonts w:cs="Arial"/>
          <w:b w:val="0"/>
        </w:rPr>
        <w:t xml:space="preserve">s indiquen que el valor en libros del activo puede </w:t>
      </w:r>
      <w:r w:rsidR="00F7215E" w:rsidRPr="004D01FD">
        <w:rPr>
          <w:rFonts w:cs="Arial"/>
          <w:b w:val="0"/>
        </w:rPr>
        <w:t>ser irrecuperable</w:t>
      </w:r>
      <w:r w:rsidR="009C15EC" w:rsidRPr="004D01FD">
        <w:rPr>
          <w:rFonts w:cs="Arial"/>
          <w:b w:val="0"/>
        </w:rPr>
        <w:t xml:space="preserve">.  </w:t>
      </w:r>
      <w:r w:rsidR="00F7215E" w:rsidRPr="004D01FD">
        <w:rPr>
          <w:rFonts w:cs="Arial"/>
          <w:b w:val="0"/>
        </w:rPr>
        <w:t>En tal caso, se calcula el importe recuperable del activo a fin de de</w:t>
      </w:r>
      <w:r w:rsidR="00534F2A" w:rsidRPr="004D01FD">
        <w:rPr>
          <w:rFonts w:cs="Arial"/>
          <w:b w:val="0"/>
        </w:rPr>
        <w:t>terminar en qué medida se han producido</w:t>
      </w:r>
      <w:r w:rsidR="00F7215E" w:rsidRPr="004D01FD">
        <w:rPr>
          <w:rFonts w:cs="Arial"/>
          <w:b w:val="0"/>
        </w:rPr>
        <w:t xml:space="preserve"> pérdidas de valor, si las hubiere</w:t>
      </w:r>
      <w:r w:rsidR="009C15EC" w:rsidRPr="004D01FD">
        <w:rPr>
          <w:rFonts w:cs="Arial"/>
          <w:b w:val="0"/>
        </w:rPr>
        <w:t xml:space="preserve">.  </w:t>
      </w:r>
      <w:r w:rsidR="00F7215E" w:rsidRPr="004D01FD">
        <w:rPr>
          <w:rFonts w:cs="Arial"/>
          <w:b w:val="0"/>
        </w:rPr>
        <w:t>Toda pérdida de valor se contabiliza en el estado de rendimiento financiero.</w:t>
      </w:r>
    </w:p>
    <w:p w:rsidR="00EB311B" w:rsidRPr="004D01FD" w:rsidRDefault="00EB311B" w:rsidP="00AA39D6">
      <w:pPr>
        <w:pStyle w:val="Style3Bold"/>
        <w:tabs>
          <w:tab w:val="left" w:pos="709"/>
        </w:tabs>
        <w:spacing w:after="0"/>
        <w:rPr>
          <w:rFonts w:cs="Arial"/>
        </w:rPr>
      </w:pPr>
    </w:p>
    <w:p w:rsidR="00ED7198" w:rsidRPr="004D01FD" w:rsidRDefault="007F615E" w:rsidP="00AA39D6">
      <w:pPr>
        <w:pStyle w:val="Style3Bold"/>
        <w:tabs>
          <w:tab w:val="left" w:pos="709"/>
        </w:tabs>
        <w:spacing w:after="0"/>
        <w:rPr>
          <w:rFonts w:cs="Arial"/>
          <w:szCs w:val="22"/>
        </w:rPr>
      </w:pPr>
      <w:r w:rsidRPr="004D01FD">
        <w:rPr>
          <w:rFonts w:cs="Arial"/>
        </w:rPr>
        <w:t>Instrumentos financieros</w:t>
      </w:r>
    </w:p>
    <w:p w:rsidR="00ED7198" w:rsidRPr="004D01FD" w:rsidRDefault="00ED7198" w:rsidP="00AA39D6">
      <w:pPr>
        <w:pStyle w:val="Style3"/>
        <w:tabs>
          <w:tab w:val="left" w:pos="709"/>
        </w:tabs>
        <w:spacing w:after="0"/>
        <w:rPr>
          <w:rFonts w:cs="Arial"/>
          <w:szCs w:val="22"/>
        </w:rPr>
      </w:pPr>
    </w:p>
    <w:p w:rsidR="00ED7198" w:rsidRPr="004D01FD" w:rsidRDefault="007F615E" w:rsidP="00AA39D6">
      <w:pPr>
        <w:pStyle w:val="Style3"/>
        <w:tabs>
          <w:tab w:val="left" w:pos="709"/>
        </w:tabs>
        <w:spacing w:after="0"/>
        <w:rPr>
          <w:rFonts w:cs="Arial"/>
          <w:b/>
          <w:i/>
          <w:szCs w:val="22"/>
        </w:rPr>
      </w:pPr>
      <w:r w:rsidRPr="004D01FD">
        <w:rPr>
          <w:rFonts w:cs="Arial"/>
          <w:b/>
          <w:i/>
        </w:rPr>
        <w:t>Activos financieros</w:t>
      </w:r>
    </w:p>
    <w:p w:rsidR="00ED7198" w:rsidRPr="004D01FD" w:rsidRDefault="00ED7198" w:rsidP="00AA39D6">
      <w:pPr>
        <w:tabs>
          <w:tab w:val="left" w:pos="709"/>
        </w:tabs>
        <w:rPr>
          <w:bCs/>
          <w:szCs w:val="22"/>
        </w:rPr>
      </w:pPr>
    </w:p>
    <w:p w:rsidR="00ED7198" w:rsidRPr="004D01FD" w:rsidRDefault="007F615E" w:rsidP="00AA39D6">
      <w:pPr>
        <w:tabs>
          <w:tab w:val="left" w:pos="709"/>
        </w:tabs>
        <w:rPr>
          <w:bCs/>
          <w:szCs w:val="22"/>
        </w:rPr>
      </w:pPr>
      <w:r w:rsidRPr="004D01FD">
        <w:t>Reconocimient</w:t>
      </w:r>
      <w:r w:rsidR="00534F2A" w:rsidRPr="004D01FD">
        <w:t>o y valoración</w:t>
      </w:r>
      <w:r w:rsidRPr="004D01FD">
        <w:t xml:space="preserve"> iniciales</w:t>
      </w:r>
      <w:r w:rsidR="009C15EC" w:rsidRPr="004D01FD">
        <w:t xml:space="preserve">:  </w:t>
      </w:r>
    </w:p>
    <w:p w:rsidR="00ED7198" w:rsidRPr="004D01FD" w:rsidRDefault="00AA39D6" w:rsidP="00AA39D6">
      <w:pPr>
        <w:pStyle w:val="ListParagraph"/>
        <w:numPr>
          <w:ilvl w:val="0"/>
          <w:numId w:val="17"/>
        </w:numPr>
        <w:tabs>
          <w:tab w:val="left" w:pos="709"/>
        </w:tabs>
        <w:ind w:left="0" w:firstLine="0"/>
        <w:jc w:val="both"/>
        <w:rPr>
          <w:rFonts w:ascii="Arial" w:hAnsi="Arial" w:cs="Arial"/>
          <w:sz w:val="22"/>
          <w:szCs w:val="22"/>
        </w:rPr>
      </w:pPr>
      <w:r w:rsidRPr="004D01FD">
        <w:rPr>
          <w:rFonts w:ascii="Arial" w:hAnsi="Arial" w:cs="Arial"/>
        </w:rPr>
        <w:tab/>
      </w:r>
      <w:r w:rsidR="007F615E" w:rsidRPr="004D01FD">
        <w:rPr>
          <w:rFonts w:ascii="Arial" w:hAnsi="Arial" w:cs="Arial"/>
          <w:sz w:val="22"/>
          <w:szCs w:val="22"/>
        </w:rPr>
        <w:t>Los activos financieros comprendidos en el ámbito de aplicación de la norma IPSAS 29, "Instrumentos financieros</w:t>
      </w:r>
      <w:r w:rsidR="009C15EC" w:rsidRPr="004D01FD">
        <w:rPr>
          <w:rFonts w:ascii="Arial" w:hAnsi="Arial" w:cs="Arial"/>
          <w:i/>
          <w:sz w:val="22"/>
          <w:szCs w:val="22"/>
        </w:rPr>
        <w:t xml:space="preserve">:  </w:t>
      </w:r>
      <w:r w:rsidR="007F615E" w:rsidRPr="004D01FD">
        <w:rPr>
          <w:rFonts w:ascii="Arial" w:hAnsi="Arial" w:cs="Arial"/>
          <w:sz w:val="22"/>
          <w:szCs w:val="22"/>
        </w:rPr>
        <w:t>Reconocimiento y medición”, se clasifican como activos financieros al valor razonable con cambios en resultados (ahorro o desahorro), préstamos y cuentas por cobrar, inversiones mantenidas hasta el vencimiento o activos financieros d</w:t>
      </w:r>
      <w:r w:rsidR="00534F2A" w:rsidRPr="004D01FD">
        <w:rPr>
          <w:rFonts w:ascii="Arial" w:hAnsi="Arial" w:cs="Arial"/>
          <w:sz w:val="22"/>
          <w:szCs w:val="22"/>
        </w:rPr>
        <w:t>isponibles para la venta, según corresponda</w:t>
      </w:r>
      <w:r w:rsidR="009C15EC" w:rsidRPr="004D01FD">
        <w:rPr>
          <w:rFonts w:ascii="Arial" w:hAnsi="Arial" w:cs="Arial"/>
          <w:sz w:val="22"/>
          <w:szCs w:val="22"/>
        </w:rPr>
        <w:t xml:space="preserve">.  </w:t>
      </w:r>
      <w:r w:rsidR="007F615E" w:rsidRPr="004D01FD">
        <w:rPr>
          <w:rFonts w:ascii="Arial" w:hAnsi="Arial" w:cs="Arial"/>
          <w:sz w:val="22"/>
          <w:szCs w:val="22"/>
        </w:rPr>
        <w:t>Incumbe a la Organización clasificar sus activos financieros tras el reconocimiento inicial</w:t>
      </w:r>
      <w:r w:rsidR="009C15EC" w:rsidRPr="004D01FD">
        <w:rPr>
          <w:rFonts w:ascii="Arial" w:hAnsi="Arial" w:cs="Arial"/>
          <w:sz w:val="22"/>
          <w:szCs w:val="22"/>
        </w:rPr>
        <w:t xml:space="preserve">.  </w:t>
      </w:r>
      <w:r w:rsidR="007F615E" w:rsidRPr="004D01FD">
        <w:rPr>
          <w:rFonts w:ascii="Arial" w:hAnsi="Arial" w:cs="Arial"/>
          <w:sz w:val="22"/>
          <w:szCs w:val="22"/>
        </w:rPr>
        <w:t xml:space="preserve">Entre los activos financieros de la Organización están </w:t>
      </w:r>
      <w:r w:rsidR="005D5482" w:rsidRPr="004D01FD">
        <w:rPr>
          <w:rFonts w:ascii="Arial" w:hAnsi="Arial" w:cs="Arial"/>
          <w:sz w:val="22"/>
          <w:szCs w:val="22"/>
        </w:rPr>
        <w:t xml:space="preserve">los </w:t>
      </w:r>
      <w:r w:rsidR="007F615E" w:rsidRPr="004D01FD">
        <w:rPr>
          <w:rFonts w:ascii="Arial" w:hAnsi="Arial" w:cs="Arial"/>
          <w:sz w:val="22"/>
          <w:szCs w:val="22"/>
        </w:rPr>
        <w:t>depósito</w:t>
      </w:r>
      <w:r w:rsidR="005D5482" w:rsidRPr="004D01FD">
        <w:rPr>
          <w:rFonts w:ascii="Arial" w:hAnsi="Arial" w:cs="Arial"/>
          <w:sz w:val="22"/>
          <w:szCs w:val="22"/>
        </w:rPr>
        <w:t xml:space="preserve">s en efectivo y a </w:t>
      </w:r>
      <w:r w:rsidR="007F615E" w:rsidRPr="004D01FD">
        <w:rPr>
          <w:rFonts w:ascii="Arial" w:hAnsi="Arial" w:cs="Arial"/>
          <w:sz w:val="22"/>
          <w:szCs w:val="22"/>
        </w:rPr>
        <w:t xml:space="preserve">corto plazo, </w:t>
      </w:r>
      <w:r w:rsidR="005D5482" w:rsidRPr="004D01FD">
        <w:rPr>
          <w:rFonts w:ascii="Arial" w:hAnsi="Arial" w:cs="Arial"/>
          <w:sz w:val="22"/>
          <w:szCs w:val="22"/>
        </w:rPr>
        <w:t xml:space="preserve">las inversiones a corto plazo, los </w:t>
      </w:r>
      <w:r w:rsidR="007F615E" w:rsidRPr="004D01FD">
        <w:rPr>
          <w:rFonts w:ascii="Arial" w:hAnsi="Arial" w:cs="Arial"/>
          <w:sz w:val="22"/>
          <w:szCs w:val="22"/>
        </w:rPr>
        <w:t xml:space="preserve">préstamos y </w:t>
      </w:r>
      <w:r w:rsidR="005D5482" w:rsidRPr="004D01FD">
        <w:rPr>
          <w:rFonts w:ascii="Arial" w:hAnsi="Arial" w:cs="Arial"/>
          <w:sz w:val="22"/>
          <w:szCs w:val="22"/>
        </w:rPr>
        <w:t xml:space="preserve">las </w:t>
      </w:r>
      <w:r w:rsidR="007F615E" w:rsidRPr="004D01FD">
        <w:rPr>
          <w:rFonts w:ascii="Arial" w:hAnsi="Arial" w:cs="Arial"/>
          <w:sz w:val="22"/>
          <w:szCs w:val="22"/>
        </w:rPr>
        <w:t>cuentas por cobrar.</w:t>
      </w:r>
    </w:p>
    <w:p w:rsidR="00ED7198" w:rsidRPr="004D01FD" w:rsidRDefault="00ED7198" w:rsidP="00AA39D6">
      <w:pPr>
        <w:tabs>
          <w:tab w:val="left" w:pos="709"/>
        </w:tabs>
        <w:jc w:val="both"/>
        <w:rPr>
          <w:szCs w:val="22"/>
        </w:rPr>
      </w:pPr>
    </w:p>
    <w:p w:rsidR="00ED7198" w:rsidRPr="004D01FD" w:rsidRDefault="00534F2A" w:rsidP="00AA39D6">
      <w:pPr>
        <w:tabs>
          <w:tab w:val="left" w:pos="709"/>
        </w:tabs>
        <w:jc w:val="both"/>
        <w:rPr>
          <w:i/>
          <w:iCs/>
          <w:szCs w:val="22"/>
        </w:rPr>
      </w:pPr>
      <w:r w:rsidRPr="004D01FD">
        <w:rPr>
          <w:szCs w:val="22"/>
        </w:rPr>
        <w:t>Valoración</w:t>
      </w:r>
      <w:r w:rsidR="007F615E" w:rsidRPr="004D01FD">
        <w:rPr>
          <w:szCs w:val="22"/>
        </w:rPr>
        <w:t xml:space="preserve"> posterior:</w:t>
      </w:r>
    </w:p>
    <w:p w:rsidR="00ED7198" w:rsidRPr="004D01FD" w:rsidRDefault="00AA39D6" w:rsidP="00AA39D6">
      <w:pPr>
        <w:pStyle w:val="ListParagraph"/>
        <w:numPr>
          <w:ilvl w:val="0"/>
          <w:numId w:val="17"/>
        </w:numPr>
        <w:tabs>
          <w:tab w:val="left" w:pos="709"/>
        </w:tabs>
        <w:ind w:left="0" w:firstLine="0"/>
        <w:jc w:val="both"/>
        <w:rPr>
          <w:rFonts w:ascii="Arial" w:hAnsi="Arial" w:cs="Arial"/>
          <w:szCs w:val="22"/>
        </w:rPr>
      </w:pPr>
      <w:r w:rsidRPr="004D01FD">
        <w:rPr>
          <w:rFonts w:ascii="Arial" w:hAnsi="Arial" w:cs="Arial"/>
        </w:rPr>
        <w:tab/>
      </w:r>
      <w:r w:rsidR="00534F2A" w:rsidRPr="004D01FD">
        <w:rPr>
          <w:rFonts w:ascii="Arial" w:hAnsi="Arial" w:cs="Arial"/>
          <w:sz w:val="22"/>
          <w:szCs w:val="22"/>
        </w:rPr>
        <w:t>La valoración</w:t>
      </w:r>
      <w:r w:rsidR="007F615E" w:rsidRPr="004D01FD">
        <w:rPr>
          <w:rFonts w:ascii="Arial" w:hAnsi="Arial" w:cs="Arial"/>
          <w:sz w:val="22"/>
          <w:szCs w:val="22"/>
        </w:rPr>
        <w:t xml:space="preserve"> posterior de los activos financieros depende de su clasificación</w:t>
      </w:r>
      <w:r w:rsidR="007F615E" w:rsidRPr="004D01FD">
        <w:rPr>
          <w:rFonts w:ascii="Arial" w:hAnsi="Arial" w:cs="Arial"/>
        </w:rPr>
        <w:t>.</w:t>
      </w:r>
    </w:p>
    <w:p w:rsidR="00ED7198" w:rsidRPr="004D01FD" w:rsidRDefault="00ED7198" w:rsidP="00AA39D6">
      <w:pPr>
        <w:tabs>
          <w:tab w:val="left" w:pos="709"/>
        </w:tabs>
        <w:jc w:val="both"/>
        <w:rPr>
          <w:bCs/>
          <w:i/>
          <w:szCs w:val="22"/>
        </w:rPr>
      </w:pPr>
    </w:p>
    <w:p w:rsidR="00ED7198" w:rsidRPr="004D01FD" w:rsidRDefault="007F615E" w:rsidP="00AA39D6">
      <w:pPr>
        <w:tabs>
          <w:tab w:val="left" w:pos="709"/>
        </w:tabs>
        <w:jc w:val="both"/>
        <w:rPr>
          <w:bCs/>
          <w:i/>
          <w:szCs w:val="22"/>
        </w:rPr>
      </w:pPr>
      <w:r w:rsidRPr="004D01FD">
        <w:rPr>
          <w:i/>
        </w:rPr>
        <w:t>Activos financieros al valor razonable con cambios en resultados (ahorro o desahorro)</w:t>
      </w:r>
    </w:p>
    <w:p w:rsidR="00ED7198" w:rsidRPr="004D01FD" w:rsidRDefault="00AA39D6" w:rsidP="00AA39D6">
      <w:pPr>
        <w:pStyle w:val="ListParagraph"/>
        <w:numPr>
          <w:ilvl w:val="0"/>
          <w:numId w:val="17"/>
        </w:numPr>
        <w:tabs>
          <w:tab w:val="left" w:pos="709"/>
        </w:tabs>
        <w:ind w:left="0" w:firstLine="0"/>
        <w:jc w:val="both"/>
        <w:rPr>
          <w:rFonts w:ascii="Arial" w:hAnsi="Arial" w:cs="Arial"/>
          <w:sz w:val="22"/>
          <w:szCs w:val="22"/>
        </w:rPr>
      </w:pPr>
      <w:r w:rsidRPr="004D01FD">
        <w:rPr>
          <w:rFonts w:ascii="Arial" w:hAnsi="Arial" w:cs="Arial"/>
        </w:rPr>
        <w:tab/>
      </w:r>
      <w:r w:rsidR="00096A59" w:rsidRPr="004D01FD">
        <w:rPr>
          <w:rFonts w:ascii="Arial" w:hAnsi="Arial" w:cs="Arial"/>
          <w:sz w:val="22"/>
          <w:szCs w:val="22"/>
        </w:rPr>
        <w:t xml:space="preserve">Por “activos financieros al valor razonable </w:t>
      </w:r>
      <w:r w:rsidR="00CA54DF" w:rsidRPr="004D01FD">
        <w:rPr>
          <w:rFonts w:ascii="Arial" w:hAnsi="Arial" w:cs="Arial"/>
          <w:sz w:val="22"/>
          <w:szCs w:val="22"/>
        </w:rPr>
        <w:t xml:space="preserve">con cambios </w:t>
      </w:r>
      <w:r w:rsidR="00096A59" w:rsidRPr="004D01FD">
        <w:rPr>
          <w:rFonts w:ascii="Arial" w:hAnsi="Arial" w:cs="Arial"/>
          <w:sz w:val="22"/>
          <w:szCs w:val="22"/>
        </w:rPr>
        <w:t xml:space="preserve">en resultados (ahorro o desahorro) se entiende, entre otras cosas, activos financieros mantenidos para negociar y activos financieros reconocidos inicialmente como activos al valor razonable </w:t>
      </w:r>
      <w:r w:rsidR="00CA54DF" w:rsidRPr="004D01FD">
        <w:rPr>
          <w:rFonts w:ascii="Arial" w:hAnsi="Arial" w:cs="Arial"/>
          <w:sz w:val="22"/>
          <w:szCs w:val="22"/>
        </w:rPr>
        <w:t xml:space="preserve">con cambios </w:t>
      </w:r>
      <w:r w:rsidR="00096A59" w:rsidRPr="004D01FD">
        <w:rPr>
          <w:rFonts w:ascii="Arial" w:hAnsi="Arial" w:cs="Arial"/>
          <w:sz w:val="22"/>
          <w:szCs w:val="22"/>
        </w:rPr>
        <w:t>en resultados (ahorro o desahorro)</w:t>
      </w:r>
      <w:r w:rsidR="009C15EC" w:rsidRPr="004D01FD">
        <w:rPr>
          <w:rFonts w:ascii="Arial" w:hAnsi="Arial" w:cs="Arial"/>
          <w:sz w:val="22"/>
          <w:szCs w:val="22"/>
        </w:rPr>
        <w:t xml:space="preserve">.  </w:t>
      </w:r>
      <w:r w:rsidR="00096A59" w:rsidRPr="004D01FD">
        <w:rPr>
          <w:rFonts w:ascii="Arial" w:hAnsi="Arial" w:cs="Arial"/>
          <w:sz w:val="22"/>
          <w:szCs w:val="22"/>
        </w:rPr>
        <w:t>Se considera un activo financiero como mantenido para negociar si se ha adquirido con el objetivo de venderlo o volver a comprarlo en un futuro inmediato</w:t>
      </w:r>
      <w:r w:rsidR="009C15EC" w:rsidRPr="004D01FD">
        <w:rPr>
          <w:rFonts w:ascii="Arial" w:hAnsi="Arial" w:cs="Arial"/>
          <w:sz w:val="22"/>
          <w:szCs w:val="22"/>
        </w:rPr>
        <w:t xml:space="preserve">.  </w:t>
      </w:r>
      <w:r w:rsidR="00096A59" w:rsidRPr="004D01FD">
        <w:rPr>
          <w:rFonts w:ascii="Arial" w:hAnsi="Arial" w:cs="Arial"/>
          <w:sz w:val="22"/>
          <w:szCs w:val="22"/>
        </w:rPr>
        <w:t xml:space="preserve">Los activos financieros al valor razonable </w:t>
      </w:r>
      <w:r w:rsidR="00CA54DF" w:rsidRPr="004D01FD">
        <w:rPr>
          <w:rFonts w:ascii="Arial" w:hAnsi="Arial" w:cs="Arial"/>
          <w:sz w:val="22"/>
          <w:szCs w:val="22"/>
        </w:rPr>
        <w:t xml:space="preserve">con cambios </w:t>
      </w:r>
      <w:r w:rsidR="00096A59" w:rsidRPr="004D01FD">
        <w:rPr>
          <w:rFonts w:ascii="Arial" w:hAnsi="Arial" w:cs="Arial"/>
          <w:sz w:val="22"/>
          <w:szCs w:val="22"/>
        </w:rPr>
        <w:t>en resultados (ahorro o desahorro) se reflejan en el estado de la situación fi</w:t>
      </w:r>
      <w:r w:rsidR="00534F2A" w:rsidRPr="004D01FD">
        <w:rPr>
          <w:rFonts w:ascii="Arial" w:hAnsi="Arial" w:cs="Arial"/>
          <w:sz w:val="22"/>
          <w:szCs w:val="22"/>
        </w:rPr>
        <w:t xml:space="preserve">nanciera al valor razonable, para lo cual se utiliza la imputación de </w:t>
      </w:r>
      <w:r w:rsidR="00096A59" w:rsidRPr="004D01FD">
        <w:rPr>
          <w:rFonts w:ascii="Arial" w:hAnsi="Arial" w:cs="Arial"/>
          <w:sz w:val="22"/>
          <w:szCs w:val="22"/>
        </w:rPr>
        <w:t>ahorro</w:t>
      </w:r>
      <w:r w:rsidR="00534F2A" w:rsidRPr="004D01FD">
        <w:rPr>
          <w:rFonts w:ascii="Arial" w:hAnsi="Arial" w:cs="Arial"/>
          <w:sz w:val="22"/>
          <w:szCs w:val="22"/>
        </w:rPr>
        <w:t>s</w:t>
      </w:r>
      <w:r w:rsidR="00096A59" w:rsidRPr="004D01FD">
        <w:rPr>
          <w:rFonts w:ascii="Arial" w:hAnsi="Arial" w:cs="Arial"/>
          <w:sz w:val="22"/>
          <w:szCs w:val="22"/>
        </w:rPr>
        <w:t xml:space="preserve"> o desahorro</w:t>
      </w:r>
      <w:r w:rsidR="00534F2A" w:rsidRPr="004D01FD">
        <w:rPr>
          <w:rFonts w:ascii="Arial" w:hAnsi="Arial" w:cs="Arial"/>
          <w:sz w:val="22"/>
          <w:szCs w:val="22"/>
        </w:rPr>
        <w:t>s (superávits o déficits)</w:t>
      </w:r>
      <w:r w:rsidR="00096A59" w:rsidRPr="004D01FD">
        <w:rPr>
          <w:rFonts w:ascii="Arial" w:hAnsi="Arial" w:cs="Arial"/>
          <w:sz w:val="22"/>
          <w:szCs w:val="22"/>
        </w:rPr>
        <w:t>.</w:t>
      </w:r>
    </w:p>
    <w:p w:rsidR="00ED7198" w:rsidRPr="004D01FD" w:rsidRDefault="00ED7198" w:rsidP="00AA39D6">
      <w:pPr>
        <w:tabs>
          <w:tab w:val="left" w:pos="709"/>
        </w:tabs>
        <w:jc w:val="both"/>
        <w:rPr>
          <w:i/>
          <w:iCs/>
          <w:szCs w:val="22"/>
        </w:rPr>
      </w:pPr>
    </w:p>
    <w:p w:rsidR="00ED7198" w:rsidRPr="004D01FD" w:rsidRDefault="007F615E" w:rsidP="00AA39D6">
      <w:pPr>
        <w:tabs>
          <w:tab w:val="left" w:pos="709"/>
        </w:tabs>
        <w:jc w:val="both"/>
        <w:rPr>
          <w:bCs/>
          <w:i/>
          <w:szCs w:val="22"/>
        </w:rPr>
      </w:pPr>
      <w:r w:rsidRPr="004D01FD">
        <w:rPr>
          <w:i/>
        </w:rPr>
        <w:t>Préstamos y cuentas por cobrar</w:t>
      </w:r>
    </w:p>
    <w:p w:rsidR="00ED7198" w:rsidRPr="004D01FD" w:rsidRDefault="00AA39D6" w:rsidP="00AA39D6">
      <w:pPr>
        <w:pStyle w:val="ListParagraph"/>
        <w:numPr>
          <w:ilvl w:val="0"/>
          <w:numId w:val="17"/>
        </w:numPr>
        <w:tabs>
          <w:tab w:val="left" w:pos="709"/>
        </w:tabs>
        <w:ind w:left="0" w:firstLine="0"/>
        <w:jc w:val="both"/>
        <w:rPr>
          <w:rFonts w:ascii="Arial" w:hAnsi="Arial" w:cs="Arial"/>
          <w:sz w:val="22"/>
          <w:szCs w:val="22"/>
        </w:rPr>
      </w:pPr>
      <w:r w:rsidRPr="004D01FD">
        <w:rPr>
          <w:rFonts w:ascii="Arial" w:hAnsi="Arial" w:cs="Arial"/>
        </w:rPr>
        <w:tab/>
      </w:r>
      <w:r w:rsidR="007F615E" w:rsidRPr="004D01FD">
        <w:rPr>
          <w:rFonts w:ascii="Arial" w:hAnsi="Arial" w:cs="Arial"/>
          <w:sz w:val="22"/>
          <w:szCs w:val="22"/>
        </w:rPr>
        <w:t>Los préstamos y cuentas por cobrar son activos financieros no derivados cuyos cobros son fijos o determinables y no se negocian en un mercado activo</w:t>
      </w:r>
      <w:r w:rsidR="009C15EC" w:rsidRPr="004D01FD">
        <w:rPr>
          <w:rFonts w:ascii="Arial" w:hAnsi="Arial" w:cs="Arial"/>
          <w:sz w:val="22"/>
          <w:szCs w:val="22"/>
        </w:rPr>
        <w:t xml:space="preserve">.  </w:t>
      </w:r>
      <w:r w:rsidR="00534F2A" w:rsidRPr="004D01FD">
        <w:rPr>
          <w:rFonts w:ascii="Arial" w:hAnsi="Arial" w:cs="Arial"/>
          <w:sz w:val="22"/>
          <w:szCs w:val="22"/>
        </w:rPr>
        <w:t>Tras la valoración</w:t>
      </w:r>
      <w:r w:rsidR="007F615E" w:rsidRPr="004D01FD">
        <w:rPr>
          <w:rFonts w:ascii="Arial" w:hAnsi="Arial" w:cs="Arial"/>
          <w:sz w:val="22"/>
          <w:szCs w:val="22"/>
        </w:rPr>
        <w:t xml:space="preserve"> inicial, dichos</w:t>
      </w:r>
      <w:r w:rsidR="00534F2A" w:rsidRPr="004D01FD">
        <w:rPr>
          <w:rFonts w:ascii="Arial" w:hAnsi="Arial" w:cs="Arial"/>
          <w:sz w:val="22"/>
          <w:szCs w:val="22"/>
        </w:rPr>
        <w:t xml:space="preserve"> activos financieros se valoran</w:t>
      </w:r>
      <w:r w:rsidR="007F615E" w:rsidRPr="004D01FD">
        <w:rPr>
          <w:rFonts w:ascii="Arial" w:hAnsi="Arial" w:cs="Arial"/>
          <w:sz w:val="22"/>
          <w:szCs w:val="22"/>
        </w:rPr>
        <w:t xml:space="preserve"> al costo amortizado utilizando el método del tipo de interés efectivo</w:t>
      </w:r>
      <w:r w:rsidR="005D5482" w:rsidRPr="004D01FD">
        <w:rPr>
          <w:rFonts w:ascii="Arial" w:hAnsi="Arial" w:cs="Arial"/>
          <w:sz w:val="22"/>
          <w:szCs w:val="22"/>
        </w:rPr>
        <w:t xml:space="preserve"> menos el deterioro del valor</w:t>
      </w:r>
      <w:r w:rsidR="009C15EC" w:rsidRPr="004D01FD">
        <w:rPr>
          <w:rFonts w:ascii="Arial" w:hAnsi="Arial" w:cs="Arial"/>
          <w:sz w:val="22"/>
          <w:szCs w:val="22"/>
        </w:rPr>
        <w:t xml:space="preserve">.  </w:t>
      </w:r>
      <w:r w:rsidR="007F615E" w:rsidRPr="004D01FD">
        <w:rPr>
          <w:rFonts w:ascii="Arial" w:hAnsi="Arial" w:cs="Arial"/>
          <w:sz w:val="22"/>
          <w:szCs w:val="22"/>
        </w:rPr>
        <w:t>El costo amortizado se calcula teniendo en cuenta todo descuento o prima respecto de la adquisición y las tasas o costos que forman parte integrante</w:t>
      </w:r>
      <w:r w:rsidR="005D5482" w:rsidRPr="004D01FD">
        <w:rPr>
          <w:rFonts w:ascii="Arial" w:hAnsi="Arial" w:cs="Arial"/>
          <w:sz w:val="22"/>
          <w:szCs w:val="22"/>
        </w:rPr>
        <w:t xml:space="preserve"> del tipo de interés efectivo</w:t>
      </w:r>
      <w:r w:rsidR="009C15EC" w:rsidRPr="004D01FD">
        <w:rPr>
          <w:rFonts w:ascii="Arial" w:hAnsi="Arial" w:cs="Arial"/>
          <w:sz w:val="22"/>
          <w:szCs w:val="22"/>
        </w:rPr>
        <w:t xml:space="preserve">.  </w:t>
      </w:r>
      <w:r w:rsidR="007F615E" w:rsidRPr="004D01FD">
        <w:rPr>
          <w:rFonts w:ascii="Arial" w:hAnsi="Arial" w:cs="Arial"/>
          <w:sz w:val="22"/>
          <w:szCs w:val="22"/>
        </w:rPr>
        <w:t>Toda pérdida resultante del dete</w:t>
      </w:r>
      <w:r w:rsidR="00F55630" w:rsidRPr="004D01FD">
        <w:rPr>
          <w:rFonts w:ascii="Arial" w:hAnsi="Arial" w:cs="Arial"/>
          <w:sz w:val="22"/>
          <w:szCs w:val="22"/>
        </w:rPr>
        <w:t>rioro del valor se consigna como ahorros o desahorros</w:t>
      </w:r>
      <w:r w:rsidR="009C15EC" w:rsidRPr="004D01FD">
        <w:rPr>
          <w:rFonts w:ascii="Arial" w:hAnsi="Arial" w:cs="Arial"/>
          <w:sz w:val="22"/>
          <w:szCs w:val="22"/>
        </w:rPr>
        <w:t xml:space="preserve">.  </w:t>
      </w:r>
    </w:p>
    <w:p w:rsidR="00ED7198" w:rsidRPr="004D01FD" w:rsidRDefault="00ED7198" w:rsidP="00AA39D6">
      <w:pPr>
        <w:tabs>
          <w:tab w:val="left" w:pos="709"/>
        </w:tabs>
        <w:jc w:val="both"/>
        <w:rPr>
          <w:szCs w:val="22"/>
        </w:rPr>
      </w:pPr>
    </w:p>
    <w:p w:rsidR="00D4783A" w:rsidRPr="004D01FD" w:rsidRDefault="00D4783A" w:rsidP="00AA39D6">
      <w:pPr>
        <w:tabs>
          <w:tab w:val="left" w:pos="709"/>
        </w:tabs>
      </w:pPr>
      <w:r w:rsidRPr="004D01FD">
        <w:br w:type="page"/>
      </w:r>
    </w:p>
    <w:p w:rsidR="00ED7198" w:rsidRPr="004D01FD" w:rsidRDefault="007F615E" w:rsidP="00AA39D6">
      <w:pPr>
        <w:tabs>
          <w:tab w:val="left" w:pos="709"/>
        </w:tabs>
        <w:jc w:val="both"/>
        <w:rPr>
          <w:bCs/>
          <w:szCs w:val="22"/>
        </w:rPr>
      </w:pPr>
      <w:r w:rsidRPr="004D01FD">
        <w:lastRenderedPageBreak/>
        <w:t>Baja en cuentas:</w:t>
      </w:r>
    </w:p>
    <w:p w:rsidR="00ED7198" w:rsidRPr="004D01FD" w:rsidRDefault="00AA39D6" w:rsidP="00AA39D6">
      <w:pPr>
        <w:pStyle w:val="ListParagraph"/>
        <w:numPr>
          <w:ilvl w:val="0"/>
          <w:numId w:val="17"/>
        </w:numPr>
        <w:tabs>
          <w:tab w:val="left" w:pos="709"/>
        </w:tabs>
        <w:ind w:left="0" w:firstLine="0"/>
        <w:jc w:val="both"/>
        <w:rPr>
          <w:rFonts w:ascii="Arial" w:hAnsi="Arial" w:cs="Arial"/>
          <w:sz w:val="22"/>
          <w:szCs w:val="22"/>
        </w:rPr>
      </w:pPr>
      <w:r w:rsidRPr="004D01FD">
        <w:rPr>
          <w:rFonts w:ascii="Arial" w:hAnsi="Arial" w:cs="Arial"/>
        </w:rPr>
        <w:tab/>
      </w:r>
      <w:r w:rsidR="00F55630" w:rsidRPr="004D01FD">
        <w:rPr>
          <w:rFonts w:ascii="Arial" w:hAnsi="Arial" w:cs="Arial"/>
          <w:sz w:val="22"/>
          <w:szCs w:val="22"/>
        </w:rPr>
        <w:t>La Organización procede a dar de baja en cuentas</w:t>
      </w:r>
      <w:r w:rsidR="007F615E" w:rsidRPr="004D01FD">
        <w:rPr>
          <w:rFonts w:ascii="Arial" w:hAnsi="Arial" w:cs="Arial"/>
          <w:sz w:val="22"/>
          <w:szCs w:val="22"/>
        </w:rPr>
        <w:t xml:space="preserve"> un activo financiero o, si procede, una parte de un activo financiero o </w:t>
      </w:r>
      <w:r w:rsidR="00F55630" w:rsidRPr="004D01FD">
        <w:rPr>
          <w:rFonts w:ascii="Arial" w:hAnsi="Arial" w:cs="Arial"/>
          <w:sz w:val="22"/>
          <w:szCs w:val="22"/>
        </w:rPr>
        <w:t xml:space="preserve">una </w:t>
      </w:r>
      <w:r w:rsidR="007F615E" w:rsidRPr="004D01FD">
        <w:rPr>
          <w:rFonts w:ascii="Arial" w:hAnsi="Arial" w:cs="Arial"/>
          <w:sz w:val="22"/>
          <w:szCs w:val="22"/>
        </w:rPr>
        <w:t>parte de un grupo de activos financieros similares si ha expirado o se ha renunciado al derecho a recibir flujos de efectivo.</w:t>
      </w:r>
    </w:p>
    <w:p w:rsidR="00ED7198" w:rsidRPr="004D01FD" w:rsidRDefault="00ED7198" w:rsidP="00AA39D6">
      <w:pPr>
        <w:tabs>
          <w:tab w:val="left" w:pos="709"/>
        </w:tabs>
        <w:jc w:val="both"/>
        <w:rPr>
          <w:bCs/>
          <w:szCs w:val="22"/>
        </w:rPr>
      </w:pPr>
    </w:p>
    <w:p w:rsidR="00ED7198" w:rsidRPr="004D01FD" w:rsidRDefault="007F615E" w:rsidP="00AA39D6">
      <w:pPr>
        <w:tabs>
          <w:tab w:val="left" w:pos="709"/>
        </w:tabs>
        <w:jc w:val="both"/>
        <w:rPr>
          <w:szCs w:val="22"/>
        </w:rPr>
      </w:pPr>
      <w:r w:rsidRPr="004D01FD">
        <w:t>Deterioro del valor de activos financieros:</w:t>
      </w:r>
    </w:p>
    <w:p w:rsidR="00ED7198" w:rsidRPr="004D01FD" w:rsidRDefault="008715E1" w:rsidP="00AA39D6">
      <w:pPr>
        <w:tabs>
          <w:tab w:val="left" w:pos="709"/>
        </w:tabs>
        <w:jc w:val="both"/>
        <w:rPr>
          <w:i/>
          <w:iCs/>
          <w:szCs w:val="22"/>
        </w:rPr>
      </w:pPr>
      <w:r w:rsidRPr="004D01FD">
        <w:t>2.34.</w:t>
      </w:r>
      <w:r w:rsidR="00AA39D6" w:rsidRPr="004D01FD">
        <w:tab/>
      </w:r>
      <w:r w:rsidR="007F615E" w:rsidRPr="004D01FD">
        <w:t xml:space="preserve">Incumbe a la Organización evaluar, </w:t>
      </w:r>
      <w:r w:rsidR="00F55630" w:rsidRPr="004D01FD">
        <w:t>en cada período objeto de presentación de estados financieros</w:t>
      </w:r>
      <w:r w:rsidR="007F615E" w:rsidRPr="004D01FD">
        <w:t>, si existen pruebas objetivas de deterioro de un activo financiero o grupo de activos financieros</w:t>
      </w:r>
      <w:r w:rsidR="009C15EC" w:rsidRPr="004D01FD">
        <w:t xml:space="preserve">.  </w:t>
      </w:r>
      <w:r w:rsidR="007F615E" w:rsidRPr="004D01FD">
        <w:t>Se considera que se ha producido un deterioro del valor de un activo financiero o un grupo de activos financieros si, y solo si, existen pruebas objetivas de deterioro como consecuencia de uno o más sucesos que hayan ocurrido después del reconocimiento inicial del activo (“evento que causa la pérdida”) y ese suceso causante de la pérdida tiene un impacto sobre los flujos de efectivo futuros estimados del activo financiero o del grupo de activos financieros que pueda ser estimado con fiabilidad</w:t>
      </w:r>
      <w:r w:rsidR="009C15EC" w:rsidRPr="004D01FD">
        <w:t xml:space="preserve">.  </w:t>
      </w:r>
    </w:p>
    <w:p w:rsidR="00ED7198" w:rsidRPr="004D01FD" w:rsidRDefault="00ED7198" w:rsidP="00AA39D6">
      <w:pPr>
        <w:tabs>
          <w:tab w:val="left" w:pos="709"/>
        </w:tabs>
        <w:jc w:val="both"/>
        <w:rPr>
          <w:b/>
          <w:bCs/>
          <w:szCs w:val="22"/>
        </w:rPr>
      </w:pPr>
    </w:p>
    <w:p w:rsidR="00ED7198" w:rsidRPr="004D01FD" w:rsidRDefault="007F615E" w:rsidP="00AA39D6">
      <w:pPr>
        <w:tabs>
          <w:tab w:val="left" w:pos="709"/>
        </w:tabs>
        <w:rPr>
          <w:b/>
          <w:bCs/>
          <w:i/>
          <w:szCs w:val="22"/>
        </w:rPr>
      </w:pPr>
      <w:r w:rsidRPr="004D01FD">
        <w:rPr>
          <w:b/>
          <w:i/>
        </w:rPr>
        <w:t>Pasivos financieros</w:t>
      </w:r>
    </w:p>
    <w:p w:rsidR="00ED7198" w:rsidRPr="004D01FD" w:rsidRDefault="00ED7198" w:rsidP="00AA39D6">
      <w:pPr>
        <w:tabs>
          <w:tab w:val="left" w:pos="709"/>
        </w:tabs>
        <w:rPr>
          <w:b/>
          <w:bCs/>
          <w:szCs w:val="22"/>
        </w:rPr>
      </w:pPr>
    </w:p>
    <w:p w:rsidR="00ED7198" w:rsidRPr="004D01FD" w:rsidRDefault="00AA39D6" w:rsidP="00AA39D6">
      <w:pPr>
        <w:tabs>
          <w:tab w:val="left" w:pos="709"/>
        </w:tabs>
        <w:rPr>
          <w:bCs/>
          <w:szCs w:val="22"/>
        </w:rPr>
      </w:pPr>
      <w:r w:rsidRPr="004D01FD">
        <w:t>2.35.</w:t>
      </w:r>
      <w:r w:rsidRPr="004D01FD">
        <w:tab/>
      </w:r>
      <w:r w:rsidR="00F55630" w:rsidRPr="004D01FD">
        <w:t>Reconocimiento y valoración</w:t>
      </w:r>
      <w:r w:rsidR="007F615E" w:rsidRPr="004D01FD">
        <w:t xml:space="preserve"> iniciales:</w:t>
      </w:r>
    </w:p>
    <w:p w:rsidR="00ED7198" w:rsidRPr="004D01FD" w:rsidRDefault="00F55630" w:rsidP="00AA39D6">
      <w:pPr>
        <w:tabs>
          <w:tab w:val="left" w:pos="709"/>
        </w:tabs>
        <w:jc w:val="both"/>
        <w:rPr>
          <w:szCs w:val="22"/>
        </w:rPr>
      </w:pPr>
      <w:r w:rsidRPr="004D01FD">
        <w:t xml:space="preserve">Los pasivos financieros que recoge la Norma IPSAS 29 han de clasificarse como </w:t>
      </w:r>
      <w:r w:rsidR="007F615E" w:rsidRPr="004D01FD">
        <w:t>pas</w:t>
      </w:r>
      <w:r w:rsidRPr="004D01FD">
        <w:t>ivos financieros</w:t>
      </w:r>
      <w:r w:rsidR="007F615E" w:rsidRPr="004D01FD">
        <w:t xml:space="preserve"> </w:t>
      </w:r>
      <w:r w:rsidRPr="004D01FD">
        <w:rPr>
          <w:szCs w:val="22"/>
        </w:rPr>
        <w:t>al valor razonable con cambios en resultados (ahorro o desahorro)</w:t>
      </w:r>
      <w:r w:rsidRPr="004D01FD">
        <w:t xml:space="preserve"> </w:t>
      </w:r>
      <w:r w:rsidR="007F615E" w:rsidRPr="004D01FD">
        <w:t xml:space="preserve">o </w:t>
      </w:r>
      <w:r w:rsidRPr="004D01FD">
        <w:t xml:space="preserve">como </w:t>
      </w:r>
      <w:r w:rsidR="007F615E" w:rsidRPr="004D01FD">
        <w:t>préstamos y empréstitos, según proceda</w:t>
      </w:r>
      <w:r w:rsidR="009C15EC" w:rsidRPr="004D01FD">
        <w:t xml:space="preserve">.  </w:t>
      </w:r>
      <w:r w:rsidR="007F615E" w:rsidRPr="004D01FD">
        <w:t>La Organización clasifica sus pasivos financieros en el reconocimiento inicial</w:t>
      </w:r>
      <w:r w:rsidR="009C15EC" w:rsidRPr="004D01FD">
        <w:t xml:space="preserve">.  </w:t>
      </w:r>
      <w:r w:rsidR="007F615E" w:rsidRPr="004D01FD">
        <w:t xml:space="preserve">Todos los pasivos financieros </w:t>
      </w:r>
      <w:r w:rsidRPr="004D01FD">
        <w:t xml:space="preserve">se valoran inicialmente a su </w:t>
      </w:r>
      <w:r w:rsidR="007F615E" w:rsidRPr="004D01FD">
        <w:t>valor raz</w:t>
      </w:r>
      <w:r w:rsidRPr="004D01FD">
        <w:t xml:space="preserve">onable </w:t>
      </w:r>
      <w:r w:rsidR="007F615E" w:rsidRPr="004D01FD">
        <w:t>y</w:t>
      </w:r>
      <w:r w:rsidRPr="004D01FD">
        <w:t>,</w:t>
      </w:r>
      <w:r w:rsidR="007F615E" w:rsidRPr="004D01FD">
        <w:t xml:space="preserve"> en el caso de</w:t>
      </w:r>
      <w:r w:rsidRPr="004D01FD">
        <w:t xml:space="preserve"> los</w:t>
      </w:r>
      <w:r w:rsidR="007F615E" w:rsidRPr="004D01FD">
        <w:t xml:space="preserve"> préstamos y empréstitos, </w:t>
      </w:r>
      <w:r w:rsidRPr="004D01FD">
        <w:t xml:space="preserve">a ese valor se añaden </w:t>
      </w:r>
      <w:r w:rsidR="007F615E" w:rsidRPr="004D01FD">
        <w:t>los costos de transacción directamente atribuibles</w:t>
      </w:r>
      <w:r w:rsidR="009C15EC" w:rsidRPr="004D01FD">
        <w:t xml:space="preserve">.  </w:t>
      </w:r>
      <w:r w:rsidR="007F615E" w:rsidRPr="004D01FD">
        <w:t>Los pasivos financieros de la Orga</w:t>
      </w:r>
      <w:r w:rsidRPr="004D01FD">
        <w:t>nización incluyen las deudas</w:t>
      </w:r>
      <w:r w:rsidR="007F615E" w:rsidRPr="004D01FD">
        <w:t xml:space="preserve"> comerciales y otras cuentas por pagar</w:t>
      </w:r>
      <w:r w:rsidRPr="004D01FD">
        <w:t>,</w:t>
      </w:r>
      <w:r w:rsidR="007F615E" w:rsidRPr="004D01FD">
        <w:t xml:space="preserve"> y préstamos y empréstitos.</w:t>
      </w:r>
    </w:p>
    <w:p w:rsidR="00ED7198" w:rsidRPr="004D01FD" w:rsidRDefault="00ED7198" w:rsidP="00AA39D6">
      <w:pPr>
        <w:tabs>
          <w:tab w:val="left" w:pos="709"/>
        </w:tabs>
        <w:jc w:val="both"/>
        <w:rPr>
          <w:b/>
          <w:bCs/>
          <w:szCs w:val="22"/>
        </w:rPr>
      </w:pPr>
    </w:p>
    <w:p w:rsidR="00ED7198" w:rsidRPr="004D01FD" w:rsidRDefault="00AA39D6" w:rsidP="00AA39D6">
      <w:pPr>
        <w:tabs>
          <w:tab w:val="left" w:pos="709"/>
        </w:tabs>
        <w:jc w:val="both"/>
        <w:rPr>
          <w:bCs/>
          <w:szCs w:val="22"/>
        </w:rPr>
      </w:pPr>
      <w:r w:rsidRPr="004D01FD">
        <w:t>2.36.</w:t>
      </w:r>
      <w:r w:rsidRPr="004D01FD">
        <w:tab/>
      </w:r>
      <w:r w:rsidR="00F55630" w:rsidRPr="004D01FD">
        <w:t>Valoración</w:t>
      </w:r>
      <w:r w:rsidR="007F615E" w:rsidRPr="004D01FD">
        <w:t xml:space="preserve"> posterior:</w:t>
      </w:r>
    </w:p>
    <w:p w:rsidR="00ED7198" w:rsidRPr="004D01FD" w:rsidRDefault="007F615E" w:rsidP="00AA39D6">
      <w:pPr>
        <w:tabs>
          <w:tab w:val="left" w:pos="709"/>
        </w:tabs>
        <w:jc w:val="both"/>
        <w:rPr>
          <w:szCs w:val="22"/>
        </w:rPr>
      </w:pPr>
      <w:r w:rsidRPr="004D01FD">
        <w:t>La medición de los pasivos financieros depende de su clasificación.</w:t>
      </w:r>
    </w:p>
    <w:p w:rsidR="00ED7198" w:rsidRPr="004D01FD" w:rsidRDefault="00ED7198" w:rsidP="00AA39D6">
      <w:pPr>
        <w:tabs>
          <w:tab w:val="left" w:pos="709"/>
        </w:tabs>
        <w:jc w:val="both"/>
        <w:rPr>
          <w:b/>
          <w:bCs/>
          <w:szCs w:val="22"/>
        </w:rPr>
      </w:pPr>
    </w:p>
    <w:p w:rsidR="00ED7198" w:rsidRPr="004D01FD" w:rsidRDefault="007F615E" w:rsidP="00AA39D6">
      <w:pPr>
        <w:tabs>
          <w:tab w:val="left" w:pos="709"/>
        </w:tabs>
        <w:jc w:val="both"/>
        <w:rPr>
          <w:bCs/>
          <w:i/>
          <w:szCs w:val="22"/>
        </w:rPr>
      </w:pPr>
      <w:r w:rsidRPr="004D01FD">
        <w:rPr>
          <w:i/>
        </w:rPr>
        <w:t>Pasivos financieros al valor razonable con cambios en resultados (ahorro o desahorro)</w:t>
      </w:r>
    </w:p>
    <w:p w:rsidR="00ED7198" w:rsidRPr="004D01FD" w:rsidRDefault="008715E1" w:rsidP="00AA39D6">
      <w:pPr>
        <w:tabs>
          <w:tab w:val="left" w:pos="709"/>
        </w:tabs>
        <w:jc w:val="both"/>
        <w:rPr>
          <w:szCs w:val="22"/>
        </w:rPr>
      </w:pPr>
      <w:r w:rsidRPr="004D01FD">
        <w:t>2.37.</w:t>
      </w:r>
      <w:r w:rsidR="00AA39D6" w:rsidRPr="004D01FD">
        <w:tab/>
      </w:r>
      <w:r w:rsidR="007F615E" w:rsidRPr="004D01FD">
        <w:t xml:space="preserve">Por “pasivos financieros al valor razonable con cambios en resultados (ahorro o desahorro)” se entiende, entre otras cosas, pasivos financieros mantenidos con fines de negociación y pasivos financieros reconocidos inicialmente como pasivos al valor razonable </w:t>
      </w:r>
      <w:r w:rsidR="00CA54DF" w:rsidRPr="004D01FD">
        <w:t xml:space="preserve">con cambios </w:t>
      </w:r>
      <w:r w:rsidR="007F615E" w:rsidRPr="004D01FD">
        <w:t>en resultados (ahorro o desahorro)</w:t>
      </w:r>
      <w:r w:rsidR="009C15EC" w:rsidRPr="004D01FD">
        <w:t xml:space="preserve">.  </w:t>
      </w:r>
      <w:r w:rsidR="007F615E" w:rsidRPr="004D01FD">
        <w:t>Se considera que un pasivo financiero se m</w:t>
      </w:r>
      <w:r w:rsidR="00CA54DF" w:rsidRPr="004D01FD">
        <w:t>antiene para negociar</w:t>
      </w:r>
      <w:r w:rsidR="007F615E" w:rsidRPr="004D01FD">
        <w:t xml:space="preserve"> si se ha adquirido con el objetivo de venderlo en un futuro inmediato</w:t>
      </w:r>
      <w:r w:rsidR="009C15EC" w:rsidRPr="004D01FD">
        <w:t xml:space="preserve">.  </w:t>
      </w:r>
      <w:r w:rsidR="007F615E" w:rsidRPr="004D01FD">
        <w:t>L</w:t>
      </w:r>
      <w:r w:rsidR="00D27B0F" w:rsidRPr="004D01FD">
        <w:t>as ganancias o pérdidas generadas por</w:t>
      </w:r>
      <w:r w:rsidR="00CA54DF" w:rsidRPr="004D01FD">
        <w:t xml:space="preserve"> pasivos mantenidos p</w:t>
      </w:r>
      <w:r w:rsidR="00D27B0F" w:rsidRPr="004D01FD">
        <w:t xml:space="preserve">ara negociar se reconocen como </w:t>
      </w:r>
      <w:r w:rsidR="007F615E" w:rsidRPr="004D01FD">
        <w:t>ahorro</w:t>
      </w:r>
      <w:r w:rsidR="00D27B0F" w:rsidRPr="004D01FD">
        <w:t>s o desahorros</w:t>
      </w:r>
      <w:r w:rsidR="007F615E" w:rsidRPr="004D01FD">
        <w:t>.</w:t>
      </w:r>
    </w:p>
    <w:p w:rsidR="00ED7198" w:rsidRPr="004D01FD" w:rsidRDefault="00ED7198" w:rsidP="00AA39D6">
      <w:pPr>
        <w:pStyle w:val="Style3"/>
        <w:tabs>
          <w:tab w:val="left" w:pos="709"/>
        </w:tabs>
        <w:spacing w:after="0"/>
        <w:rPr>
          <w:rFonts w:cs="Arial"/>
          <w:szCs w:val="22"/>
        </w:rPr>
      </w:pPr>
    </w:p>
    <w:p w:rsidR="00ED7198" w:rsidRPr="004D01FD" w:rsidRDefault="007F615E" w:rsidP="00AA39D6">
      <w:pPr>
        <w:keepNext/>
        <w:tabs>
          <w:tab w:val="left" w:pos="709"/>
        </w:tabs>
        <w:jc w:val="both"/>
        <w:rPr>
          <w:i/>
        </w:rPr>
      </w:pPr>
      <w:r w:rsidRPr="004D01FD">
        <w:rPr>
          <w:i/>
        </w:rPr>
        <w:t>Préstamos y empréstitos</w:t>
      </w:r>
    </w:p>
    <w:p w:rsidR="00ED7198" w:rsidRPr="004D01FD" w:rsidRDefault="008715E1" w:rsidP="00AA39D6">
      <w:pPr>
        <w:keepNext/>
        <w:tabs>
          <w:tab w:val="left" w:pos="709"/>
        </w:tabs>
        <w:jc w:val="both"/>
        <w:rPr>
          <w:szCs w:val="22"/>
        </w:rPr>
      </w:pPr>
      <w:r w:rsidRPr="004D01FD">
        <w:t>2.38.</w:t>
      </w:r>
      <w:r w:rsidR="00AA39D6" w:rsidRPr="004D01FD">
        <w:tab/>
      </w:r>
      <w:r w:rsidR="007F615E" w:rsidRPr="004D01FD">
        <w:t>Tras el reconocimiento inicial, los pré</w:t>
      </w:r>
      <w:r w:rsidR="00D27B0F" w:rsidRPr="004D01FD">
        <w:t>stamos y empréstitos se valoran</w:t>
      </w:r>
      <w:r w:rsidR="007F615E" w:rsidRPr="004D01FD">
        <w:t xml:space="preserve"> al costo amortizado utilizando el método del tipo de interés efectivo</w:t>
      </w:r>
      <w:r w:rsidR="009C15EC" w:rsidRPr="004D01FD">
        <w:t xml:space="preserve">.  </w:t>
      </w:r>
      <w:r w:rsidR="007F615E" w:rsidRPr="004D01FD">
        <w:t>Las gananci</w:t>
      </w:r>
      <w:r w:rsidR="00CA54DF" w:rsidRPr="004D01FD">
        <w:t>a</w:t>
      </w:r>
      <w:r w:rsidR="00D27B0F" w:rsidRPr="004D01FD">
        <w:t xml:space="preserve">s y pérdidas se reconocen como </w:t>
      </w:r>
      <w:r w:rsidR="007F615E" w:rsidRPr="004D01FD">
        <w:t>ahorro</w:t>
      </w:r>
      <w:r w:rsidR="00D27B0F" w:rsidRPr="004D01FD">
        <w:t>s o desahorros cuando</w:t>
      </w:r>
      <w:r w:rsidR="007F615E" w:rsidRPr="004D01FD">
        <w:t xml:space="preserve"> los pasivos se dan de baja en cuentas</w:t>
      </w:r>
      <w:r w:rsidRPr="004D01FD">
        <w:t>,</w:t>
      </w:r>
      <w:r w:rsidR="007F615E" w:rsidRPr="004D01FD">
        <w:t xml:space="preserve"> así como mediante el proceso de amortización</w:t>
      </w:r>
      <w:r w:rsidR="009C15EC" w:rsidRPr="004D01FD">
        <w:t xml:space="preserve">.  </w:t>
      </w:r>
      <w:r w:rsidR="007F615E" w:rsidRPr="004D01FD">
        <w:t>El costo amortizado se calcula teniendo en cuenta todo descuento o prima respecto de la adquisición y las tasas o costos que forman parte integrante del tipo de interés efectivo.</w:t>
      </w:r>
    </w:p>
    <w:p w:rsidR="00ED7198" w:rsidRPr="004D01FD" w:rsidRDefault="00ED7198" w:rsidP="00AA39D6">
      <w:pPr>
        <w:tabs>
          <w:tab w:val="left" w:pos="709"/>
        </w:tabs>
        <w:jc w:val="both"/>
        <w:rPr>
          <w:b/>
          <w:bCs/>
          <w:szCs w:val="22"/>
        </w:rPr>
      </w:pPr>
    </w:p>
    <w:p w:rsidR="00ED7198" w:rsidRPr="004D01FD" w:rsidRDefault="00AA39D6" w:rsidP="00AA39D6">
      <w:pPr>
        <w:tabs>
          <w:tab w:val="left" w:pos="709"/>
        </w:tabs>
        <w:jc w:val="both"/>
        <w:rPr>
          <w:bCs/>
          <w:szCs w:val="22"/>
        </w:rPr>
      </w:pPr>
      <w:r w:rsidRPr="004D01FD">
        <w:t>2.39.</w:t>
      </w:r>
      <w:r w:rsidRPr="004D01FD">
        <w:tab/>
      </w:r>
      <w:r w:rsidR="007F615E" w:rsidRPr="004D01FD">
        <w:t>Baja en cuentas:</w:t>
      </w:r>
    </w:p>
    <w:p w:rsidR="00ED7198" w:rsidRPr="004D01FD" w:rsidRDefault="007F615E" w:rsidP="00AA39D6">
      <w:pPr>
        <w:tabs>
          <w:tab w:val="left" w:pos="709"/>
        </w:tabs>
        <w:jc w:val="both"/>
        <w:rPr>
          <w:i/>
          <w:iCs/>
          <w:szCs w:val="22"/>
        </w:rPr>
      </w:pPr>
      <w:r w:rsidRPr="004D01FD">
        <w:t>Un pasivo financiero se da de baja en cuentas cuando la obligación especificada en el contrato ha sido liquidada, cancelada o ha expirado</w:t>
      </w:r>
      <w:r w:rsidR="009C15EC" w:rsidRPr="004D01FD">
        <w:t xml:space="preserve">.  </w:t>
      </w:r>
      <w:r w:rsidRPr="004D01FD">
        <w:t>Cuando un pasivo financiero existente es remplazado por otro del mismo prestamista sobre la base de condiciones considerablemente diferentes o cuando las condiciones de un pasivo existente sean objeto de modificación sustancial, dicho intercambio o</w:t>
      </w:r>
      <w:r w:rsidR="007E36F0" w:rsidRPr="004D01FD">
        <w:t xml:space="preserve"> modificación se consignará dando de baja en cuentas </w:t>
      </w:r>
      <w:r w:rsidRPr="004D01FD">
        <w:t>el pasivo</w:t>
      </w:r>
      <w:r w:rsidR="007E36F0" w:rsidRPr="004D01FD">
        <w:t xml:space="preserve"> original y reconociendo el</w:t>
      </w:r>
      <w:r w:rsidRPr="004D01FD">
        <w:t xml:space="preserve"> nuevo pasivo, y la diferencia en sus importes en libr</w:t>
      </w:r>
      <w:r w:rsidR="007E36F0" w:rsidRPr="004D01FD">
        <w:t>os se reconocerá en los resultados como un ahorro o un desahorro</w:t>
      </w:r>
      <w:r w:rsidRPr="004D01FD">
        <w:t>.</w:t>
      </w:r>
    </w:p>
    <w:p w:rsidR="00ED7198" w:rsidRPr="004D01FD" w:rsidRDefault="00ED7198">
      <w:pPr>
        <w:pStyle w:val="Style3Bold"/>
        <w:spacing w:after="0"/>
        <w:rPr>
          <w:rFonts w:cs="Arial"/>
          <w:szCs w:val="22"/>
        </w:rPr>
      </w:pPr>
    </w:p>
    <w:p w:rsidR="00ED7198" w:rsidRPr="004D01FD" w:rsidRDefault="008715E1">
      <w:pPr>
        <w:pStyle w:val="Style3Bold"/>
        <w:spacing w:after="0"/>
        <w:rPr>
          <w:rFonts w:cs="Arial"/>
          <w:szCs w:val="22"/>
        </w:rPr>
      </w:pPr>
      <w:r w:rsidRPr="004D01FD">
        <w:rPr>
          <w:rFonts w:cs="Arial"/>
        </w:rPr>
        <w:lastRenderedPageBreak/>
        <w:t>Beneficios a los empleados</w:t>
      </w:r>
    </w:p>
    <w:p w:rsidR="00ED7198" w:rsidRPr="004D01FD" w:rsidRDefault="00ED7198">
      <w:pPr>
        <w:pStyle w:val="Style3"/>
        <w:spacing w:after="0"/>
        <w:rPr>
          <w:rFonts w:cs="Arial"/>
          <w:szCs w:val="22"/>
        </w:rPr>
      </w:pPr>
    </w:p>
    <w:p w:rsidR="008715E1" w:rsidRPr="004D01FD" w:rsidRDefault="008715E1" w:rsidP="00D4783A">
      <w:pPr>
        <w:pStyle w:val="Style3"/>
        <w:tabs>
          <w:tab w:val="left" w:pos="709"/>
        </w:tabs>
        <w:rPr>
          <w:rFonts w:cs="Arial"/>
          <w:szCs w:val="22"/>
        </w:rPr>
      </w:pPr>
      <w:r w:rsidRPr="004D01FD">
        <w:rPr>
          <w:rFonts w:cs="Arial"/>
          <w:szCs w:val="22"/>
        </w:rPr>
        <w:t>2.40.</w:t>
      </w:r>
      <w:r w:rsidR="00D4783A" w:rsidRPr="004D01FD">
        <w:rPr>
          <w:rFonts w:cs="Arial"/>
          <w:szCs w:val="22"/>
        </w:rPr>
        <w:tab/>
      </w:r>
      <w:r w:rsidRPr="004D01FD">
        <w:rPr>
          <w:rFonts w:cs="Arial"/>
          <w:szCs w:val="22"/>
        </w:rPr>
        <w:t>Se establecen pasivos correspondientes al seguro médico después de la separación del servicio y a las primas de repatriación y gastos de viaje, que determina anualmente un actuario independiente utilizando el método de la unidad de crédito proyectada</w:t>
      </w:r>
      <w:r w:rsidR="009C15EC" w:rsidRPr="004D01FD">
        <w:rPr>
          <w:rFonts w:cs="Arial"/>
          <w:szCs w:val="22"/>
        </w:rPr>
        <w:t xml:space="preserve">.  </w:t>
      </w:r>
      <w:r w:rsidRPr="004D01FD">
        <w:rPr>
          <w:rFonts w:cs="Arial"/>
          <w:szCs w:val="22"/>
        </w:rPr>
        <w:t xml:space="preserve">En lo que respecta al pasivo relativo al seguro médico después de la separación del servicio, las pérdidas y ganancias actuariales se reconocen utilizando el método de la banda de fluctuación y se amortizan durante </w:t>
      </w:r>
      <w:r w:rsidR="00D27B0F" w:rsidRPr="004D01FD">
        <w:rPr>
          <w:rFonts w:cs="Arial"/>
          <w:szCs w:val="22"/>
        </w:rPr>
        <w:t>el promedio de años</w:t>
      </w:r>
      <w:r w:rsidRPr="004D01FD">
        <w:rPr>
          <w:rFonts w:cs="Arial"/>
          <w:szCs w:val="22"/>
        </w:rPr>
        <w:t xml:space="preserve"> </w:t>
      </w:r>
      <w:r w:rsidR="00D27B0F" w:rsidRPr="004D01FD">
        <w:rPr>
          <w:rFonts w:cs="Arial"/>
          <w:szCs w:val="22"/>
        </w:rPr>
        <w:t xml:space="preserve">de servicio futuros </w:t>
      </w:r>
      <w:r w:rsidRPr="004D01FD">
        <w:rPr>
          <w:rFonts w:cs="Arial"/>
          <w:szCs w:val="22"/>
        </w:rPr>
        <w:t xml:space="preserve">del personal </w:t>
      </w:r>
      <w:r w:rsidR="00D27B0F" w:rsidRPr="004D01FD">
        <w:rPr>
          <w:rFonts w:cs="Arial"/>
          <w:szCs w:val="22"/>
        </w:rPr>
        <w:t xml:space="preserve">en </w:t>
      </w:r>
      <w:r w:rsidRPr="004D01FD">
        <w:rPr>
          <w:rFonts w:cs="Arial"/>
          <w:szCs w:val="22"/>
        </w:rPr>
        <w:t>activo</w:t>
      </w:r>
      <w:r w:rsidR="009C15EC" w:rsidRPr="004D01FD">
        <w:rPr>
          <w:rFonts w:cs="Arial"/>
          <w:szCs w:val="22"/>
        </w:rPr>
        <w:t xml:space="preserve">.  </w:t>
      </w:r>
      <w:r w:rsidRPr="004D01FD">
        <w:rPr>
          <w:rFonts w:cs="Arial"/>
          <w:szCs w:val="22"/>
        </w:rPr>
        <w:t xml:space="preserve">Además, se establecen pasivos con respecto a los días </w:t>
      </w:r>
      <w:r w:rsidR="0004435A" w:rsidRPr="004D01FD">
        <w:rPr>
          <w:rFonts w:cs="Arial"/>
          <w:szCs w:val="22"/>
        </w:rPr>
        <w:t xml:space="preserve">acumulados </w:t>
      </w:r>
      <w:r w:rsidRPr="004D01FD">
        <w:rPr>
          <w:rFonts w:cs="Arial"/>
          <w:szCs w:val="22"/>
        </w:rPr>
        <w:t>de vacaciones anuales, las vacaciones en el país de origen no disfrutadas, las horas extraordinarias acumuladas pero impagadas, los beneficios por separación del servicio, las primas por rendimiento y los subsidios de educación pendientes de pago en la fecha de cierre de los estados financieros que no hayan sido incl</w:t>
      </w:r>
      <w:r w:rsidR="002754A3" w:rsidRPr="004D01FD">
        <w:rPr>
          <w:rFonts w:cs="Arial"/>
          <w:szCs w:val="22"/>
        </w:rPr>
        <w:t>uidos en los gastos corrientes.</w:t>
      </w:r>
    </w:p>
    <w:p w:rsidR="008715E1" w:rsidRPr="004D01FD" w:rsidRDefault="008715E1" w:rsidP="00D4783A">
      <w:pPr>
        <w:pStyle w:val="Style3"/>
        <w:tabs>
          <w:tab w:val="left" w:pos="709"/>
        </w:tabs>
        <w:rPr>
          <w:rFonts w:cs="Arial"/>
          <w:szCs w:val="22"/>
        </w:rPr>
      </w:pPr>
      <w:r w:rsidRPr="004D01FD">
        <w:rPr>
          <w:rFonts w:cs="Arial"/>
          <w:szCs w:val="22"/>
        </w:rPr>
        <w:t>2.41.</w:t>
      </w:r>
      <w:r w:rsidR="00D4783A" w:rsidRPr="004D01FD">
        <w:rPr>
          <w:rFonts w:cs="Arial"/>
          <w:szCs w:val="22"/>
        </w:rPr>
        <w:tab/>
      </w:r>
      <w:r w:rsidRPr="004D01FD">
        <w:rPr>
          <w:rFonts w:cs="Arial"/>
          <w:szCs w:val="22"/>
        </w:rPr>
        <w:t>La OMPI es una de las organizaciones afiliadas a la Caja Común de Pensiones del Personal de las Naciones Unidas (CCPPNU), creada por la Asamblea General de las Naciones Unidas para proporcionar beneficios de jubilación, indemnizaciones por fallecimiento, invalidez y otros beneficios conexos para los empleados</w:t>
      </w:r>
      <w:r w:rsidR="009C15EC" w:rsidRPr="004D01FD">
        <w:rPr>
          <w:rFonts w:cs="Arial"/>
          <w:szCs w:val="22"/>
        </w:rPr>
        <w:t xml:space="preserve">.  </w:t>
      </w:r>
      <w:r w:rsidRPr="004D01FD">
        <w:rPr>
          <w:rFonts w:cs="Arial"/>
          <w:szCs w:val="22"/>
        </w:rPr>
        <w:t>La CCPPNU es un plan de beneficios definidos, financiado por varios empleadores</w:t>
      </w:r>
      <w:r w:rsidR="009C15EC" w:rsidRPr="004D01FD">
        <w:rPr>
          <w:rFonts w:cs="Arial"/>
          <w:szCs w:val="22"/>
        </w:rPr>
        <w:t xml:space="preserve">.  </w:t>
      </w:r>
      <w:r w:rsidRPr="004D01FD">
        <w:rPr>
          <w:rFonts w:cs="Arial"/>
          <w:szCs w:val="22"/>
        </w:rPr>
        <w:t>Como se especifica en el artículo 3 b) del Reglamento de la Caja, podrán afiliarse a la Caja los organismos especializados a que se refiere el párrafo 2 del Artículo 57 de la Carta de las Naciones Unidas y cualquier otra organización intergubernamental internacional que participe en el régimen común de sueldos, prestaciones y otras condiciones de servicio de las Naciones Unidas y de</w:t>
      </w:r>
      <w:r w:rsidR="002754A3" w:rsidRPr="004D01FD">
        <w:rPr>
          <w:rFonts w:cs="Arial"/>
          <w:szCs w:val="22"/>
        </w:rPr>
        <w:t xml:space="preserve"> los organismos especializados.</w:t>
      </w:r>
    </w:p>
    <w:p w:rsidR="00ED7198" w:rsidRPr="004D01FD" w:rsidRDefault="008715E1" w:rsidP="00D4783A">
      <w:pPr>
        <w:pStyle w:val="Style3"/>
        <w:tabs>
          <w:tab w:val="left" w:pos="709"/>
        </w:tabs>
        <w:rPr>
          <w:rFonts w:cs="Arial"/>
          <w:szCs w:val="22"/>
        </w:rPr>
      </w:pPr>
      <w:r w:rsidRPr="004D01FD">
        <w:rPr>
          <w:rFonts w:cs="Arial"/>
          <w:szCs w:val="22"/>
        </w:rPr>
        <w:t>2.42.</w:t>
      </w:r>
      <w:r w:rsidR="00D4783A" w:rsidRPr="004D01FD">
        <w:rPr>
          <w:rFonts w:cs="Arial"/>
          <w:szCs w:val="22"/>
        </w:rPr>
        <w:tab/>
      </w:r>
      <w:r w:rsidRPr="004D01FD">
        <w:rPr>
          <w:rFonts w:cs="Arial"/>
          <w:szCs w:val="22"/>
        </w:rPr>
        <w:t>El plan expone a las organizaciones afiliadas a los riesgos actuariales asociados con los empleados en activo y jubilados de otras organizaciones, por lo que no existe una base uniforme y fiable para asignar obligaciones, activos y costos del plan a cada una de las organizaciones afiliadas al mismo</w:t>
      </w:r>
      <w:r w:rsidR="009C15EC" w:rsidRPr="004D01FD">
        <w:rPr>
          <w:rFonts w:cs="Arial"/>
          <w:szCs w:val="22"/>
        </w:rPr>
        <w:t xml:space="preserve">.  </w:t>
      </w:r>
      <w:r w:rsidRPr="004D01FD">
        <w:rPr>
          <w:rFonts w:cs="Arial"/>
          <w:szCs w:val="22"/>
        </w:rPr>
        <w:t xml:space="preserve">La OMPI y la CCPPNU, </w:t>
      </w:r>
      <w:r w:rsidR="00873617" w:rsidRPr="004D01FD">
        <w:rPr>
          <w:rFonts w:cs="Arial"/>
          <w:szCs w:val="22"/>
        </w:rPr>
        <w:t xml:space="preserve">así como las demás </w:t>
      </w:r>
      <w:r w:rsidRPr="004D01FD">
        <w:rPr>
          <w:rFonts w:cs="Arial"/>
          <w:szCs w:val="22"/>
        </w:rPr>
        <w:t>organiz</w:t>
      </w:r>
      <w:r w:rsidR="00873617" w:rsidRPr="004D01FD">
        <w:rPr>
          <w:rFonts w:cs="Arial"/>
          <w:szCs w:val="22"/>
        </w:rPr>
        <w:t>aciones participantes</w:t>
      </w:r>
      <w:r w:rsidRPr="004D01FD">
        <w:rPr>
          <w:rFonts w:cs="Arial"/>
          <w:szCs w:val="22"/>
        </w:rPr>
        <w:t>, no están en condiciones de determinar el porcentaje de las obligaciones por beneficios definidos que corresponde pagar a la OMPI, los activos del plan y los costos asociados a este último con suficiente fi</w:t>
      </w:r>
      <w:r w:rsidR="00873617" w:rsidRPr="004D01FD">
        <w:rPr>
          <w:rFonts w:cs="Arial"/>
          <w:szCs w:val="22"/>
        </w:rPr>
        <w:t>abilidad a</w:t>
      </w:r>
      <w:r w:rsidRPr="004D01FD">
        <w:rPr>
          <w:rFonts w:cs="Arial"/>
          <w:szCs w:val="22"/>
        </w:rPr>
        <w:t xml:space="preserve"> fines contables</w:t>
      </w:r>
      <w:r w:rsidR="009C15EC" w:rsidRPr="004D01FD">
        <w:rPr>
          <w:rFonts w:cs="Arial"/>
          <w:szCs w:val="22"/>
        </w:rPr>
        <w:t xml:space="preserve">.  </w:t>
      </w:r>
      <w:r w:rsidRPr="004D01FD">
        <w:rPr>
          <w:rFonts w:cs="Arial"/>
          <w:szCs w:val="22"/>
        </w:rPr>
        <w:t>Por lo tanto, la OMPI ha tratado ese plan como si fuera un plan de aportaciones definidas en concordancia con los requisitos de la Norma IPSAS 25</w:t>
      </w:r>
      <w:r w:rsidR="009C15EC" w:rsidRPr="004D01FD">
        <w:rPr>
          <w:rFonts w:cs="Arial"/>
          <w:szCs w:val="22"/>
        </w:rPr>
        <w:t xml:space="preserve">.  </w:t>
      </w:r>
      <w:r w:rsidRPr="004D01FD">
        <w:rPr>
          <w:rFonts w:cs="Arial"/>
          <w:szCs w:val="22"/>
        </w:rPr>
        <w:t>Las contribuciones que ha efectuado la OMPI al plan durante el ejercicio financiero se reconocen como gastos en el estado de rendimiento financiero.</w:t>
      </w:r>
    </w:p>
    <w:p w:rsidR="00ED7198" w:rsidRPr="004D01FD" w:rsidRDefault="00ED7198">
      <w:pPr>
        <w:pStyle w:val="Style3"/>
        <w:spacing w:after="0"/>
        <w:rPr>
          <w:rFonts w:cs="Arial"/>
          <w:b/>
          <w:szCs w:val="22"/>
        </w:rPr>
      </w:pPr>
    </w:p>
    <w:p w:rsidR="00ED7198" w:rsidRPr="004D01FD" w:rsidRDefault="007F615E">
      <w:pPr>
        <w:pStyle w:val="Style3"/>
        <w:spacing w:after="0"/>
        <w:rPr>
          <w:rFonts w:cs="Arial"/>
          <w:b/>
          <w:szCs w:val="22"/>
        </w:rPr>
      </w:pPr>
      <w:r w:rsidRPr="004D01FD">
        <w:rPr>
          <w:rFonts w:cs="Arial"/>
          <w:b/>
        </w:rPr>
        <w:t>Provisiones</w:t>
      </w:r>
    </w:p>
    <w:p w:rsidR="00ED7198" w:rsidRPr="004D01FD" w:rsidRDefault="00ED7198">
      <w:pPr>
        <w:jc w:val="both"/>
        <w:rPr>
          <w:szCs w:val="22"/>
        </w:rPr>
      </w:pPr>
    </w:p>
    <w:p w:rsidR="00ED7198" w:rsidRPr="004D01FD" w:rsidRDefault="00D4783A" w:rsidP="00D4783A">
      <w:pPr>
        <w:pStyle w:val="Style3"/>
        <w:tabs>
          <w:tab w:val="left" w:pos="709"/>
        </w:tabs>
        <w:spacing w:after="0"/>
        <w:rPr>
          <w:rFonts w:cs="Arial"/>
          <w:szCs w:val="22"/>
        </w:rPr>
      </w:pPr>
      <w:r w:rsidRPr="004D01FD">
        <w:rPr>
          <w:rFonts w:cs="Arial"/>
        </w:rPr>
        <w:t>2.43.</w:t>
      </w:r>
      <w:r w:rsidRPr="004D01FD">
        <w:rPr>
          <w:rFonts w:cs="Arial"/>
        </w:rPr>
        <w:tab/>
      </w:r>
      <w:r w:rsidR="007F615E" w:rsidRPr="004D01FD">
        <w:rPr>
          <w:rFonts w:cs="Arial"/>
        </w:rPr>
        <w:t>Las provisiones se recono</w:t>
      </w:r>
      <w:r w:rsidR="00873617" w:rsidRPr="004D01FD">
        <w:rPr>
          <w:rFonts w:cs="Arial"/>
        </w:rPr>
        <w:t xml:space="preserve">cen cuando la Organización ha incurrido en </w:t>
      </w:r>
      <w:r w:rsidR="007F615E" w:rsidRPr="004D01FD">
        <w:rPr>
          <w:rFonts w:cs="Arial"/>
        </w:rPr>
        <w:t>una obligación legal o implícita como consecuencia de actos anteriores conforme a la cual es probable que sea necesario transferir re</w:t>
      </w:r>
      <w:r w:rsidR="00873617" w:rsidRPr="004D01FD">
        <w:rPr>
          <w:rFonts w:cs="Arial"/>
        </w:rPr>
        <w:t>cursos para satisfacerla y es posible</w:t>
      </w:r>
      <w:r w:rsidR="007F615E" w:rsidRPr="004D01FD">
        <w:rPr>
          <w:rFonts w:cs="Arial"/>
        </w:rPr>
        <w:t xml:space="preserve"> efectuar una estimación fiable de su importe</w:t>
      </w:r>
      <w:r w:rsidR="009C15EC" w:rsidRPr="004D01FD">
        <w:rPr>
          <w:rFonts w:cs="Arial"/>
        </w:rPr>
        <w:t xml:space="preserve">.  </w:t>
      </w:r>
    </w:p>
    <w:p w:rsidR="00ED7198" w:rsidRPr="004D01FD" w:rsidRDefault="00ED7198">
      <w:pPr>
        <w:pStyle w:val="Style3Bold"/>
        <w:spacing w:after="0"/>
        <w:rPr>
          <w:rFonts w:cs="Arial"/>
          <w:szCs w:val="22"/>
        </w:rPr>
      </w:pPr>
    </w:p>
    <w:p w:rsidR="00ED7198" w:rsidRPr="004D01FD" w:rsidRDefault="007F615E">
      <w:pPr>
        <w:pStyle w:val="Style3Bold"/>
        <w:spacing w:after="0"/>
        <w:rPr>
          <w:rFonts w:cs="Arial"/>
          <w:szCs w:val="22"/>
        </w:rPr>
      </w:pPr>
      <w:r w:rsidRPr="004D01FD">
        <w:rPr>
          <w:rFonts w:cs="Arial"/>
        </w:rPr>
        <w:t>Información financiera por segmentos</w:t>
      </w:r>
    </w:p>
    <w:p w:rsidR="00ED7198" w:rsidRPr="004D01FD" w:rsidRDefault="00ED7198">
      <w:pPr>
        <w:pStyle w:val="Style3"/>
        <w:spacing w:after="0"/>
        <w:rPr>
          <w:rFonts w:cs="Arial"/>
          <w:szCs w:val="22"/>
        </w:rPr>
      </w:pPr>
    </w:p>
    <w:p w:rsidR="00ED7198" w:rsidRPr="004D01FD" w:rsidRDefault="00D4783A" w:rsidP="00D4783A">
      <w:pPr>
        <w:pStyle w:val="Style3Bold"/>
        <w:tabs>
          <w:tab w:val="left" w:pos="709"/>
        </w:tabs>
        <w:spacing w:after="0"/>
        <w:rPr>
          <w:rFonts w:cs="Arial"/>
          <w:b w:val="0"/>
          <w:szCs w:val="22"/>
        </w:rPr>
      </w:pPr>
      <w:r w:rsidRPr="004D01FD">
        <w:rPr>
          <w:rFonts w:cs="Arial"/>
          <w:b w:val="0"/>
        </w:rPr>
        <w:t>2.44.</w:t>
      </w:r>
      <w:r w:rsidRPr="004D01FD">
        <w:rPr>
          <w:rFonts w:cs="Arial"/>
          <w:b w:val="0"/>
        </w:rPr>
        <w:tab/>
      </w:r>
      <w:r w:rsidR="007F615E" w:rsidRPr="004D01FD">
        <w:rPr>
          <w:rFonts w:cs="Arial"/>
          <w:b w:val="0"/>
        </w:rPr>
        <w:t xml:space="preserve">La información financiera por segmentos se presenta </w:t>
      </w:r>
      <w:r w:rsidR="00873617" w:rsidRPr="004D01FD">
        <w:rPr>
          <w:rFonts w:cs="Arial"/>
          <w:b w:val="0"/>
        </w:rPr>
        <w:t>en base a</w:t>
      </w:r>
      <w:r w:rsidR="007F615E" w:rsidRPr="004D01FD">
        <w:rPr>
          <w:rFonts w:cs="Arial"/>
          <w:b w:val="0"/>
        </w:rPr>
        <w:t xml:space="preserve"> las Uniones que constituyen la</w:t>
      </w:r>
      <w:r w:rsidR="002F76D0" w:rsidRPr="004D01FD">
        <w:rPr>
          <w:rFonts w:cs="Arial"/>
          <w:b w:val="0"/>
        </w:rPr>
        <w:t xml:space="preserve"> OMPI</w:t>
      </w:r>
      <w:r w:rsidR="009C15EC" w:rsidRPr="004D01FD">
        <w:rPr>
          <w:rFonts w:cs="Arial"/>
          <w:b w:val="0"/>
        </w:rPr>
        <w:t xml:space="preserve">.  </w:t>
      </w:r>
      <w:r w:rsidR="007F615E" w:rsidRPr="004D01FD">
        <w:rPr>
          <w:rFonts w:cs="Arial"/>
          <w:b w:val="0"/>
        </w:rPr>
        <w:t>Los ingresos y gastos de la Organización se asignan entre las Uniones según una metodología de asignación aprobada por la Asamblea de la OMPI [Anexo III del presupuesto por programas de 2014/15]</w:t>
      </w:r>
      <w:r w:rsidR="009C15EC" w:rsidRPr="004D01FD">
        <w:rPr>
          <w:rFonts w:cs="Arial"/>
          <w:b w:val="0"/>
        </w:rPr>
        <w:t xml:space="preserve">.  </w:t>
      </w:r>
      <w:r w:rsidR="007F615E" w:rsidRPr="004D01FD">
        <w:rPr>
          <w:rFonts w:cs="Arial"/>
          <w:b w:val="0"/>
        </w:rPr>
        <w:t xml:space="preserve">De acuerdo con dicha metodología, </w:t>
      </w:r>
      <w:r w:rsidR="00873617" w:rsidRPr="004D01FD">
        <w:rPr>
          <w:rFonts w:cs="Arial"/>
          <w:b w:val="0"/>
        </w:rPr>
        <w:t xml:space="preserve">los ingresos y gastos se asignan primero </w:t>
      </w:r>
      <w:r w:rsidR="007F615E" w:rsidRPr="004D01FD">
        <w:rPr>
          <w:rFonts w:cs="Arial"/>
          <w:b w:val="0"/>
        </w:rPr>
        <w:t xml:space="preserve">a cada programa </w:t>
      </w:r>
      <w:r w:rsidR="00873617" w:rsidRPr="004D01FD">
        <w:rPr>
          <w:rFonts w:cs="Arial"/>
          <w:b w:val="0"/>
        </w:rPr>
        <w:t>y luego a cada Unión atendiendo a una combinación de factores</w:t>
      </w:r>
      <w:r w:rsidR="009C15EC" w:rsidRPr="004D01FD">
        <w:rPr>
          <w:rFonts w:cs="Arial"/>
          <w:b w:val="0"/>
        </w:rPr>
        <w:t xml:space="preserve">:  </w:t>
      </w:r>
      <w:r w:rsidR="007F615E" w:rsidRPr="004D01FD">
        <w:rPr>
          <w:rFonts w:cs="Arial"/>
          <w:b w:val="0"/>
        </w:rPr>
        <w:t>ingresos y g</w:t>
      </w:r>
      <w:r w:rsidR="00873617" w:rsidRPr="004D01FD">
        <w:rPr>
          <w:rFonts w:cs="Arial"/>
          <w:b w:val="0"/>
        </w:rPr>
        <w:t xml:space="preserve">astos directos, tamaño de la plantilla y </w:t>
      </w:r>
      <w:r w:rsidR="007F615E" w:rsidRPr="004D01FD">
        <w:rPr>
          <w:rFonts w:cs="Arial"/>
          <w:b w:val="0"/>
        </w:rPr>
        <w:t>capacida</w:t>
      </w:r>
      <w:r w:rsidR="00873617" w:rsidRPr="004D01FD">
        <w:rPr>
          <w:rFonts w:cs="Arial"/>
          <w:b w:val="0"/>
        </w:rPr>
        <w:t>d contributiva de cada una de la</w:t>
      </w:r>
      <w:r w:rsidR="007F615E" w:rsidRPr="004D01FD">
        <w:rPr>
          <w:rFonts w:cs="Arial"/>
          <w:b w:val="0"/>
        </w:rPr>
        <w:t>s Uniones, que a su vez se dete</w:t>
      </w:r>
      <w:r w:rsidR="00873617" w:rsidRPr="004D01FD">
        <w:rPr>
          <w:rFonts w:cs="Arial"/>
          <w:b w:val="0"/>
        </w:rPr>
        <w:t xml:space="preserve">rmina teniendo en cuenta </w:t>
      </w:r>
      <w:r w:rsidR="007F615E" w:rsidRPr="004D01FD">
        <w:rPr>
          <w:rFonts w:cs="Arial"/>
          <w:b w:val="0"/>
        </w:rPr>
        <w:t>los ingresos corrientes y las reservas</w:t>
      </w:r>
      <w:r w:rsidR="009C15EC" w:rsidRPr="004D01FD">
        <w:rPr>
          <w:rFonts w:cs="Arial"/>
          <w:b w:val="0"/>
        </w:rPr>
        <w:t xml:space="preserve">.  </w:t>
      </w:r>
      <w:r w:rsidR="007F615E" w:rsidRPr="004D01FD">
        <w:rPr>
          <w:rFonts w:cs="Arial"/>
          <w:b w:val="0"/>
        </w:rPr>
        <w:t>Los activos y pasivos de la OMPI no se asignan por segmentos, ya que la propiedad corresp</w:t>
      </w:r>
      <w:r w:rsidR="002F76D0" w:rsidRPr="004D01FD">
        <w:rPr>
          <w:rFonts w:cs="Arial"/>
          <w:b w:val="0"/>
        </w:rPr>
        <w:t>onde a la OMPI en su conjunto</w:t>
      </w:r>
      <w:r w:rsidR="009C15EC" w:rsidRPr="004D01FD">
        <w:rPr>
          <w:rFonts w:cs="Arial"/>
          <w:b w:val="0"/>
        </w:rPr>
        <w:t xml:space="preserve">;  </w:t>
      </w:r>
      <w:r w:rsidR="007F615E" w:rsidRPr="004D01FD">
        <w:rPr>
          <w:rFonts w:cs="Arial"/>
          <w:b w:val="0"/>
        </w:rPr>
        <w:t xml:space="preserve">no obstante, la parte de los activos netos de la organización correspondiente a cada Unión, que incluye </w:t>
      </w:r>
      <w:r w:rsidR="00873617" w:rsidRPr="004D01FD">
        <w:rPr>
          <w:rFonts w:cs="Arial"/>
          <w:b w:val="0"/>
        </w:rPr>
        <w:t>los fondos de reserva</w:t>
      </w:r>
      <w:r w:rsidR="002F76D0" w:rsidRPr="004D01FD">
        <w:rPr>
          <w:rFonts w:cs="Arial"/>
          <w:b w:val="0"/>
        </w:rPr>
        <w:t xml:space="preserve"> y </w:t>
      </w:r>
      <w:r w:rsidR="007F615E" w:rsidRPr="004D01FD">
        <w:rPr>
          <w:rFonts w:cs="Arial"/>
          <w:b w:val="0"/>
        </w:rPr>
        <w:t>los fondos de operaciones, sí se reconoce por segmentos (véase la Nota 28).</w:t>
      </w:r>
    </w:p>
    <w:p w:rsidR="00ED7198" w:rsidRPr="004D01FD" w:rsidRDefault="00ED7198">
      <w:pPr>
        <w:pStyle w:val="Style3Bold"/>
        <w:spacing w:after="0"/>
        <w:rPr>
          <w:rFonts w:cs="Arial"/>
          <w:b w:val="0"/>
          <w:szCs w:val="22"/>
        </w:rPr>
      </w:pPr>
    </w:p>
    <w:p w:rsidR="00ED7198" w:rsidRPr="004D01FD" w:rsidRDefault="007F615E">
      <w:pPr>
        <w:pStyle w:val="Style3Bold"/>
        <w:spacing w:after="0"/>
        <w:rPr>
          <w:rFonts w:cs="Arial"/>
          <w:szCs w:val="22"/>
        </w:rPr>
      </w:pPr>
      <w:r w:rsidRPr="004D01FD">
        <w:rPr>
          <w:rFonts w:cs="Arial"/>
        </w:rPr>
        <w:t>Cambios en la presentación</w:t>
      </w:r>
    </w:p>
    <w:p w:rsidR="00ED7198" w:rsidRPr="004D01FD" w:rsidRDefault="00ED7198">
      <w:pPr>
        <w:pStyle w:val="Style3Bold"/>
        <w:spacing w:after="0"/>
        <w:rPr>
          <w:rFonts w:cs="Arial"/>
          <w:b w:val="0"/>
        </w:rPr>
      </w:pPr>
    </w:p>
    <w:p w:rsidR="004C1854" w:rsidRPr="004D01FD" w:rsidRDefault="00D4783A" w:rsidP="00D4783A">
      <w:pPr>
        <w:pStyle w:val="Style3Bold"/>
        <w:tabs>
          <w:tab w:val="left" w:pos="709"/>
        </w:tabs>
        <w:spacing w:after="0"/>
        <w:rPr>
          <w:rFonts w:cs="Arial"/>
          <w:b w:val="0"/>
        </w:rPr>
      </w:pPr>
      <w:r w:rsidRPr="004D01FD">
        <w:rPr>
          <w:rFonts w:cs="Arial"/>
          <w:b w:val="0"/>
        </w:rPr>
        <w:t>2.45.</w:t>
      </w:r>
      <w:r w:rsidRPr="004D01FD">
        <w:rPr>
          <w:rFonts w:cs="Arial"/>
          <w:b w:val="0"/>
        </w:rPr>
        <w:tab/>
      </w:r>
      <w:r w:rsidR="004C1854" w:rsidRPr="004D01FD">
        <w:rPr>
          <w:rFonts w:cs="Arial"/>
          <w:b w:val="0"/>
        </w:rPr>
        <w:t xml:space="preserve">En 2015 se revisó la política de </w:t>
      </w:r>
      <w:r w:rsidR="00873617" w:rsidRPr="004D01FD">
        <w:rPr>
          <w:rFonts w:cs="Arial"/>
          <w:b w:val="0"/>
        </w:rPr>
        <w:t xml:space="preserve">reservas de </w:t>
      </w:r>
      <w:r w:rsidR="004C1854" w:rsidRPr="004D01FD">
        <w:rPr>
          <w:rFonts w:cs="Arial"/>
          <w:b w:val="0"/>
        </w:rPr>
        <w:t xml:space="preserve">la </w:t>
      </w:r>
      <w:r w:rsidR="00873617" w:rsidRPr="004D01FD">
        <w:rPr>
          <w:rFonts w:cs="Arial"/>
          <w:b w:val="0"/>
        </w:rPr>
        <w:t>OMPI</w:t>
      </w:r>
      <w:r w:rsidR="009C15EC" w:rsidRPr="004D01FD">
        <w:rPr>
          <w:rFonts w:cs="Arial"/>
          <w:b w:val="0"/>
        </w:rPr>
        <w:t xml:space="preserve">.  </w:t>
      </w:r>
      <w:r w:rsidR="004C1854" w:rsidRPr="004D01FD">
        <w:rPr>
          <w:rFonts w:cs="Arial"/>
          <w:b w:val="0"/>
        </w:rPr>
        <w:t>El nuevo texto fue aprobado por la quincuagésima quinta serie de reuniones de las Asambleas de los Estados miembros de la Organización</w:t>
      </w:r>
      <w:r w:rsidR="009C15EC" w:rsidRPr="004D01FD">
        <w:rPr>
          <w:rFonts w:cs="Arial"/>
          <w:b w:val="0"/>
        </w:rPr>
        <w:t xml:space="preserve">.  </w:t>
      </w:r>
      <w:r w:rsidR="004C1854" w:rsidRPr="004D01FD">
        <w:rPr>
          <w:rFonts w:cs="Arial"/>
          <w:b w:val="0"/>
        </w:rPr>
        <w:t>La política revisad</w:t>
      </w:r>
      <w:r w:rsidR="00873617" w:rsidRPr="004D01FD">
        <w:rPr>
          <w:rFonts w:cs="Arial"/>
          <w:b w:val="0"/>
        </w:rPr>
        <w:t>a incluye una reserva independiente</w:t>
      </w:r>
      <w:r w:rsidR="004C1854" w:rsidRPr="004D01FD">
        <w:rPr>
          <w:rFonts w:cs="Arial"/>
          <w:b w:val="0"/>
        </w:rPr>
        <w:t xml:space="preserve"> denominada reserva para proyectos especiales, que se consigna por separado en los estados financieros (en el estado de </w:t>
      </w:r>
      <w:r w:rsidR="00873617" w:rsidRPr="004D01FD">
        <w:rPr>
          <w:rFonts w:cs="Arial"/>
          <w:b w:val="0"/>
        </w:rPr>
        <w:t xml:space="preserve">la </w:t>
      </w:r>
      <w:r w:rsidR="00E00BFB" w:rsidRPr="004D01FD">
        <w:rPr>
          <w:rFonts w:cs="Arial"/>
          <w:b w:val="0"/>
        </w:rPr>
        <w:t xml:space="preserve">situación financiera, el estado </w:t>
      </w:r>
      <w:r w:rsidR="00873617" w:rsidRPr="004D01FD">
        <w:rPr>
          <w:rFonts w:cs="Arial"/>
          <w:b w:val="0"/>
        </w:rPr>
        <w:t>de cambios en los activos netos</w:t>
      </w:r>
      <w:r w:rsidR="00E00BFB" w:rsidRPr="004D01FD">
        <w:rPr>
          <w:rFonts w:cs="Arial"/>
          <w:b w:val="0"/>
        </w:rPr>
        <w:t xml:space="preserve"> y en la Nota 21 sobre los activos netos)</w:t>
      </w:r>
      <w:r w:rsidR="009C15EC" w:rsidRPr="004D01FD">
        <w:rPr>
          <w:rFonts w:cs="Arial"/>
          <w:b w:val="0"/>
        </w:rPr>
        <w:t xml:space="preserve">.  </w:t>
      </w:r>
      <w:r w:rsidR="00E00BFB" w:rsidRPr="004D01FD">
        <w:rPr>
          <w:rFonts w:cs="Arial"/>
          <w:b w:val="0"/>
        </w:rPr>
        <w:t>La presentación comparativa de 2014 también se ha modificado para reflejar separadamente la reserva para proyectos especiales.</w:t>
      </w:r>
    </w:p>
    <w:p w:rsidR="004C1854" w:rsidRPr="004D01FD" w:rsidRDefault="004C1854">
      <w:pPr>
        <w:pStyle w:val="Style3Bold"/>
        <w:spacing w:after="0"/>
        <w:rPr>
          <w:rFonts w:cs="Arial"/>
          <w:szCs w:val="22"/>
        </w:rPr>
      </w:pPr>
    </w:p>
    <w:p w:rsidR="00ED7198" w:rsidRPr="004D01FD" w:rsidRDefault="007F615E">
      <w:pPr>
        <w:pStyle w:val="Style3Bold"/>
        <w:spacing w:after="0"/>
        <w:rPr>
          <w:rFonts w:cs="Arial"/>
          <w:b w:val="0"/>
          <w:szCs w:val="22"/>
        </w:rPr>
      </w:pPr>
      <w:r w:rsidRPr="004D01FD">
        <w:rPr>
          <w:rFonts w:cs="Arial"/>
        </w:rPr>
        <w:t>Uso de estimaciones</w:t>
      </w:r>
    </w:p>
    <w:p w:rsidR="00ED7198" w:rsidRPr="004D01FD" w:rsidRDefault="00ED7198">
      <w:pPr>
        <w:jc w:val="both"/>
        <w:rPr>
          <w:szCs w:val="22"/>
        </w:rPr>
      </w:pPr>
    </w:p>
    <w:p w:rsidR="00ED7198" w:rsidRPr="004D01FD" w:rsidRDefault="00D4783A" w:rsidP="00D4783A">
      <w:pPr>
        <w:pStyle w:val="Style3"/>
        <w:tabs>
          <w:tab w:val="left" w:pos="709"/>
        </w:tabs>
        <w:spacing w:after="0"/>
        <w:rPr>
          <w:rFonts w:cs="Arial"/>
          <w:szCs w:val="22"/>
        </w:rPr>
      </w:pPr>
      <w:r w:rsidRPr="004D01FD">
        <w:rPr>
          <w:rFonts w:cs="Arial"/>
        </w:rPr>
        <w:t>2.46.</w:t>
      </w:r>
      <w:r w:rsidRPr="004D01FD">
        <w:rPr>
          <w:rFonts w:cs="Arial"/>
        </w:rPr>
        <w:tab/>
      </w:r>
      <w:r w:rsidR="007F615E" w:rsidRPr="004D01FD">
        <w:rPr>
          <w:rFonts w:cs="Arial"/>
        </w:rPr>
        <w:t>En los estados financieros figuran necesariamente importes bas</w:t>
      </w:r>
      <w:r w:rsidR="00873617" w:rsidRPr="004D01FD">
        <w:rPr>
          <w:rFonts w:cs="Arial"/>
        </w:rPr>
        <w:t>ados en estimaciones e hipótesis elaboradas</w:t>
      </w:r>
      <w:r w:rsidR="007F615E" w:rsidRPr="004D01FD">
        <w:rPr>
          <w:rFonts w:cs="Arial"/>
        </w:rPr>
        <w:t xml:space="preserve"> po</w:t>
      </w:r>
      <w:r w:rsidR="00E00BFB" w:rsidRPr="004D01FD">
        <w:rPr>
          <w:rFonts w:cs="Arial"/>
        </w:rPr>
        <w:t>r el equipo directivo</w:t>
      </w:r>
      <w:r w:rsidR="009C15EC" w:rsidRPr="004D01FD">
        <w:rPr>
          <w:rFonts w:cs="Arial"/>
        </w:rPr>
        <w:t xml:space="preserve">.  </w:t>
      </w:r>
      <w:r w:rsidR="00E00BFB" w:rsidRPr="004D01FD">
        <w:rPr>
          <w:rFonts w:cs="Arial"/>
        </w:rPr>
        <w:t>Esas estimaciones incluyen (aunque no se limitan a)</w:t>
      </w:r>
      <w:r w:rsidR="009C15EC" w:rsidRPr="004D01FD">
        <w:rPr>
          <w:rFonts w:cs="Arial"/>
        </w:rPr>
        <w:t xml:space="preserve">:  </w:t>
      </w:r>
      <w:r w:rsidR="00E00BFB" w:rsidRPr="004D01FD">
        <w:rPr>
          <w:rFonts w:cs="Arial"/>
        </w:rPr>
        <w:t xml:space="preserve">el </w:t>
      </w:r>
      <w:r w:rsidR="004E381B" w:rsidRPr="004D01FD">
        <w:rPr>
          <w:rFonts w:cs="Arial"/>
        </w:rPr>
        <w:t>seguro médico después de la separación del servicio</w:t>
      </w:r>
      <w:r w:rsidR="00E00BFB" w:rsidRPr="004D01FD">
        <w:rPr>
          <w:rFonts w:cs="Arial"/>
        </w:rPr>
        <w:t xml:space="preserve">, las primas de repatriación y los gastos de viaje </w:t>
      </w:r>
      <w:r w:rsidR="007F615E" w:rsidRPr="004D01FD">
        <w:rPr>
          <w:rFonts w:cs="Arial"/>
        </w:rPr>
        <w:t>(cuyo</w:t>
      </w:r>
      <w:r w:rsidR="00E00BFB" w:rsidRPr="004D01FD">
        <w:rPr>
          <w:rFonts w:cs="Arial"/>
        </w:rPr>
        <w:t>s</w:t>
      </w:r>
      <w:r w:rsidR="007F615E" w:rsidRPr="004D01FD">
        <w:rPr>
          <w:rFonts w:cs="Arial"/>
        </w:rPr>
        <w:t xml:space="preserve"> valor</w:t>
      </w:r>
      <w:r w:rsidR="00E00BFB" w:rsidRPr="004D01FD">
        <w:rPr>
          <w:rFonts w:cs="Arial"/>
        </w:rPr>
        <w:t>es</w:t>
      </w:r>
      <w:r w:rsidR="007F615E" w:rsidRPr="004D01FD">
        <w:rPr>
          <w:rFonts w:cs="Arial"/>
        </w:rPr>
        <w:t xml:space="preserve"> calcula un actuario independiente)</w:t>
      </w:r>
      <w:r w:rsidR="009C15EC" w:rsidRPr="004D01FD">
        <w:rPr>
          <w:rFonts w:cs="Arial"/>
        </w:rPr>
        <w:t xml:space="preserve">;  </w:t>
      </w:r>
      <w:r w:rsidR="00E00BFB" w:rsidRPr="004D01FD">
        <w:rPr>
          <w:rFonts w:cs="Arial"/>
        </w:rPr>
        <w:t>otros pasivos por beneficios a los empleados</w:t>
      </w:r>
      <w:r w:rsidR="009C15EC" w:rsidRPr="004D01FD">
        <w:rPr>
          <w:rFonts w:cs="Arial"/>
        </w:rPr>
        <w:t xml:space="preserve">;  </w:t>
      </w:r>
      <w:r w:rsidR="00E00BFB" w:rsidRPr="004D01FD">
        <w:rPr>
          <w:rFonts w:cs="Arial"/>
        </w:rPr>
        <w:t xml:space="preserve">los </w:t>
      </w:r>
      <w:r w:rsidR="007F615E" w:rsidRPr="004D01FD">
        <w:rPr>
          <w:rFonts w:cs="Arial"/>
        </w:rPr>
        <w:t>importes imputables a litigios</w:t>
      </w:r>
      <w:r w:rsidR="009C15EC" w:rsidRPr="004D01FD">
        <w:rPr>
          <w:rFonts w:cs="Arial"/>
        </w:rPr>
        <w:t xml:space="preserve">;  </w:t>
      </w:r>
      <w:r w:rsidR="00E00BFB" w:rsidRPr="004D01FD">
        <w:rPr>
          <w:rFonts w:cs="Arial"/>
        </w:rPr>
        <w:t xml:space="preserve">la valoración </w:t>
      </w:r>
      <w:r w:rsidR="007F615E" w:rsidRPr="004D01FD">
        <w:rPr>
          <w:rFonts w:cs="Arial"/>
        </w:rPr>
        <w:t>del inventario de publicaciones</w:t>
      </w:r>
      <w:r w:rsidR="009C15EC" w:rsidRPr="004D01FD">
        <w:rPr>
          <w:rFonts w:cs="Arial"/>
        </w:rPr>
        <w:t xml:space="preserve">;  </w:t>
      </w:r>
      <w:r w:rsidR="00E00BFB" w:rsidRPr="004D01FD">
        <w:rPr>
          <w:rFonts w:cs="Arial"/>
        </w:rPr>
        <w:t xml:space="preserve">los </w:t>
      </w:r>
      <w:r w:rsidR="007F615E" w:rsidRPr="004D01FD">
        <w:rPr>
          <w:rFonts w:cs="Arial"/>
        </w:rPr>
        <w:t>riesgos financieros de las cuentas por cobrar</w:t>
      </w:r>
      <w:r w:rsidR="009C15EC" w:rsidRPr="004D01FD">
        <w:rPr>
          <w:rFonts w:cs="Arial"/>
        </w:rPr>
        <w:t xml:space="preserve">;  </w:t>
      </w:r>
      <w:r w:rsidR="00E00BFB" w:rsidRPr="004D01FD">
        <w:rPr>
          <w:rFonts w:cs="Arial"/>
        </w:rPr>
        <w:t xml:space="preserve">los </w:t>
      </w:r>
      <w:r w:rsidR="007F615E" w:rsidRPr="004D01FD">
        <w:rPr>
          <w:rFonts w:cs="Arial"/>
        </w:rPr>
        <w:t xml:space="preserve">cargos devengados y el grado de deterioro de </w:t>
      </w:r>
      <w:r w:rsidR="00E00BFB" w:rsidRPr="004D01FD">
        <w:rPr>
          <w:rFonts w:cs="Arial"/>
        </w:rPr>
        <w:t>los activos fijos</w:t>
      </w:r>
      <w:r w:rsidR="009C15EC" w:rsidRPr="004D01FD">
        <w:rPr>
          <w:rFonts w:cs="Arial"/>
        </w:rPr>
        <w:t xml:space="preserve">.  </w:t>
      </w:r>
      <w:r w:rsidR="007F615E" w:rsidRPr="004D01FD">
        <w:rPr>
          <w:rFonts w:cs="Arial"/>
        </w:rPr>
        <w:t>Los resultados reales pueden diferir de esas estimaciones</w:t>
      </w:r>
      <w:r w:rsidR="009C15EC" w:rsidRPr="004D01FD">
        <w:rPr>
          <w:rFonts w:cs="Arial"/>
        </w:rPr>
        <w:t xml:space="preserve">.  </w:t>
      </w:r>
      <w:r w:rsidR="007F615E" w:rsidRPr="004D01FD">
        <w:rPr>
          <w:rFonts w:cs="Arial"/>
        </w:rPr>
        <w:t xml:space="preserve">Los cambios en las estimaciones </w:t>
      </w:r>
      <w:r w:rsidR="0031063B" w:rsidRPr="004D01FD">
        <w:rPr>
          <w:rFonts w:cs="Arial"/>
        </w:rPr>
        <w:t>se reflejan en el período en que se tiene conocimiento de ellos</w:t>
      </w:r>
      <w:r w:rsidR="007F615E" w:rsidRPr="004D01FD">
        <w:rPr>
          <w:rFonts w:cs="Arial"/>
        </w:rPr>
        <w:t>.</w:t>
      </w:r>
    </w:p>
    <w:p w:rsidR="00ED7198" w:rsidRPr="004D01FD" w:rsidRDefault="00ED7198">
      <w:pPr>
        <w:pStyle w:val="Style3"/>
        <w:spacing w:after="0"/>
        <w:rPr>
          <w:rFonts w:cs="Arial"/>
          <w:szCs w:val="22"/>
        </w:rPr>
      </w:pPr>
    </w:p>
    <w:p w:rsidR="00ED7198" w:rsidRPr="004D01FD" w:rsidRDefault="00D4783A" w:rsidP="00D4783A">
      <w:pPr>
        <w:pStyle w:val="Style3Bold"/>
        <w:tabs>
          <w:tab w:val="left" w:pos="709"/>
        </w:tabs>
        <w:spacing w:after="0"/>
        <w:rPr>
          <w:rFonts w:cs="Arial"/>
          <w:b w:val="0"/>
        </w:rPr>
      </w:pPr>
      <w:r w:rsidRPr="004D01FD">
        <w:rPr>
          <w:rFonts w:cs="Arial"/>
          <w:b w:val="0"/>
        </w:rPr>
        <w:t>2.47.</w:t>
      </w:r>
      <w:r w:rsidRPr="004D01FD">
        <w:rPr>
          <w:rFonts w:cs="Arial"/>
          <w:b w:val="0"/>
        </w:rPr>
        <w:tab/>
      </w:r>
      <w:r w:rsidR="007F615E" w:rsidRPr="004D01FD">
        <w:rPr>
          <w:rFonts w:cs="Arial"/>
          <w:b w:val="0"/>
        </w:rPr>
        <w:t>Todos los saldos se presentan en miles de francos suizos, por lo que puede haber pequeñas diferencias de redondeo.</w:t>
      </w:r>
    </w:p>
    <w:p w:rsidR="002754A3" w:rsidRPr="004D01FD" w:rsidRDefault="002754A3">
      <w:pPr>
        <w:pStyle w:val="Style3Bold"/>
        <w:spacing w:after="0"/>
        <w:rPr>
          <w:rFonts w:cs="Arial"/>
          <w:b w:val="0"/>
          <w:szCs w:val="22"/>
        </w:rPr>
      </w:pPr>
    </w:p>
    <w:p w:rsidR="00ED7198" w:rsidRPr="004D01FD" w:rsidRDefault="007F615E">
      <w:pPr>
        <w:pStyle w:val="StyleHeading211ptNotBoldNotItalicAllcaps"/>
        <w:spacing w:before="0" w:after="0"/>
        <w:rPr>
          <w:szCs w:val="22"/>
        </w:rPr>
      </w:pPr>
      <w:r w:rsidRPr="004D01FD">
        <w:t>Nota 3:</w:t>
      </w:r>
      <w:r w:rsidRPr="004D01FD">
        <w:tab/>
        <w:t>EFECTIVO Y EQUIVALENTES DE EFECTIVO</w:t>
      </w:r>
    </w:p>
    <w:p w:rsidR="00ED7198" w:rsidRPr="004D01FD" w:rsidRDefault="00ED7198">
      <w:pPr>
        <w:jc w:val="both"/>
        <w:rPr>
          <w:sz w:val="20"/>
        </w:rPr>
      </w:pPr>
    </w:p>
    <w:p w:rsidR="00ED7198" w:rsidRPr="004D01FD" w:rsidRDefault="0031063B">
      <w:pPr>
        <w:rPr>
          <w:szCs w:val="22"/>
        </w:rPr>
      </w:pPr>
      <w:bookmarkStart w:id="12" w:name="OLE_LINK3"/>
      <w:bookmarkStart w:id="13" w:name="OLE_LINK4"/>
      <w:bookmarkEnd w:id="12"/>
      <w:bookmarkEnd w:id="13"/>
      <w:r w:rsidRPr="004D01FD">
        <w:rPr>
          <w:noProof/>
          <w:lang w:val="en-US" w:eastAsia="en-US"/>
        </w:rPr>
        <w:drawing>
          <wp:inline distT="0" distB="0" distL="0" distR="0" wp14:anchorId="096BCE9F" wp14:editId="07E26B2E">
            <wp:extent cx="5976620" cy="3844859"/>
            <wp:effectExtent l="0" t="0" r="5080" b="0"/>
            <wp:docPr id="267" name="Imagen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76620" cy="3844859"/>
                    </a:xfrm>
                    <a:prstGeom prst="rect">
                      <a:avLst/>
                    </a:prstGeom>
                    <a:noFill/>
                    <a:ln>
                      <a:noFill/>
                    </a:ln>
                  </pic:spPr>
                </pic:pic>
              </a:graphicData>
            </a:graphic>
          </wp:inline>
        </w:drawing>
      </w:r>
    </w:p>
    <w:p w:rsidR="00ED7198" w:rsidRPr="004D01FD" w:rsidRDefault="00ED7198">
      <w:pPr>
        <w:pStyle w:val="Style3"/>
        <w:spacing w:after="0"/>
        <w:rPr>
          <w:rFonts w:cs="Arial"/>
          <w:szCs w:val="22"/>
        </w:rPr>
      </w:pPr>
    </w:p>
    <w:p w:rsidR="009319B5" w:rsidRPr="004D01FD" w:rsidRDefault="009319B5" w:rsidP="00D4783A">
      <w:pPr>
        <w:pStyle w:val="Style3"/>
        <w:tabs>
          <w:tab w:val="left" w:pos="709"/>
        </w:tabs>
        <w:spacing w:after="0"/>
        <w:rPr>
          <w:rFonts w:cs="Arial"/>
        </w:rPr>
      </w:pPr>
      <w:r w:rsidRPr="004D01FD">
        <w:rPr>
          <w:rFonts w:cs="Arial"/>
        </w:rPr>
        <w:t>3.1.</w:t>
      </w:r>
      <w:r w:rsidR="00D4783A" w:rsidRPr="004D01FD">
        <w:rPr>
          <w:rFonts w:cs="Arial"/>
        </w:rPr>
        <w:tab/>
      </w:r>
      <w:r w:rsidR="007F615E" w:rsidRPr="004D01FD">
        <w:rPr>
          <w:rFonts w:cs="Arial"/>
        </w:rPr>
        <w:t>Los depósitos en efectivo se mantienen por lo general en cuentas bancarias de acceso i</w:t>
      </w:r>
      <w:r w:rsidRPr="004D01FD">
        <w:rPr>
          <w:rFonts w:cs="Arial"/>
        </w:rPr>
        <w:t>nmediato y cuentas remuneradas</w:t>
      </w:r>
      <w:r w:rsidR="009C15EC" w:rsidRPr="004D01FD">
        <w:rPr>
          <w:rFonts w:cs="Arial"/>
        </w:rPr>
        <w:t xml:space="preserve">.  </w:t>
      </w:r>
      <w:r w:rsidRPr="004D01FD">
        <w:rPr>
          <w:rFonts w:cs="Arial"/>
        </w:rPr>
        <w:t xml:space="preserve">En 2015, la Organización transfirió montos significativos de </w:t>
      </w:r>
      <w:r w:rsidRPr="004D01FD">
        <w:rPr>
          <w:rFonts w:cs="Arial"/>
        </w:rPr>
        <w:lastRenderedPageBreak/>
        <w:t>depósitos en efectivo a inversiones a corto plazo para cuya liquidación se requiere un período de preaviso de 31 o 35 días</w:t>
      </w:r>
      <w:r w:rsidR="009C15EC" w:rsidRPr="004D01FD">
        <w:rPr>
          <w:rFonts w:cs="Arial"/>
        </w:rPr>
        <w:t xml:space="preserve">.  </w:t>
      </w:r>
      <w:r w:rsidRPr="004D01FD">
        <w:rPr>
          <w:rFonts w:cs="Arial"/>
        </w:rPr>
        <w:t xml:space="preserve">El objetivo de esas transferencias fue evitar las comisiones de algunas cuentas bancarias </w:t>
      </w:r>
      <w:r w:rsidR="004859AD" w:rsidRPr="004D01FD">
        <w:rPr>
          <w:rFonts w:cs="Arial"/>
        </w:rPr>
        <w:t>de acceso inmediato</w:t>
      </w:r>
      <w:r w:rsidRPr="004D01FD">
        <w:rPr>
          <w:rFonts w:cs="Arial"/>
        </w:rPr>
        <w:t xml:space="preserve"> tras la introducción de los tipos de interés negativos a lo largo del año.</w:t>
      </w:r>
    </w:p>
    <w:p w:rsidR="009319B5" w:rsidRPr="004D01FD" w:rsidRDefault="009319B5">
      <w:pPr>
        <w:pStyle w:val="Style3"/>
        <w:spacing w:after="0"/>
        <w:rPr>
          <w:rFonts w:cs="Arial"/>
        </w:rPr>
      </w:pPr>
    </w:p>
    <w:p w:rsidR="009319B5" w:rsidRPr="004D01FD" w:rsidRDefault="009319B5" w:rsidP="009319B5">
      <w:pPr>
        <w:jc w:val="both"/>
        <w:rPr>
          <w:color w:val="auto"/>
          <w:sz w:val="20"/>
        </w:rPr>
      </w:pPr>
      <w:r w:rsidRPr="004D01FD">
        <w:t>3.2.</w:t>
      </w:r>
      <w:r w:rsidR="00D4783A" w:rsidRPr="004D01FD">
        <w:tab/>
      </w:r>
      <w:r w:rsidRPr="004D01FD">
        <w:t xml:space="preserve">La Organización continúa manteniendo depósitos en </w:t>
      </w:r>
      <w:r w:rsidR="007F615E" w:rsidRPr="004D01FD">
        <w:t xml:space="preserve">la Administración </w:t>
      </w:r>
      <w:r w:rsidRPr="004D01FD">
        <w:t>Federal Suiza de Finanzas (AFF)</w:t>
      </w:r>
      <w:r w:rsidR="009C15EC" w:rsidRPr="004D01FD">
        <w:t xml:space="preserve">.  </w:t>
      </w:r>
      <w:r w:rsidR="007F615E" w:rsidRPr="004D01FD">
        <w:t xml:space="preserve">Tras la adopción </w:t>
      </w:r>
      <w:r w:rsidR="0031063B" w:rsidRPr="004D01FD">
        <w:t xml:space="preserve">por parte de la AFF de nuevas disposiciones </w:t>
      </w:r>
      <w:r w:rsidR="007F615E" w:rsidRPr="004D01FD">
        <w:t>relativas a la apertura y mantenimiento d</w:t>
      </w:r>
      <w:r w:rsidRPr="004D01FD">
        <w:t xml:space="preserve">e cuentas de depósito, la OMPI ha sido informada de que a partir de finales </w:t>
      </w:r>
      <w:r w:rsidR="00D4783A" w:rsidRPr="004D01FD">
        <w:t>directrices de examen</w:t>
      </w:r>
      <w:r w:rsidRPr="004D01FD">
        <w:t xml:space="preserve"> 2015 no podrá seguir</w:t>
      </w:r>
      <w:r w:rsidR="0031063B" w:rsidRPr="004D01FD">
        <w:t xml:space="preserve"> manteniendo depósitos en esa Administración</w:t>
      </w:r>
      <w:r w:rsidR="009C15EC" w:rsidRPr="004D01FD">
        <w:t xml:space="preserve">.  </w:t>
      </w:r>
      <w:r w:rsidRPr="004D01FD">
        <w:rPr>
          <w:color w:val="auto"/>
          <w:sz w:val="20"/>
        </w:rPr>
        <w:t>No obstante, a petición de la OMPI, se ha obtenido una prórroga hasta el 15 de diciembre de 2017</w:t>
      </w:r>
      <w:r w:rsidR="009C15EC" w:rsidRPr="004D01FD">
        <w:rPr>
          <w:color w:val="auto"/>
          <w:sz w:val="20"/>
        </w:rPr>
        <w:t xml:space="preserve">.  </w:t>
      </w:r>
      <w:r w:rsidRPr="004D01FD">
        <w:t>Las condiciones de esa prolongación estipulan que el saldo de los depósitos mantenidos por la OMPI no puede sobrepasar el nivel de finales de septiembre de 2015</w:t>
      </w:r>
      <w:r w:rsidR="009C15EC" w:rsidRPr="004D01FD">
        <w:t xml:space="preserve">.  </w:t>
      </w:r>
      <w:r w:rsidRPr="004D01FD">
        <w:t>En enero de 2015, el tipo de interés de los depósitos mantenidos con la AFF fue del 0,150%, y pasó a ser del 0% el resto de 2015.</w:t>
      </w:r>
    </w:p>
    <w:p w:rsidR="00ED7198" w:rsidRPr="004D01FD" w:rsidRDefault="00ED7198">
      <w:pPr>
        <w:pStyle w:val="Style3"/>
        <w:spacing w:after="0"/>
        <w:rPr>
          <w:rFonts w:cs="Arial"/>
          <w:szCs w:val="22"/>
        </w:rPr>
      </w:pPr>
    </w:p>
    <w:p w:rsidR="00D83005" w:rsidRPr="004D01FD" w:rsidRDefault="00D4783A" w:rsidP="00C6358D">
      <w:pPr>
        <w:jc w:val="both"/>
        <w:rPr>
          <w:color w:val="auto"/>
          <w:sz w:val="20"/>
        </w:rPr>
      </w:pPr>
      <w:r w:rsidRPr="004D01FD">
        <w:t>3.3.</w:t>
      </w:r>
      <w:r w:rsidRPr="004D01FD">
        <w:tab/>
      </w:r>
      <w:r w:rsidR="00D83005" w:rsidRPr="004D01FD">
        <w:t>Entre el efectivo sujeto a restricciones figuran las cuentas corrientes mantenidas en nombre de terceros</w:t>
      </w:r>
      <w:r w:rsidR="009C15EC" w:rsidRPr="004D01FD">
        <w:t xml:space="preserve">.  </w:t>
      </w:r>
      <w:r w:rsidR="00D83005" w:rsidRPr="004D01FD">
        <w:t>La Organización proporciona</w:t>
      </w:r>
      <w:r w:rsidR="0031063B" w:rsidRPr="004D01FD">
        <w:t xml:space="preserve"> a los solicitantes que utilizan</w:t>
      </w:r>
      <w:r w:rsidR="00D83005" w:rsidRPr="004D01FD">
        <w:t xml:space="preserve"> los Sistemas del PCT, Madrid o La Haya la posibilidad de depositar fondos que pueden usar para solicitudes y renovaciones futuras y, a determinadas Partes Contratantes, la opción de transferir fondos percibidos en nombre de la Organización</w:t>
      </w:r>
      <w:r w:rsidR="009C15EC" w:rsidRPr="004D01FD">
        <w:t xml:space="preserve">.  </w:t>
      </w:r>
      <w:r w:rsidR="00D83005" w:rsidRPr="004D01FD">
        <w:t xml:space="preserve">También se clasifican como sujetas a restricciones las tasas recaudadas por la Oficina Internacional de la OMPI </w:t>
      </w:r>
      <w:r w:rsidR="0031063B" w:rsidRPr="004D01FD">
        <w:t>en calidad de oficina receptora</w:t>
      </w:r>
      <w:r w:rsidR="00D83005" w:rsidRPr="004D01FD">
        <w:t xml:space="preserve"> de las Partes Contratantes en el Arreglo y el Protocolo de</w:t>
      </w:r>
      <w:r w:rsidR="0031063B" w:rsidRPr="004D01FD">
        <w:t xml:space="preserve"> Madrid y el Arreglo de La Haya</w:t>
      </w:r>
      <w:r w:rsidR="00D83005" w:rsidRPr="004D01FD">
        <w:t xml:space="preserve"> y de las Administraciones encargadas de la búsqueda internacional del PCT</w:t>
      </w:r>
      <w:r w:rsidR="009C15EC" w:rsidRPr="004D01FD">
        <w:t xml:space="preserve">.  </w:t>
      </w:r>
      <w:r w:rsidR="00D83005" w:rsidRPr="004D01FD">
        <w:t>Además, los depósitos recibidos en relación con procedimientos pendientes relativos a las marcas, a excepc</w:t>
      </w:r>
      <w:r w:rsidR="00612672" w:rsidRPr="004D01FD">
        <w:t>ión de la parte calificada</w:t>
      </w:r>
      <w:r w:rsidR="00D83005" w:rsidRPr="004D01FD">
        <w:t xml:space="preserve"> como cobros anticipados para la Organización, se consideran fondos recaudados en nombre de terceros y son clasificados como fondos sujetos a restricciones.</w:t>
      </w:r>
    </w:p>
    <w:p w:rsidR="00ED7198" w:rsidRPr="004D01FD" w:rsidRDefault="00ED7198">
      <w:pPr>
        <w:pStyle w:val="Style3"/>
        <w:spacing w:after="0"/>
        <w:rPr>
          <w:rFonts w:cs="Arial"/>
          <w:szCs w:val="22"/>
        </w:rPr>
      </w:pPr>
    </w:p>
    <w:p w:rsidR="00D83005" w:rsidRPr="004D01FD" w:rsidRDefault="00D83005" w:rsidP="00D83005">
      <w:pPr>
        <w:pStyle w:val="Style3"/>
        <w:spacing w:after="0"/>
        <w:rPr>
          <w:rFonts w:cs="Arial"/>
        </w:rPr>
      </w:pPr>
      <w:r w:rsidRPr="004D01FD">
        <w:rPr>
          <w:rFonts w:cs="Arial"/>
        </w:rPr>
        <w:t>3.4.</w:t>
      </w:r>
      <w:r w:rsidR="00D4783A" w:rsidRPr="004D01FD">
        <w:rPr>
          <w:rFonts w:cs="Arial"/>
        </w:rPr>
        <w:tab/>
      </w:r>
      <w:r w:rsidRPr="004D01FD">
        <w:rPr>
          <w:rFonts w:cs="Arial"/>
        </w:rPr>
        <w:t>L</w:t>
      </w:r>
      <w:r w:rsidR="007F615E" w:rsidRPr="004D01FD">
        <w:rPr>
          <w:rFonts w:cs="Arial"/>
        </w:rPr>
        <w:t xml:space="preserve">a Organización </w:t>
      </w:r>
      <w:r w:rsidRPr="004D01FD">
        <w:rPr>
          <w:rFonts w:cs="Arial"/>
        </w:rPr>
        <w:t>mantiene</w:t>
      </w:r>
      <w:r w:rsidR="007F615E" w:rsidRPr="004D01FD">
        <w:rPr>
          <w:rFonts w:cs="Arial"/>
        </w:rPr>
        <w:t xml:space="preserve"> fondos destinados a la futura financiación de los pasivos por beneficios </w:t>
      </w:r>
      <w:r w:rsidR="00D4783A" w:rsidRPr="004D01FD">
        <w:rPr>
          <w:rFonts w:cs="Arial"/>
        </w:rPr>
        <w:t>Artículo </w:t>
      </w:r>
      <w:r w:rsidR="007F615E" w:rsidRPr="004D01FD">
        <w:rPr>
          <w:rFonts w:cs="Arial"/>
        </w:rPr>
        <w:t xml:space="preserve"> los empleados despué</w:t>
      </w:r>
      <w:r w:rsidRPr="004D01FD">
        <w:rPr>
          <w:rFonts w:cs="Arial"/>
        </w:rPr>
        <w:t xml:space="preserve">s de la separación del servicio, que incluyen el pasivo por </w:t>
      </w:r>
      <w:r w:rsidR="004E381B" w:rsidRPr="004D01FD">
        <w:rPr>
          <w:rFonts w:cs="Arial"/>
        </w:rPr>
        <w:t>seguro médico después de la separación del servicio</w:t>
      </w:r>
      <w:r w:rsidR="009C15EC" w:rsidRPr="004D01FD">
        <w:rPr>
          <w:rFonts w:cs="Arial"/>
        </w:rPr>
        <w:t xml:space="preserve">.  </w:t>
      </w:r>
      <w:r w:rsidRPr="004D01FD">
        <w:rPr>
          <w:rFonts w:cs="Arial"/>
        </w:rPr>
        <w:t>Es</w:t>
      </w:r>
      <w:r w:rsidR="007F615E" w:rsidRPr="004D01FD">
        <w:rPr>
          <w:rFonts w:cs="Arial"/>
        </w:rPr>
        <w:t>os fondos se consideran t</w:t>
      </w:r>
      <w:r w:rsidRPr="004D01FD">
        <w:rPr>
          <w:rFonts w:cs="Arial"/>
        </w:rPr>
        <w:t>ambién fondos sujetos a restricciones y se mantienen en cuentas bancarias separadas</w:t>
      </w:r>
      <w:r w:rsidR="009C15EC" w:rsidRPr="004D01FD">
        <w:rPr>
          <w:rFonts w:cs="Arial"/>
        </w:rPr>
        <w:t xml:space="preserve">.  </w:t>
      </w:r>
      <w:r w:rsidR="008036E2" w:rsidRPr="004D01FD">
        <w:rPr>
          <w:rFonts w:cs="Arial"/>
        </w:rPr>
        <w:t>Al 31 de diciembre</w:t>
      </w:r>
      <w:r w:rsidRPr="004D01FD">
        <w:rPr>
          <w:rFonts w:cs="Arial"/>
        </w:rPr>
        <w:t xml:space="preserve"> de 2015, el saldo de esos fondos en cuentas bancarias separadas ascendía a 88,9 millones de francos suizos</w:t>
      </w:r>
      <w:r w:rsidR="009C15EC" w:rsidRPr="004D01FD">
        <w:rPr>
          <w:rFonts w:cs="Arial"/>
        </w:rPr>
        <w:t xml:space="preserve">.  </w:t>
      </w:r>
      <w:r w:rsidRPr="004D01FD">
        <w:rPr>
          <w:rFonts w:cs="Arial"/>
        </w:rPr>
        <w:t>Durante 2015, las imputaciones al costo de los puestos para la financiación de los beneficios a los empleados después de la se</w:t>
      </w:r>
      <w:r w:rsidR="00D4783A" w:rsidRPr="004D01FD">
        <w:rPr>
          <w:rFonts w:cs="Arial"/>
        </w:rPr>
        <w:t>paración del servicio generaron </w:t>
      </w:r>
      <w:r w:rsidRPr="004D01FD">
        <w:rPr>
          <w:rFonts w:cs="Arial"/>
        </w:rPr>
        <w:t>13,2 millones de francos suizos adicionales</w:t>
      </w:r>
      <w:r w:rsidR="009C15EC" w:rsidRPr="004D01FD">
        <w:rPr>
          <w:rFonts w:cs="Arial"/>
        </w:rPr>
        <w:t xml:space="preserve">.  </w:t>
      </w:r>
      <w:r w:rsidRPr="004D01FD">
        <w:rPr>
          <w:rFonts w:cs="Arial"/>
        </w:rPr>
        <w:t>Esa cantidad se transferirá a las cuentas bancarias separadas en 2016</w:t>
      </w:r>
      <w:r w:rsidR="009C15EC" w:rsidRPr="004D01FD">
        <w:rPr>
          <w:rFonts w:cs="Arial"/>
        </w:rPr>
        <w:t xml:space="preserve">.  </w:t>
      </w:r>
    </w:p>
    <w:p w:rsidR="00ED7198" w:rsidRPr="004D01FD" w:rsidRDefault="00ED7198">
      <w:pPr>
        <w:pStyle w:val="Style3"/>
        <w:spacing w:after="0"/>
        <w:rPr>
          <w:rFonts w:cs="Arial"/>
          <w:szCs w:val="22"/>
        </w:rPr>
      </w:pPr>
    </w:p>
    <w:p w:rsidR="00ED7198" w:rsidRPr="004D01FD" w:rsidRDefault="00D83005">
      <w:pPr>
        <w:pStyle w:val="Style3"/>
        <w:spacing w:after="0"/>
        <w:rPr>
          <w:rFonts w:cs="Arial"/>
          <w:szCs w:val="22"/>
        </w:rPr>
      </w:pPr>
      <w:r w:rsidRPr="004D01FD">
        <w:rPr>
          <w:rFonts w:cs="Arial"/>
        </w:rPr>
        <w:t>3.5.</w:t>
      </w:r>
      <w:r w:rsidR="00D4783A" w:rsidRPr="004D01FD">
        <w:rPr>
          <w:rFonts w:cs="Arial"/>
        </w:rPr>
        <w:tab/>
      </w:r>
      <w:r w:rsidR="007F615E" w:rsidRPr="004D01FD">
        <w:rPr>
          <w:rFonts w:cs="Arial"/>
        </w:rPr>
        <w:t xml:space="preserve">Las cuentas especiales mantenidas en nombre de donantes de contribuciones voluntarias </w:t>
      </w:r>
      <w:r w:rsidRPr="004D01FD">
        <w:rPr>
          <w:rFonts w:cs="Arial"/>
        </w:rPr>
        <w:t xml:space="preserve">se consideran fondos sujetos a restricciones y </w:t>
      </w:r>
      <w:r w:rsidR="007F615E" w:rsidRPr="004D01FD">
        <w:rPr>
          <w:rFonts w:cs="Arial"/>
        </w:rPr>
        <w:t>se depositan en la moneda en que se dará cuenta de los gastos, sobre la base de acuerdos con los donantes de los fondos</w:t>
      </w:r>
      <w:r w:rsidR="009C15EC" w:rsidRPr="004D01FD">
        <w:rPr>
          <w:rFonts w:cs="Arial"/>
        </w:rPr>
        <w:t xml:space="preserve">.  </w:t>
      </w:r>
    </w:p>
    <w:p w:rsidR="002754A3" w:rsidRPr="004D01FD" w:rsidRDefault="002754A3" w:rsidP="002754A3">
      <w:pPr>
        <w:pStyle w:val="Style3"/>
        <w:spacing w:after="0"/>
        <w:rPr>
          <w:rFonts w:cs="Arial"/>
        </w:rPr>
      </w:pPr>
    </w:p>
    <w:p w:rsidR="00D4783A" w:rsidRPr="004D01FD" w:rsidRDefault="00D4783A">
      <w:pPr>
        <w:rPr>
          <w:rFonts w:eastAsia="Times New Roman"/>
          <w:b/>
          <w:lang w:eastAsia="es-ES" w:bidi="es-ES"/>
        </w:rPr>
      </w:pPr>
      <w:r w:rsidRPr="004D01FD">
        <w:rPr>
          <w:b/>
        </w:rPr>
        <w:br w:type="page"/>
      </w:r>
    </w:p>
    <w:p w:rsidR="00A87819" w:rsidRPr="004D01FD" w:rsidRDefault="00A87819" w:rsidP="00A87819">
      <w:pPr>
        <w:pStyle w:val="Style3"/>
        <w:spacing w:after="0"/>
        <w:rPr>
          <w:rFonts w:cs="Arial"/>
          <w:b/>
        </w:rPr>
      </w:pPr>
      <w:r w:rsidRPr="004D01FD">
        <w:rPr>
          <w:rFonts w:cs="Arial"/>
          <w:b/>
        </w:rPr>
        <w:lastRenderedPageBreak/>
        <w:t>NOTA 4:</w:t>
      </w:r>
      <w:r w:rsidRPr="004D01FD">
        <w:rPr>
          <w:rFonts w:cs="Arial"/>
          <w:b/>
        </w:rPr>
        <w:tab/>
        <w:t xml:space="preserve">CUENTAS POR COBRAR, </w:t>
      </w:r>
      <w:r w:rsidR="009C15EC" w:rsidRPr="004D01FD">
        <w:rPr>
          <w:rFonts w:cs="Arial"/>
          <w:b/>
        </w:rPr>
        <w:t>ANTICIPOS</w:t>
      </w:r>
      <w:r w:rsidRPr="004D01FD">
        <w:rPr>
          <w:rFonts w:cs="Arial"/>
          <w:b/>
        </w:rPr>
        <w:t xml:space="preserve"> Y PAGOS POR ADELANTADO</w:t>
      </w:r>
    </w:p>
    <w:p w:rsidR="00A87819" w:rsidRPr="004D01FD" w:rsidRDefault="00A87819" w:rsidP="00A87819">
      <w:pPr>
        <w:pStyle w:val="Style3"/>
        <w:spacing w:after="0"/>
        <w:rPr>
          <w:rFonts w:cs="Arial"/>
          <w:b/>
        </w:rPr>
      </w:pPr>
    </w:p>
    <w:p w:rsidR="00ED7198" w:rsidRPr="004D01FD" w:rsidRDefault="007D4C16" w:rsidP="00BE5EE8">
      <w:pPr>
        <w:tabs>
          <w:tab w:val="left" w:pos="5245"/>
        </w:tabs>
        <w:rPr>
          <w:sz w:val="20"/>
        </w:rPr>
      </w:pPr>
      <w:r w:rsidRPr="007D4C16">
        <w:rPr>
          <w:noProof/>
          <w:lang w:val="en-US" w:eastAsia="en-US"/>
        </w:rPr>
        <w:drawing>
          <wp:inline distT="0" distB="0" distL="0" distR="0">
            <wp:extent cx="5934710" cy="7522210"/>
            <wp:effectExtent l="0" t="0" r="889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34710" cy="7522210"/>
                    </a:xfrm>
                    <a:prstGeom prst="rect">
                      <a:avLst/>
                    </a:prstGeom>
                    <a:noFill/>
                    <a:ln>
                      <a:noFill/>
                    </a:ln>
                  </pic:spPr>
                </pic:pic>
              </a:graphicData>
            </a:graphic>
          </wp:inline>
        </w:drawing>
      </w:r>
    </w:p>
    <w:p w:rsidR="00ED7198" w:rsidRPr="004D01FD" w:rsidRDefault="00ED7198"/>
    <w:p w:rsidR="00ED7198" w:rsidRPr="004D01FD" w:rsidRDefault="00D4783A" w:rsidP="00D4783A">
      <w:pPr>
        <w:pStyle w:val="Style3"/>
        <w:spacing w:after="0"/>
        <w:rPr>
          <w:rFonts w:cs="Arial"/>
          <w:szCs w:val="22"/>
        </w:rPr>
      </w:pPr>
      <w:r w:rsidRPr="004D01FD">
        <w:rPr>
          <w:rFonts w:cs="Arial"/>
        </w:rPr>
        <w:t>4.1.</w:t>
      </w:r>
      <w:r w:rsidRPr="004D01FD">
        <w:rPr>
          <w:rFonts w:cs="Arial"/>
        </w:rPr>
        <w:tab/>
      </w:r>
      <w:r w:rsidR="007F615E" w:rsidRPr="004D01FD">
        <w:rPr>
          <w:rFonts w:cs="Arial"/>
        </w:rPr>
        <w:t>Las contribuciones obligatorias representan ingresos no recaudados que guardan relación con el sistema de contribución única de la OMPI aprobado por las Asambleas de los Estados miembros y las Uniones administradas por la OMPI</w:t>
      </w:r>
      <w:r w:rsidR="009C15EC" w:rsidRPr="004D01FD">
        <w:rPr>
          <w:rFonts w:cs="Arial"/>
        </w:rPr>
        <w:t xml:space="preserve">.  </w:t>
      </w:r>
      <w:r w:rsidR="007F615E" w:rsidRPr="004D01FD">
        <w:rPr>
          <w:rFonts w:cs="Arial"/>
        </w:rPr>
        <w:t>Las Asambleas fijan el valor de una unidad de contribución en francos suizos junto con el presupuesto correspondiente al ejercicio financiero bienal</w:t>
      </w:r>
      <w:r w:rsidR="009C15EC" w:rsidRPr="004D01FD">
        <w:rPr>
          <w:rFonts w:cs="Arial"/>
        </w:rPr>
        <w:t xml:space="preserve">.  </w:t>
      </w:r>
      <w:r w:rsidR="003C6E00" w:rsidRPr="004D01FD">
        <w:rPr>
          <w:rFonts w:cs="Arial"/>
        </w:rPr>
        <w:t>En cada clase</w:t>
      </w:r>
      <w:r w:rsidR="007F615E" w:rsidRPr="004D01FD">
        <w:rPr>
          <w:rFonts w:cs="Arial"/>
        </w:rPr>
        <w:t xml:space="preserve"> </w:t>
      </w:r>
      <w:r w:rsidR="00612672" w:rsidRPr="004D01FD">
        <w:rPr>
          <w:rFonts w:cs="Arial"/>
        </w:rPr>
        <w:t xml:space="preserve">contributiva </w:t>
      </w:r>
      <w:r w:rsidR="007F615E" w:rsidRPr="004D01FD">
        <w:rPr>
          <w:rFonts w:cs="Arial"/>
        </w:rPr>
        <w:t xml:space="preserve">existe la obligación de contribuir con determinado </w:t>
      </w:r>
      <w:r w:rsidR="007F615E" w:rsidRPr="004D01FD">
        <w:rPr>
          <w:rFonts w:cs="Arial"/>
        </w:rPr>
        <w:lastRenderedPageBreak/>
        <w:t>númer</w:t>
      </w:r>
      <w:r w:rsidR="007E77CD" w:rsidRPr="004D01FD">
        <w:rPr>
          <w:rFonts w:cs="Arial"/>
        </w:rPr>
        <w:t>o de unidades de contribución</w:t>
      </w:r>
      <w:r w:rsidR="009C15EC" w:rsidRPr="004D01FD">
        <w:rPr>
          <w:rFonts w:cs="Arial"/>
        </w:rPr>
        <w:t xml:space="preserve">.  </w:t>
      </w:r>
      <w:r w:rsidR="007F615E" w:rsidRPr="004D01FD">
        <w:rPr>
          <w:rFonts w:cs="Arial"/>
        </w:rPr>
        <w:t>Los Estados miembros tienen libertad para elegir la clase que determine la base con arreglo a la cual efectuarán la contribución, aparte de determinados países en desarrollo que pertenecen automáticamente a una de tres clases especiales</w:t>
      </w:r>
      <w:r w:rsidR="009C15EC" w:rsidRPr="004D01FD">
        <w:rPr>
          <w:rFonts w:cs="Arial"/>
        </w:rPr>
        <w:t xml:space="preserve">.  </w:t>
      </w:r>
    </w:p>
    <w:p w:rsidR="00ED7198" w:rsidRPr="004D01FD" w:rsidRDefault="00ED7198">
      <w:pPr>
        <w:pStyle w:val="Style3"/>
        <w:spacing w:after="0"/>
        <w:rPr>
          <w:rFonts w:cs="Arial"/>
          <w:szCs w:val="22"/>
        </w:rPr>
      </w:pPr>
    </w:p>
    <w:p w:rsidR="00ED7198" w:rsidRPr="004D01FD" w:rsidRDefault="007E77CD" w:rsidP="00D4783A">
      <w:pPr>
        <w:pStyle w:val="Style3"/>
        <w:spacing w:after="0"/>
        <w:rPr>
          <w:rFonts w:cs="Arial"/>
          <w:szCs w:val="22"/>
        </w:rPr>
      </w:pPr>
      <w:r w:rsidRPr="004D01FD">
        <w:rPr>
          <w:rFonts w:cs="Arial"/>
        </w:rPr>
        <w:t>4.2.</w:t>
      </w:r>
      <w:r w:rsidR="00D4783A" w:rsidRPr="004D01FD">
        <w:rPr>
          <w:rFonts w:cs="Arial"/>
        </w:rPr>
        <w:tab/>
      </w:r>
      <w:r w:rsidR="007F615E" w:rsidRPr="004D01FD">
        <w:rPr>
          <w:rFonts w:cs="Arial"/>
        </w:rPr>
        <w:t>Se ha dotado una asignación para compensar el valor de las cuentas por cobrar correspondientes a las contribuciones</w:t>
      </w:r>
      <w:r w:rsidR="003C6E00" w:rsidRPr="004D01FD">
        <w:rPr>
          <w:rFonts w:cs="Arial"/>
        </w:rPr>
        <w:t xml:space="preserve"> obligatorias</w:t>
      </w:r>
      <w:r w:rsidR="007F615E" w:rsidRPr="004D01FD">
        <w:rPr>
          <w:rFonts w:cs="Arial"/>
        </w:rPr>
        <w:t xml:space="preserve"> y las contribuciones de los fondos de operaciones que </w:t>
      </w:r>
      <w:r w:rsidR="003C6E00" w:rsidRPr="004D01FD">
        <w:rPr>
          <w:rFonts w:cs="Arial"/>
        </w:rPr>
        <w:t>deben las Uniones por</w:t>
      </w:r>
      <w:r w:rsidR="007F615E" w:rsidRPr="004D01FD">
        <w:rPr>
          <w:rFonts w:cs="Arial"/>
        </w:rPr>
        <w:t xml:space="preserve"> los períodos anteriores a la introducción de las contribuciones únicas en 1994</w:t>
      </w:r>
      <w:r w:rsidR="009C15EC" w:rsidRPr="004D01FD">
        <w:rPr>
          <w:rFonts w:cs="Arial"/>
        </w:rPr>
        <w:t xml:space="preserve">.  </w:t>
      </w:r>
      <w:r w:rsidR="007F615E" w:rsidRPr="004D01FD">
        <w:rPr>
          <w:rFonts w:cs="Arial"/>
        </w:rPr>
        <w:t>La asignación cubre los importes que deben los Estados miembros que han perdido el derecho de voto en virtud del párrafo 5 del artículo 11 del Convenio de la OMPI y las contribuciones de los países menos adelantados congeladas por decisión de las Asambl</w:t>
      </w:r>
      <w:r w:rsidRPr="004D01FD">
        <w:rPr>
          <w:rFonts w:cs="Arial"/>
        </w:rPr>
        <w:t>eas</w:t>
      </w:r>
      <w:r w:rsidR="009C15EC" w:rsidRPr="004D01FD">
        <w:rPr>
          <w:rFonts w:cs="Arial"/>
        </w:rPr>
        <w:t xml:space="preserve">.  </w:t>
      </w:r>
      <w:r w:rsidR="003C6E00" w:rsidRPr="004D01FD">
        <w:rPr>
          <w:rFonts w:cs="Arial"/>
        </w:rPr>
        <w:t>A</w:t>
      </w:r>
      <w:r w:rsidRPr="004D01FD">
        <w:rPr>
          <w:rFonts w:cs="Arial"/>
        </w:rPr>
        <w:t>l 31 de diciembre de 2015</w:t>
      </w:r>
      <w:r w:rsidR="007F615E" w:rsidRPr="004D01FD">
        <w:rPr>
          <w:rFonts w:cs="Arial"/>
        </w:rPr>
        <w:t>, la as</w:t>
      </w:r>
      <w:r w:rsidR="003C6E00" w:rsidRPr="004D01FD">
        <w:rPr>
          <w:rFonts w:cs="Arial"/>
        </w:rPr>
        <w:t>ignación ascendía</w:t>
      </w:r>
      <w:r w:rsidRPr="004D01FD">
        <w:rPr>
          <w:rFonts w:cs="Arial"/>
        </w:rPr>
        <w:t xml:space="preserve"> en total a </w:t>
      </w:r>
      <w:r w:rsidR="003C6E00" w:rsidRPr="004D01FD">
        <w:rPr>
          <w:rFonts w:cs="Arial"/>
        </w:rPr>
        <w:t>6,3 millones de francos suizos (</w:t>
      </w:r>
      <w:r w:rsidRPr="004D01FD">
        <w:rPr>
          <w:rFonts w:cs="Arial"/>
        </w:rPr>
        <w:t>6,8</w:t>
      </w:r>
      <w:r w:rsidR="007F615E" w:rsidRPr="004D01FD">
        <w:rPr>
          <w:rFonts w:cs="Arial"/>
        </w:rPr>
        <w:t xml:space="preserve"> millones de francos s</w:t>
      </w:r>
      <w:r w:rsidRPr="004D01FD">
        <w:rPr>
          <w:rFonts w:cs="Arial"/>
        </w:rPr>
        <w:t xml:space="preserve">uizos </w:t>
      </w:r>
      <w:r w:rsidR="008036E2" w:rsidRPr="004D01FD">
        <w:rPr>
          <w:rFonts w:cs="Arial"/>
        </w:rPr>
        <w:t>al 31 de diciembre</w:t>
      </w:r>
      <w:r w:rsidRPr="004D01FD">
        <w:rPr>
          <w:rFonts w:cs="Arial"/>
        </w:rPr>
        <w:t xml:space="preserve"> de 2014</w:t>
      </w:r>
      <w:r w:rsidR="003C6E00" w:rsidRPr="004D01FD">
        <w:rPr>
          <w:rFonts w:cs="Arial"/>
        </w:rPr>
        <w:t>)</w:t>
      </w:r>
      <w:r w:rsidR="007F615E" w:rsidRPr="004D01FD">
        <w:rPr>
          <w:rFonts w:cs="Arial"/>
        </w:rPr>
        <w:t>.</w:t>
      </w:r>
    </w:p>
    <w:p w:rsidR="00ED7198" w:rsidRPr="004D01FD" w:rsidRDefault="00ED7198">
      <w:pPr>
        <w:pStyle w:val="Style3"/>
        <w:spacing w:after="0"/>
        <w:rPr>
          <w:rFonts w:cs="Arial"/>
          <w:szCs w:val="22"/>
        </w:rPr>
      </w:pPr>
    </w:p>
    <w:p w:rsidR="00ED7198" w:rsidRPr="004D01FD" w:rsidRDefault="00D4783A" w:rsidP="00D4783A">
      <w:pPr>
        <w:pStyle w:val="Style3"/>
        <w:spacing w:after="0"/>
        <w:rPr>
          <w:rFonts w:cs="Arial"/>
          <w:szCs w:val="22"/>
        </w:rPr>
      </w:pPr>
      <w:r w:rsidRPr="004D01FD">
        <w:rPr>
          <w:rFonts w:cs="Arial"/>
        </w:rPr>
        <w:t>4.3.</w:t>
      </w:r>
      <w:r w:rsidRPr="004D01FD">
        <w:rPr>
          <w:rFonts w:cs="Arial"/>
        </w:rPr>
        <w:tab/>
      </w:r>
      <w:r w:rsidR="007F615E" w:rsidRPr="004D01FD">
        <w:rPr>
          <w:rFonts w:cs="Arial"/>
        </w:rPr>
        <w:t>El epígrafe de deudores del Sistema del PCT refleja las tasas de presentación de solicitudes internacionales pendientes de pago correspondientes a solicitudes PCT presentadas antes de la fecha de cierre de los estados financieros</w:t>
      </w:r>
      <w:r w:rsidR="009C15EC" w:rsidRPr="004D01FD">
        <w:rPr>
          <w:rFonts w:cs="Arial"/>
        </w:rPr>
        <w:t xml:space="preserve">.  </w:t>
      </w:r>
      <w:r w:rsidR="007F615E" w:rsidRPr="004D01FD">
        <w:rPr>
          <w:rFonts w:cs="Arial"/>
        </w:rPr>
        <w:t>En dicho epígrafe se incluye una estimación de las solicitudes internacionales de patente que las Oficinas receptoras reciben antes de la fecha de cierre de los estados financieros pero que no han sido transferidas a la Oficina Internacional del PCT de la Organización en dicha fecha.</w:t>
      </w:r>
    </w:p>
    <w:p w:rsidR="00ED7198" w:rsidRPr="004D01FD" w:rsidRDefault="00ED7198">
      <w:pPr>
        <w:pStyle w:val="Style3"/>
        <w:spacing w:after="0"/>
        <w:rPr>
          <w:rFonts w:cs="Arial"/>
          <w:szCs w:val="22"/>
        </w:rPr>
      </w:pPr>
    </w:p>
    <w:p w:rsidR="00ED7198" w:rsidRPr="004D01FD" w:rsidRDefault="00D4783A" w:rsidP="00D4783A">
      <w:pPr>
        <w:pStyle w:val="Style3"/>
        <w:spacing w:after="0"/>
        <w:rPr>
          <w:rFonts w:cs="Arial"/>
          <w:szCs w:val="22"/>
        </w:rPr>
      </w:pPr>
      <w:r w:rsidRPr="004D01FD">
        <w:rPr>
          <w:rFonts w:cs="Arial"/>
        </w:rPr>
        <w:t>4.4.</w:t>
      </w:r>
      <w:r w:rsidRPr="004D01FD">
        <w:rPr>
          <w:rFonts w:cs="Arial"/>
        </w:rPr>
        <w:tab/>
      </w:r>
      <w:r w:rsidR="007F615E" w:rsidRPr="004D01FD">
        <w:rPr>
          <w:rFonts w:cs="Arial"/>
        </w:rPr>
        <w:t xml:space="preserve">Los funcionarios internacionales que no viven en su país de origen tienen derecho a recibir un subsidio que cubre el 75,0% de los costos de educación por hijo a cargo hasta el cuarto curso de los estudios superiores, si bien como máximo hasta el final del año académico </w:t>
      </w:r>
      <w:r w:rsidR="007E77CD" w:rsidRPr="004D01FD">
        <w:rPr>
          <w:rFonts w:cs="Arial"/>
        </w:rPr>
        <w:t>en que el hijo cumpla 25 años</w:t>
      </w:r>
      <w:r w:rsidR="009C15EC" w:rsidRPr="004D01FD">
        <w:rPr>
          <w:rFonts w:cs="Arial"/>
        </w:rPr>
        <w:t xml:space="preserve">.  </w:t>
      </w:r>
      <w:r w:rsidR="007F615E" w:rsidRPr="004D01FD">
        <w:rPr>
          <w:rFonts w:cs="Arial"/>
        </w:rPr>
        <w:t>Para cada país se establece el subsidio máximo</w:t>
      </w:r>
      <w:r w:rsidR="009C15EC" w:rsidRPr="004D01FD">
        <w:rPr>
          <w:rFonts w:cs="Arial"/>
        </w:rPr>
        <w:t xml:space="preserve">.  </w:t>
      </w:r>
      <w:r w:rsidR="007F615E" w:rsidRPr="004D01FD">
        <w:rPr>
          <w:rFonts w:cs="Arial"/>
        </w:rPr>
        <w:t>Los funcionarios internacionales tienen derecho a recibir un anticipo al inicio del año escolar igual al importe estimado del subsidio de educación correspondiente a cada hijo a cargo</w:t>
      </w:r>
      <w:r w:rsidR="009C15EC" w:rsidRPr="004D01FD">
        <w:rPr>
          <w:rFonts w:cs="Arial"/>
        </w:rPr>
        <w:t xml:space="preserve">.  </w:t>
      </w:r>
      <w:r w:rsidR="007F615E" w:rsidRPr="004D01FD">
        <w:rPr>
          <w:rFonts w:cs="Arial"/>
        </w:rPr>
        <w:t>Los anticipos en concepto de subsidios de educación corresponden a los subsidios totales anticip</w:t>
      </w:r>
      <w:r w:rsidR="007E77CD" w:rsidRPr="004D01FD">
        <w:rPr>
          <w:rFonts w:cs="Arial"/>
        </w:rPr>
        <w:t>ados para el año académico</w:t>
      </w:r>
      <w:r w:rsidR="000A3787" w:rsidRPr="004D01FD">
        <w:rPr>
          <w:rFonts w:cs="Arial"/>
        </w:rPr>
        <w:t xml:space="preserve"> </w:t>
      </w:r>
      <w:r w:rsidR="007E77CD" w:rsidRPr="004D01FD">
        <w:rPr>
          <w:rFonts w:cs="Arial"/>
        </w:rPr>
        <w:t>2015-2016</w:t>
      </w:r>
      <w:r w:rsidR="007F615E" w:rsidRPr="004D01FD">
        <w:rPr>
          <w:rFonts w:cs="Arial"/>
        </w:rPr>
        <w:t>.</w:t>
      </w:r>
    </w:p>
    <w:p w:rsidR="00ED7198" w:rsidRPr="004D01FD" w:rsidRDefault="00ED7198">
      <w:pPr>
        <w:pStyle w:val="Style3"/>
        <w:spacing w:after="0"/>
        <w:rPr>
          <w:rFonts w:cs="Arial"/>
          <w:szCs w:val="22"/>
        </w:rPr>
      </w:pPr>
    </w:p>
    <w:p w:rsidR="00ED7198" w:rsidRPr="004D01FD" w:rsidRDefault="00D4783A">
      <w:pPr>
        <w:jc w:val="both"/>
        <w:rPr>
          <w:szCs w:val="22"/>
        </w:rPr>
      </w:pPr>
      <w:r w:rsidRPr="004D01FD">
        <w:t>4.5.</w:t>
      </w:r>
      <w:r w:rsidRPr="004D01FD">
        <w:tab/>
      </w:r>
      <w:r w:rsidR="007F615E" w:rsidRPr="004D01FD">
        <w:t>Los fondos anticipados destinados al Programa de las Naciones Unidas para el Desarrollo (PNUD) se utilizan para efectuar pagos en nombre de la</w:t>
      </w:r>
      <w:r w:rsidR="007E77CD" w:rsidRPr="004D01FD">
        <w:t xml:space="preserve"> Organización</w:t>
      </w:r>
      <w:r w:rsidR="009C15EC" w:rsidRPr="004D01FD">
        <w:t xml:space="preserve">.  </w:t>
      </w:r>
      <w:r w:rsidR="007F615E" w:rsidRPr="004D01FD">
        <w:t>El importe total adeudado incluye los importes correspondientes a peticiones efectuadas al PNUD de pagos cuya confirmación no se ha recibido todavía o respecto de los que se está verificando la confirmación</w:t>
      </w:r>
      <w:r w:rsidR="009C15EC" w:rsidRPr="004D01FD">
        <w:t xml:space="preserve">.  </w:t>
      </w:r>
      <w:r w:rsidR="007F615E" w:rsidRPr="004D01FD">
        <w:t>Los gastos reembolsables de la UPOV representan los pagos realizados por la Organización en nombre de la Unión Internacional para la Protección de las Obtenciones Vegetales que no han sido todavía reembolsados.</w:t>
      </w:r>
    </w:p>
    <w:p w:rsidR="00ED7198" w:rsidRPr="004D01FD" w:rsidRDefault="00ED7198">
      <w:pPr>
        <w:jc w:val="both"/>
        <w:rPr>
          <w:szCs w:val="22"/>
        </w:rPr>
      </w:pPr>
    </w:p>
    <w:p w:rsidR="00ED7198" w:rsidRPr="004D01FD" w:rsidRDefault="007E77CD" w:rsidP="00D4783A">
      <w:pPr>
        <w:jc w:val="both"/>
        <w:rPr>
          <w:szCs w:val="22"/>
        </w:rPr>
      </w:pPr>
      <w:r w:rsidRPr="004D01FD">
        <w:t>4.6.</w:t>
      </w:r>
      <w:r w:rsidR="00D4783A" w:rsidRPr="004D01FD">
        <w:tab/>
      </w:r>
      <w:r w:rsidRPr="004D01FD">
        <w:t xml:space="preserve">El importe correspondiente al reembolso de </w:t>
      </w:r>
      <w:r w:rsidR="007F615E" w:rsidRPr="004D01FD">
        <w:t xml:space="preserve">impuestos de los Estados Unidos de América constituye la suma </w:t>
      </w:r>
      <w:r w:rsidRPr="004D01FD">
        <w:t>adelantada a ese país en nombre de los ciudadanos estadounidense</w:t>
      </w:r>
      <w:r w:rsidR="00117A51" w:rsidRPr="004D01FD">
        <w:t>s</w:t>
      </w:r>
      <w:r w:rsidRPr="004D01FD">
        <w:t xml:space="preserve"> que emplea la Organización</w:t>
      </w:r>
      <w:r w:rsidR="00117A51" w:rsidRPr="004D01FD">
        <w:t>, en concepto de pago de sus</w:t>
      </w:r>
      <w:r w:rsidR="007F615E" w:rsidRPr="004D01FD">
        <w:t xml:space="preserve"> impuesto</w:t>
      </w:r>
      <w:r w:rsidR="00117A51" w:rsidRPr="004D01FD">
        <w:t>s</w:t>
      </w:r>
      <w:r w:rsidR="007F615E" w:rsidRPr="004D01FD">
        <w:t xml:space="preserve"> sobre la renta en </w:t>
      </w:r>
      <w:r w:rsidR="00117A51" w:rsidRPr="004D01FD">
        <w:t>los Estados Unidos de América</w:t>
      </w:r>
      <w:r w:rsidR="009C15EC" w:rsidRPr="004D01FD">
        <w:t xml:space="preserve">.  </w:t>
      </w:r>
      <w:r w:rsidR="007F615E" w:rsidRPr="004D01FD">
        <w:t>En virtud de los acuerdos suscritos entre la Organización y los Estados Unid</w:t>
      </w:r>
      <w:r w:rsidR="003C6E00" w:rsidRPr="004D01FD">
        <w:t>os de América, es</w:t>
      </w:r>
      <w:r w:rsidR="007F615E" w:rsidRPr="004D01FD">
        <w:t>os importes son reembolsables a la Organización</w:t>
      </w:r>
      <w:r w:rsidR="009C15EC" w:rsidRPr="004D01FD">
        <w:t xml:space="preserve">.  </w:t>
      </w:r>
      <w:r w:rsidR="007F615E" w:rsidRPr="004D01FD">
        <w:t>Los impuestos de los EE.UU</w:t>
      </w:r>
      <w:r w:rsidR="009C15EC" w:rsidRPr="004D01FD">
        <w:t xml:space="preserve">.  </w:t>
      </w:r>
      <w:r w:rsidR="007F615E" w:rsidRPr="004D01FD">
        <w:t xml:space="preserve">reembolsables se estiman a su costo amortizado, que se calcula sobre la base de </w:t>
      </w:r>
      <w:r w:rsidR="00117A51" w:rsidRPr="004D01FD">
        <w:t>las pautas históricas de pago</w:t>
      </w:r>
      <w:r w:rsidR="009C15EC" w:rsidRPr="004D01FD">
        <w:t xml:space="preserve">.  </w:t>
      </w:r>
      <w:r w:rsidR="003C6E00" w:rsidRPr="004D01FD">
        <w:t>En la rúbrica</w:t>
      </w:r>
      <w:r w:rsidR="007F615E" w:rsidRPr="004D01FD">
        <w:t xml:space="preserve"> correspondiente al reembolso de impuestos suizos figuran los pagos en concepto de IVA, impuesto de timbre e impuesto retenido en la fuente del Gobierno Federal Suizo respecto de los que la Organización tiene derecho al reembolso en virtud del acuerdo de sede suscrito con el Gobierno de Suiza.</w:t>
      </w:r>
    </w:p>
    <w:p w:rsidR="00ED7198" w:rsidRPr="004D01FD" w:rsidRDefault="00ED7198">
      <w:pPr>
        <w:jc w:val="both"/>
        <w:rPr>
          <w:szCs w:val="22"/>
        </w:rPr>
      </w:pPr>
    </w:p>
    <w:p w:rsidR="00ED7198" w:rsidRPr="004D01FD" w:rsidRDefault="007F615E">
      <w:pPr>
        <w:pStyle w:val="StyleHeading211ptNotBoldNotItalicAllcaps"/>
        <w:spacing w:before="0" w:after="0"/>
      </w:pPr>
      <w:r w:rsidRPr="004D01FD">
        <w:lastRenderedPageBreak/>
        <w:t>Nota 5:</w:t>
      </w:r>
      <w:r w:rsidRPr="004D01FD">
        <w:tab/>
        <w:t>Inventarios</w:t>
      </w:r>
    </w:p>
    <w:p w:rsidR="00ED7198" w:rsidRPr="004D01FD" w:rsidRDefault="00ED7198">
      <w:pPr>
        <w:keepNext/>
        <w:jc w:val="center"/>
        <w:rPr>
          <w:sz w:val="20"/>
        </w:rPr>
      </w:pPr>
    </w:p>
    <w:p w:rsidR="00ED7198" w:rsidRPr="004D01FD" w:rsidRDefault="00117A51">
      <w:pPr>
        <w:rPr>
          <w:rStyle w:val="Style3Char"/>
          <w:szCs w:val="22"/>
        </w:rPr>
      </w:pPr>
      <w:r w:rsidRPr="004D01FD">
        <w:rPr>
          <w:rStyle w:val="Style3Char"/>
          <w:noProof/>
          <w:lang w:val="en-US" w:eastAsia="en-US" w:bidi="ar-SA"/>
        </w:rPr>
        <w:drawing>
          <wp:inline distT="0" distB="0" distL="0" distR="0" wp14:anchorId="7129FB81" wp14:editId="72A27321">
            <wp:extent cx="5976620" cy="1305454"/>
            <wp:effectExtent l="0" t="0" r="5080" b="0"/>
            <wp:docPr id="122" name="Imagen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76620" cy="1305454"/>
                    </a:xfrm>
                    <a:prstGeom prst="rect">
                      <a:avLst/>
                    </a:prstGeom>
                    <a:noFill/>
                    <a:ln>
                      <a:noFill/>
                    </a:ln>
                  </pic:spPr>
                </pic:pic>
              </a:graphicData>
            </a:graphic>
          </wp:inline>
        </w:drawing>
      </w:r>
    </w:p>
    <w:p w:rsidR="00ED7198" w:rsidRPr="004D01FD" w:rsidRDefault="00ED7198">
      <w:pPr>
        <w:jc w:val="both"/>
        <w:rPr>
          <w:rStyle w:val="Style3Char"/>
          <w:szCs w:val="22"/>
        </w:rPr>
      </w:pPr>
    </w:p>
    <w:p w:rsidR="00ED7198" w:rsidRPr="004D01FD" w:rsidRDefault="00117A51">
      <w:pPr>
        <w:jc w:val="both"/>
        <w:rPr>
          <w:rStyle w:val="Style3Char"/>
        </w:rPr>
      </w:pPr>
      <w:r w:rsidRPr="004D01FD">
        <w:rPr>
          <w:rStyle w:val="Style3Char"/>
        </w:rPr>
        <w:t>5.1.</w:t>
      </w:r>
      <w:r w:rsidR="00D4783A" w:rsidRPr="004D01FD">
        <w:rPr>
          <w:rStyle w:val="Style3Char"/>
        </w:rPr>
        <w:tab/>
      </w:r>
      <w:r w:rsidR="007F615E" w:rsidRPr="004D01FD">
        <w:rPr>
          <w:rStyle w:val="Style3Char"/>
        </w:rPr>
        <w:t>La rebaja del valor de los inventarios de publicaciones finalizadas hasta su valo</w:t>
      </w:r>
      <w:r w:rsidRPr="004D01FD">
        <w:rPr>
          <w:rStyle w:val="Style3Char"/>
        </w:rPr>
        <w:t>r neto realizable ascendió a 27.000 francos suizos (59.000 francos suizos en 2014)</w:t>
      </w:r>
      <w:r w:rsidR="009C15EC" w:rsidRPr="004D01FD">
        <w:rPr>
          <w:rStyle w:val="Style3Char"/>
        </w:rPr>
        <w:t xml:space="preserve">.  </w:t>
      </w:r>
      <w:r w:rsidR="007F615E" w:rsidRPr="004D01FD">
        <w:rPr>
          <w:rStyle w:val="Style3Char"/>
        </w:rPr>
        <w:t>No ha habido reversiones de dicha rebaja.</w:t>
      </w:r>
    </w:p>
    <w:p w:rsidR="00ED7198" w:rsidRPr="004D01FD" w:rsidRDefault="00ED7198">
      <w:pPr>
        <w:jc w:val="both"/>
      </w:pPr>
    </w:p>
    <w:p w:rsidR="00ED7198" w:rsidRPr="004D01FD" w:rsidRDefault="007F615E">
      <w:pPr>
        <w:pStyle w:val="StyleHeading211ptNotBoldNotItalicAllcaps"/>
        <w:spacing w:before="0" w:after="0"/>
      </w:pPr>
      <w:r w:rsidRPr="004D01FD">
        <w:t>Nota 6:</w:t>
      </w:r>
      <w:r w:rsidRPr="004D01FD">
        <w:tab/>
        <w:t>Equipo</w:t>
      </w:r>
    </w:p>
    <w:p w:rsidR="00ED7198" w:rsidRPr="004D01FD" w:rsidRDefault="00ED7198">
      <w:pPr>
        <w:jc w:val="both"/>
        <w:rPr>
          <w:szCs w:val="22"/>
        </w:rPr>
      </w:pPr>
    </w:p>
    <w:p w:rsidR="00ED7198" w:rsidRPr="004D01FD" w:rsidRDefault="00117A51">
      <w:pPr>
        <w:pStyle w:val="Style3"/>
        <w:spacing w:after="0"/>
        <w:rPr>
          <w:rFonts w:cs="Arial"/>
        </w:rPr>
      </w:pPr>
      <w:r w:rsidRPr="004D01FD">
        <w:rPr>
          <w:rFonts w:cs="Arial"/>
          <w:noProof/>
          <w:lang w:val="en-US" w:eastAsia="en-US" w:bidi="ar-SA"/>
        </w:rPr>
        <w:drawing>
          <wp:inline distT="0" distB="0" distL="0" distR="0" wp14:anchorId="5D27AF26" wp14:editId="56772FE0">
            <wp:extent cx="5976438" cy="2847372"/>
            <wp:effectExtent l="0" t="0" r="5715" b="0"/>
            <wp:docPr id="123" name="Imagen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98335" cy="2857804"/>
                    </a:xfrm>
                    <a:prstGeom prst="rect">
                      <a:avLst/>
                    </a:prstGeom>
                    <a:noFill/>
                    <a:ln>
                      <a:noFill/>
                    </a:ln>
                  </pic:spPr>
                </pic:pic>
              </a:graphicData>
            </a:graphic>
          </wp:inline>
        </w:drawing>
      </w:r>
    </w:p>
    <w:p w:rsidR="00ED7198" w:rsidRPr="004D01FD" w:rsidRDefault="00ED7198">
      <w:pPr>
        <w:pStyle w:val="Style3"/>
        <w:spacing w:after="0"/>
        <w:rPr>
          <w:rFonts w:cs="Arial"/>
        </w:rPr>
      </w:pPr>
    </w:p>
    <w:p w:rsidR="00ED7198" w:rsidRPr="004D01FD" w:rsidRDefault="00ED7198">
      <w:pPr>
        <w:pStyle w:val="Style3"/>
        <w:spacing w:after="0"/>
        <w:rPr>
          <w:rFonts w:cs="Arial"/>
        </w:rPr>
      </w:pPr>
    </w:p>
    <w:p w:rsidR="00ED7198" w:rsidRPr="004D01FD" w:rsidRDefault="00E72C62">
      <w:pPr>
        <w:pStyle w:val="Style3"/>
        <w:spacing w:after="0"/>
        <w:jc w:val="center"/>
        <w:rPr>
          <w:rFonts w:cs="Arial"/>
        </w:rPr>
      </w:pPr>
      <w:r w:rsidRPr="004D01FD">
        <w:rPr>
          <w:rFonts w:cs="Arial"/>
          <w:noProof/>
          <w:lang w:val="en-US" w:eastAsia="en-US" w:bidi="ar-SA"/>
        </w:rPr>
        <w:lastRenderedPageBreak/>
        <w:drawing>
          <wp:inline distT="0" distB="0" distL="0" distR="0" wp14:anchorId="357493DF" wp14:editId="54599047">
            <wp:extent cx="5976620" cy="3101882"/>
            <wp:effectExtent l="0" t="0" r="5080" b="3810"/>
            <wp:docPr id="124" name="Imagen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76620" cy="3101882"/>
                    </a:xfrm>
                    <a:prstGeom prst="rect">
                      <a:avLst/>
                    </a:prstGeom>
                    <a:noFill/>
                    <a:ln>
                      <a:noFill/>
                    </a:ln>
                  </pic:spPr>
                </pic:pic>
              </a:graphicData>
            </a:graphic>
          </wp:inline>
        </w:drawing>
      </w:r>
    </w:p>
    <w:p w:rsidR="00ED7198" w:rsidRPr="004D01FD" w:rsidRDefault="00ED7198">
      <w:pPr>
        <w:jc w:val="both"/>
      </w:pPr>
    </w:p>
    <w:p w:rsidR="00ED7198" w:rsidRPr="004D01FD" w:rsidRDefault="00E72C62">
      <w:pPr>
        <w:jc w:val="both"/>
      </w:pPr>
      <w:r w:rsidRPr="004D01FD">
        <w:t>6.1.</w:t>
      </w:r>
      <w:r w:rsidR="00D4783A" w:rsidRPr="004D01FD">
        <w:tab/>
      </w:r>
      <w:r w:rsidR="007F615E" w:rsidRPr="004D01FD">
        <w:t>Todo el equipo incluido</w:t>
      </w:r>
      <w:r w:rsidR="003C6E00" w:rsidRPr="004D01FD">
        <w:t xml:space="preserve"> en el inventario se valora al</w:t>
      </w:r>
      <w:r w:rsidR="007F615E" w:rsidRPr="004D01FD">
        <w:t xml:space="preserve"> costo menos la amortización calculada con arreglo al método lineal</w:t>
      </w:r>
      <w:r w:rsidR="009C15EC" w:rsidRPr="004D01FD">
        <w:t xml:space="preserve">.  </w:t>
      </w:r>
      <w:r w:rsidR="007F615E" w:rsidRPr="004D01FD">
        <w:t>El mobiliario y los enseres se amortizan considerando una vida útil de 10 años</w:t>
      </w:r>
      <w:r w:rsidR="009C15EC" w:rsidRPr="004D01FD">
        <w:t xml:space="preserve">.  </w:t>
      </w:r>
      <w:r w:rsidR="007F615E" w:rsidRPr="004D01FD">
        <w:t>La totalidad del equipo restante se amortiza calculando una vida útil de cinco años</w:t>
      </w:r>
      <w:r w:rsidR="009C15EC" w:rsidRPr="004D01FD">
        <w:t xml:space="preserve">.  </w:t>
      </w:r>
      <w:r w:rsidR="008036E2" w:rsidRPr="004D01FD">
        <w:t>Al 31 de diciembre</w:t>
      </w:r>
      <w:r w:rsidRPr="004D01FD">
        <w:t xml:space="preserve"> de 2015, la OMPI posee equipo totalmente depreciado todavía en uso por un importe en libros de 10,3 millones de francos suizos</w:t>
      </w:r>
      <w:r w:rsidR="009C15EC" w:rsidRPr="004D01FD">
        <w:t xml:space="preserve">.  </w:t>
      </w:r>
      <w:r w:rsidR="007F615E" w:rsidRPr="004D01FD">
        <w:t>Los activos patrimoniales, por ejemplo, las obras de arte recibida</w:t>
      </w:r>
      <w:r w:rsidR="003C6E00" w:rsidRPr="004D01FD">
        <w:t xml:space="preserve">s </w:t>
      </w:r>
      <w:r w:rsidR="004D738B" w:rsidRPr="004D01FD">
        <w:t>en donación</w:t>
      </w:r>
      <w:r w:rsidR="007F615E" w:rsidRPr="004D01FD">
        <w:t xml:space="preserve">, no se </w:t>
      </w:r>
      <w:r w:rsidR="00CF2BEE" w:rsidRPr="004D01FD">
        <w:t>reconocen</w:t>
      </w:r>
      <w:r w:rsidR="007F615E" w:rsidRPr="004D01FD">
        <w:t xml:space="preserve"> como activos en el estado de la situación financiera.</w:t>
      </w:r>
    </w:p>
    <w:p w:rsidR="00ED7198" w:rsidRPr="004D01FD" w:rsidRDefault="00ED7198">
      <w:pPr>
        <w:jc w:val="both"/>
      </w:pPr>
    </w:p>
    <w:p w:rsidR="00ED7198" w:rsidRPr="004D01FD" w:rsidRDefault="007F615E">
      <w:pPr>
        <w:pStyle w:val="StyleHeading211ptNotBoldNotItalicAllcaps"/>
        <w:spacing w:before="0" w:after="0"/>
      </w:pPr>
      <w:r w:rsidRPr="004D01FD">
        <w:t>Nota 7:</w:t>
      </w:r>
      <w:r w:rsidRPr="004D01FD">
        <w:tab/>
        <w:t>Propiedades de inversión</w:t>
      </w:r>
    </w:p>
    <w:p w:rsidR="00ED7198" w:rsidRPr="004D01FD" w:rsidRDefault="00ED7198">
      <w:pPr>
        <w:jc w:val="both"/>
        <w:rPr>
          <w:szCs w:val="22"/>
        </w:rPr>
      </w:pPr>
    </w:p>
    <w:p w:rsidR="00ED7198" w:rsidRPr="004D01FD" w:rsidRDefault="00E72C62">
      <w:pPr>
        <w:pStyle w:val="Style3"/>
        <w:spacing w:after="0"/>
        <w:jc w:val="left"/>
        <w:rPr>
          <w:rFonts w:cs="Arial"/>
        </w:rPr>
      </w:pPr>
      <w:r w:rsidRPr="004D01FD">
        <w:rPr>
          <w:rFonts w:cs="Arial"/>
          <w:noProof/>
          <w:lang w:val="en-US" w:eastAsia="en-US" w:bidi="ar-SA"/>
        </w:rPr>
        <w:drawing>
          <wp:inline distT="0" distB="0" distL="0" distR="0" wp14:anchorId="0B00CB76" wp14:editId="388A3546">
            <wp:extent cx="5976620" cy="1440444"/>
            <wp:effectExtent l="0" t="0" r="5080" b="7620"/>
            <wp:docPr id="125" name="Imagen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76620" cy="1440444"/>
                    </a:xfrm>
                    <a:prstGeom prst="rect">
                      <a:avLst/>
                    </a:prstGeom>
                    <a:noFill/>
                    <a:ln>
                      <a:noFill/>
                    </a:ln>
                  </pic:spPr>
                </pic:pic>
              </a:graphicData>
            </a:graphic>
          </wp:inline>
        </w:drawing>
      </w:r>
    </w:p>
    <w:p w:rsidR="00ED7198" w:rsidRPr="004D01FD" w:rsidRDefault="00ED7198">
      <w:pPr>
        <w:jc w:val="both"/>
        <w:rPr>
          <w:szCs w:val="22"/>
        </w:rPr>
      </w:pPr>
    </w:p>
    <w:p w:rsidR="00ED7198" w:rsidRPr="004D01FD" w:rsidRDefault="00D4783A">
      <w:pPr>
        <w:pStyle w:val="Style3"/>
        <w:spacing w:after="0"/>
        <w:rPr>
          <w:rFonts w:cs="Arial"/>
          <w:szCs w:val="22"/>
        </w:rPr>
      </w:pPr>
      <w:r w:rsidRPr="004D01FD">
        <w:rPr>
          <w:rFonts w:cs="Arial"/>
        </w:rPr>
        <w:t>7.1.</w:t>
      </w:r>
      <w:r w:rsidRPr="004D01FD">
        <w:rPr>
          <w:rFonts w:cs="Arial"/>
        </w:rPr>
        <w:tab/>
      </w:r>
      <w:r w:rsidR="007F615E" w:rsidRPr="004D01FD">
        <w:rPr>
          <w:rFonts w:cs="Arial"/>
        </w:rPr>
        <w:t>En 1974, la Organización adquirió el edificio de la Unión de Madrid, una propiedad de inversión en Meyrin, en el Cantón de Ginebra (Suiza)</w:t>
      </w:r>
      <w:r w:rsidR="009C15EC" w:rsidRPr="004D01FD">
        <w:rPr>
          <w:rFonts w:cs="Arial"/>
        </w:rPr>
        <w:t xml:space="preserve">.  </w:t>
      </w:r>
      <w:r w:rsidR="007F615E" w:rsidRPr="004D01FD">
        <w:rPr>
          <w:rFonts w:cs="Arial"/>
        </w:rPr>
        <w:t>El edificio se estrenó en 1964</w:t>
      </w:r>
      <w:r w:rsidR="009C15EC" w:rsidRPr="004D01FD">
        <w:rPr>
          <w:rFonts w:cs="Arial"/>
        </w:rPr>
        <w:t xml:space="preserve">.  </w:t>
      </w:r>
      <w:r w:rsidR="00907F9A" w:rsidRPr="004D01FD">
        <w:rPr>
          <w:rFonts w:cs="Arial"/>
        </w:rPr>
        <w:t xml:space="preserve">La propiedad se reconoce </w:t>
      </w:r>
      <w:r w:rsidR="007F615E" w:rsidRPr="004D01FD">
        <w:rPr>
          <w:rFonts w:cs="Arial"/>
        </w:rPr>
        <w:t>a valor razonable sobre la base d</w:t>
      </w:r>
      <w:r w:rsidR="00E72C62" w:rsidRPr="004D01FD">
        <w:rPr>
          <w:rFonts w:cs="Arial"/>
        </w:rPr>
        <w:t>e una valoración realizada el 1 de octubre de 2015</w:t>
      </w:r>
      <w:r w:rsidR="007F615E" w:rsidRPr="004D01FD">
        <w:rPr>
          <w:rFonts w:cs="Arial"/>
        </w:rPr>
        <w:t xml:space="preserve"> por un experto independiente que posee cualificaciones profesionales reconocidas y pertinentes</w:t>
      </w:r>
      <w:r w:rsidR="00907F9A" w:rsidRPr="004D01FD">
        <w:rPr>
          <w:rFonts w:cs="Arial"/>
        </w:rPr>
        <w:t>,</w:t>
      </w:r>
      <w:r w:rsidR="007F615E" w:rsidRPr="004D01FD">
        <w:rPr>
          <w:rFonts w:cs="Arial"/>
        </w:rPr>
        <w:t xml:space="preserve"> y experiencia reciente en la valoración de propiedades en el Cantón de Ginebra</w:t>
      </w:r>
      <w:r w:rsidR="009C15EC" w:rsidRPr="004D01FD">
        <w:rPr>
          <w:rFonts w:cs="Arial"/>
        </w:rPr>
        <w:t xml:space="preserve">.  </w:t>
      </w:r>
      <w:r w:rsidR="007F615E" w:rsidRPr="004D01FD">
        <w:rPr>
          <w:rFonts w:cs="Arial"/>
        </w:rPr>
        <w:t>El valor razon</w:t>
      </w:r>
      <w:r w:rsidR="00907F9A" w:rsidRPr="004D01FD">
        <w:rPr>
          <w:rFonts w:cs="Arial"/>
        </w:rPr>
        <w:t xml:space="preserve">able se determinó mediante una valoración </w:t>
      </w:r>
      <w:r w:rsidR="00F63586" w:rsidRPr="004D01FD">
        <w:rPr>
          <w:rFonts w:cs="Arial"/>
        </w:rPr>
        <w:t>con criterios de</w:t>
      </w:r>
      <w:r w:rsidR="007F615E" w:rsidRPr="004D01FD">
        <w:rPr>
          <w:rFonts w:cs="Arial"/>
        </w:rPr>
        <w:t xml:space="preserve"> inversión, por la cual la corriente</w:t>
      </w:r>
      <w:r w:rsidR="00DC2DE1" w:rsidRPr="004D01FD">
        <w:rPr>
          <w:rFonts w:cs="Arial"/>
        </w:rPr>
        <w:t xml:space="preserve"> estimada</w:t>
      </w:r>
      <w:r w:rsidR="007F615E" w:rsidRPr="004D01FD">
        <w:rPr>
          <w:rFonts w:cs="Arial"/>
        </w:rPr>
        <w:t xml:space="preserve"> de ingresos futuros procedentes de la propiedad se capitaliza según un rendimiento de inversión adecuado</w:t>
      </w:r>
      <w:r w:rsidR="009C15EC" w:rsidRPr="004D01FD">
        <w:rPr>
          <w:rFonts w:cs="Arial"/>
        </w:rPr>
        <w:t xml:space="preserve">.  </w:t>
      </w:r>
      <w:r w:rsidR="007F615E" w:rsidRPr="004D01FD">
        <w:rPr>
          <w:rFonts w:cs="Arial"/>
        </w:rPr>
        <w:t>El rendi</w:t>
      </w:r>
      <w:r w:rsidR="00F63586" w:rsidRPr="004D01FD">
        <w:rPr>
          <w:rFonts w:cs="Arial"/>
        </w:rPr>
        <w:t xml:space="preserve">miento se estableció teniendo en cuenta </w:t>
      </w:r>
      <w:r w:rsidR="007F615E" w:rsidRPr="004D01FD">
        <w:rPr>
          <w:rFonts w:cs="Arial"/>
        </w:rPr>
        <w:t>la calidad y la duración estimadas de</w:t>
      </w:r>
      <w:r w:rsidR="00F63586" w:rsidRPr="004D01FD">
        <w:rPr>
          <w:rFonts w:cs="Arial"/>
        </w:rPr>
        <w:t xml:space="preserve"> </w:t>
      </w:r>
      <w:r w:rsidR="007F615E" w:rsidRPr="004D01FD">
        <w:rPr>
          <w:rFonts w:cs="Arial"/>
        </w:rPr>
        <w:t>l</w:t>
      </w:r>
      <w:r w:rsidR="00F63586" w:rsidRPr="004D01FD">
        <w:rPr>
          <w:rFonts w:cs="Arial"/>
        </w:rPr>
        <w:t>os</w:t>
      </w:r>
      <w:r w:rsidR="007F615E" w:rsidRPr="004D01FD">
        <w:rPr>
          <w:rFonts w:cs="Arial"/>
        </w:rPr>
        <w:t xml:space="preserve"> ingreso</w:t>
      </w:r>
      <w:r w:rsidR="00F63586" w:rsidRPr="004D01FD">
        <w:rPr>
          <w:rFonts w:cs="Arial"/>
        </w:rPr>
        <w:t>s</w:t>
      </w:r>
      <w:r w:rsidR="007F615E" w:rsidRPr="004D01FD">
        <w:rPr>
          <w:rFonts w:cs="Arial"/>
        </w:rPr>
        <w:t>, así como el potencial de a</w:t>
      </w:r>
      <w:r w:rsidR="00F63586" w:rsidRPr="004D01FD">
        <w:rPr>
          <w:rFonts w:cs="Arial"/>
        </w:rPr>
        <w:t xml:space="preserve">umento adicional de las rentas, y se contrastó con datos de </w:t>
      </w:r>
      <w:r w:rsidR="00DC2DE1" w:rsidRPr="004D01FD">
        <w:rPr>
          <w:rFonts w:cs="Arial"/>
        </w:rPr>
        <w:t>transacciones</w:t>
      </w:r>
      <w:r w:rsidR="007F615E" w:rsidRPr="004D01FD">
        <w:rPr>
          <w:rFonts w:cs="Arial"/>
        </w:rPr>
        <w:t xml:space="preserve"> comparables</w:t>
      </w:r>
      <w:r w:rsidR="009C15EC" w:rsidRPr="004D01FD">
        <w:rPr>
          <w:rFonts w:cs="Arial"/>
        </w:rPr>
        <w:t xml:space="preserve">.  </w:t>
      </w:r>
      <w:r w:rsidR="007F615E" w:rsidRPr="004D01FD">
        <w:rPr>
          <w:rFonts w:cs="Arial"/>
        </w:rPr>
        <w:t>La valoración efectua</w:t>
      </w:r>
      <w:r w:rsidR="00DC2DE1" w:rsidRPr="004D01FD">
        <w:rPr>
          <w:rFonts w:cs="Arial"/>
        </w:rPr>
        <w:t>da el 1 de octubre de 2015</w:t>
      </w:r>
      <w:r w:rsidR="007F615E" w:rsidRPr="004D01FD">
        <w:rPr>
          <w:rFonts w:cs="Arial"/>
        </w:rPr>
        <w:t xml:space="preserve"> d</w:t>
      </w:r>
      <w:r w:rsidR="00F63586" w:rsidRPr="004D01FD">
        <w:rPr>
          <w:rFonts w:cs="Arial"/>
        </w:rPr>
        <w:t>io generó</w:t>
      </w:r>
      <w:r w:rsidR="005C7883" w:rsidRPr="004D01FD">
        <w:rPr>
          <w:rFonts w:cs="Arial"/>
        </w:rPr>
        <w:t xml:space="preserve"> un aumento de 1.</w:t>
      </w:r>
      <w:r w:rsidR="00DC2DE1" w:rsidRPr="004D01FD">
        <w:rPr>
          <w:rFonts w:cs="Arial"/>
        </w:rPr>
        <w:t>4</w:t>
      </w:r>
      <w:r w:rsidR="005C7883" w:rsidRPr="004D01FD">
        <w:rPr>
          <w:rFonts w:cs="Arial"/>
        </w:rPr>
        <w:t>00.000</w:t>
      </w:r>
      <w:r w:rsidR="00DC2DE1" w:rsidRPr="004D01FD">
        <w:rPr>
          <w:rFonts w:cs="Arial"/>
        </w:rPr>
        <w:t xml:space="preserve"> </w:t>
      </w:r>
      <w:r w:rsidR="007F615E" w:rsidRPr="004D01FD">
        <w:rPr>
          <w:rFonts w:cs="Arial"/>
        </w:rPr>
        <w:t>francos suizos en el</w:t>
      </w:r>
      <w:r w:rsidR="00F63586" w:rsidRPr="004D01FD">
        <w:rPr>
          <w:rFonts w:cs="Arial"/>
        </w:rPr>
        <w:t xml:space="preserve"> valor razonable del edificio, que </w:t>
      </w:r>
      <w:r w:rsidR="00DC2DE1" w:rsidRPr="004D01FD">
        <w:rPr>
          <w:rFonts w:cs="Arial"/>
        </w:rPr>
        <w:t xml:space="preserve">se reconoció </w:t>
      </w:r>
      <w:r w:rsidR="00F63586" w:rsidRPr="004D01FD">
        <w:rPr>
          <w:rFonts w:cs="Arial"/>
        </w:rPr>
        <w:t>como ingresos procedentes de inversiones</w:t>
      </w:r>
      <w:r w:rsidR="007F615E" w:rsidRPr="004D01FD">
        <w:rPr>
          <w:rFonts w:cs="Arial"/>
        </w:rPr>
        <w:t xml:space="preserve"> en el estado de rendimiento financiero</w:t>
      </w:r>
      <w:r w:rsidR="00F63586" w:rsidRPr="004D01FD">
        <w:rPr>
          <w:rFonts w:cs="Arial"/>
        </w:rPr>
        <w:t xml:space="preserve"> correspondiente a 2015</w:t>
      </w:r>
      <w:r w:rsidR="009C15EC" w:rsidRPr="004D01FD">
        <w:rPr>
          <w:rFonts w:cs="Arial"/>
        </w:rPr>
        <w:t xml:space="preserve">.  </w:t>
      </w:r>
    </w:p>
    <w:p w:rsidR="00ED7198" w:rsidRPr="004D01FD" w:rsidRDefault="00ED7198">
      <w:pPr>
        <w:jc w:val="both"/>
        <w:rPr>
          <w:szCs w:val="22"/>
        </w:rPr>
      </w:pPr>
    </w:p>
    <w:p w:rsidR="00ED7198" w:rsidRPr="004D01FD" w:rsidRDefault="00D4783A">
      <w:pPr>
        <w:pStyle w:val="Style3"/>
        <w:spacing w:after="0"/>
        <w:rPr>
          <w:rFonts w:cs="Arial"/>
          <w:szCs w:val="22"/>
        </w:rPr>
      </w:pPr>
      <w:r w:rsidRPr="004D01FD">
        <w:rPr>
          <w:rFonts w:cs="Arial"/>
        </w:rPr>
        <w:lastRenderedPageBreak/>
        <w:t>7.2.</w:t>
      </w:r>
      <w:r w:rsidRPr="004D01FD">
        <w:rPr>
          <w:rFonts w:cs="Arial"/>
        </w:rPr>
        <w:tab/>
      </w:r>
      <w:r w:rsidR="007F615E" w:rsidRPr="004D01FD">
        <w:rPr>
          <w:rFonts w:cs="Arial"/>
        </w:rPr>
        <w:t>El alquiler de apartamentos, espacios de estacionamiento y otras instalaciones en el edificio de la Unión de Madrid está gestionado por un agente que se encarga de recaudar los ingresos en concepto de alquiler y de pagar todos los gastos correspondientes al funcionamiento del edificio</w:t>
      </w:r>
      <w:r w:rsidR="009C15EC" w:rsidRPr="004D01FD">
        <w:rPr>
          <w:rFonts w:cs="Arial"/>
        </w:rPr>
        <w:t xml:space="preserve">.  </w:t>
      </w:r>
      <w:r w:rsidR="007F615E" w:rsidRPr="004D01FD">
        <w:rPr>
          <w:rFonts w:cs="Arial"/>
        </w:rPr>
        <w:t>Por lo general, los contratos de alquiler tie</w:t>
      </w:r>
      <w:r w:rsidR="00DC2DE1" w:rsidRPr="004D01FD">
        <w:rPr>
          <w:rFonts w:cs="Arial"/>
        </w:rPr>
        <w:t>nen un período de validez de cinco</w:t>
      </w:r>
      <w:r w:rsidR="007F615E" w:rsidRPr="004D01FD">
        <w:rPr>
          <w:rFonts w:cs="Arial"/>
        </w:rPr>
        <w:t xml:space="preserve"> años y se basan en las normas aprobadas por el Cantón de Ginebra</w:t>
      </w:r>
      <w:r w:rsidR="009C15EC" w:rsidRPr="004D01FD">
        <w:rPr>
          <w:rFonts w:cs="Arial"/>
        </w:rPr>
        <w:t xml:space="preserve">.  </w:t>
      </w:r>
      <w:r w:rsidR="007F615E" w:rsidRPr="004D01FD">
        <w:rPr>
          <w:rFonts w:cs="Arial"/>
        </w:rPr>
        <w:t>Los contratos no son rescindibles durante su plazo de vigencia</w:t>
      </w:r>
      <w:r w:rsidR="009C15EC" w:rsidRPr="004D01FD">
        <w:rPr>
          <w:rFonts w:cs="Arial"/>
        </w:rPr>
        <w:t xml:space="preserve">.  </w:t>
      </w:r>
      <w:r w:rsidR="007F615E" w:rsidRPr="004D01FD">
        <w:rPr>
          <w:rFonts w:cs="Arial"/>
        </w:rPr>
        <w:t>Como compensación por sus servicios, el agente encargado de la gestión recibe una comisión del 3,9% de los ingresos brutos en concepto de alqui</w:t>
      </w:r>
      <w:r w:rsidR="00DC2DE1" w:rsidRPr="004D01FD">
        <w:rPr>
          <w:rFonts w:cs="Arial"/>
        </w:rPr>
        <w:t>ler</w:t>
      </w:r>
      <w:r w:rsidR="009C15EC" w:rsidRPr="004D01FD">
        <w:rPr>
          <w:rFonts w:cs="Arial"/>
        </w:rPr>
        <w:t xml:space="preserve">.  </w:t>
      </w:r>
      <w:r w:rsidR="008036E2" w:rsidRPr="004D01FD">
        <w:rPr>
          <w:rFonts w:cs="Arial"/>
        </w:rPr>
        <w:t>Al 31 de diciembre</w:t>
      </w:r>
      <w:r w:rsidR="00DC2DE1" w:rsidRPr="004D01FD">
        <w:rPr>
          <w:rFonts w:cs="Arial"/>
        </w:rPr>
        <w:t xml:space="preserve"> de 2015</w:t>
      </w:r>
      <w:r w:rsidR="007F615E" w:rsidRPr="004D01FD">
        <w:rPr>
          <w:rFonts w:cs="Arial"/>
        </w:rPr>
        <w:t xml:space="preserve">, el valor de los contratos de </w:t>
      </w:r>
      <w:r w:rsidR="00F63586" w:rsidRPr="004D01FD">
        <w:rPr>
          <w:rFonts w:cs="Arial"/>
        </w:rPr>
        <w:t>arrendamiento no rescindibles era</w:t>
      </w:r>
      <w:r w:rsidR="007F615E" w:rsidRPr="004D01FD">
        <w:rPr>
          <w:rFonts w:cs="Arial"/>
        </w:rPr>
        <w:t xml:space="preserve"> el siguiente:</w:t>
      </w:r>
    </w:p>
    <w:p w:rsidR="00ED7198" w:rsidRPr="004D01FD" w:rsidRDefault="00ED7198">
      <w:pPr>
        <w:jc w:val="both"/>
        <w:rPr>
          <w:szCs w:val="22"/>
        </w:rPr>
      </w:pPr>
    </w:p>
    <w:p w:rsidR="00ED7198" w:rsidRPr="004D01FD" w:rsidRDefault="00DC2DE1">
      <w:pPr>
        <w:rPr>
          <w:szCs w:val="22"/>
        </w:rPr>
      </w:pPr>
      <w:r w:rsidRPr="004D01FD">
        <w:rPr>
          <w:noProof/>
          <w:lang w:val="en-US" w:eastAsia="en-US"/>
        </w:rPr>
        <w:drawing>
          <wp:inline distT="0" distB="0" distL="0" distR="0" wp14:anchorId="292A9C3E" wp14:editId="62B8B9E2">
            <wp:extent cx="5976620" cy="1276257"/>
            <wp:effectExtent l="0" t="0" r="5080" b="635"/>
            <wp:docPr id="127" name="Imagen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76620" cy="1276257"/>
                    </a:xfrm>
                    <a:prstGeom prst="rect">
                      <a:avLst/>
                    </a:prstGeom>
                    <a:noFill/>
                    <a:ln>
                      <a:noFill/>
                    </a:ln>
                  </pic:spPr>
                </pic:pic>
              </a:graphicData>
            </a:graphic>
          </wp:inline>
        </w:drawing>
      </w:r>
    </w:p>
    <w:p w:rsidR="00ED7198" w:rsidRPr="004D01FD" w:rsidRDefault="00ED7198">
      <w:pPr>
        <w:jc w:val="both"/>
        <w:rPr>
          <w:szCs w:val="22"/>
        </w:rPr>
      </w:pPr>
    </w:p>
    <w:p w:rsidR="00ED7198" w:rsidRPr="004D01FD" w:rsidRDefault="00DC2DE1">
      <w:pPr>
        <w:pStyle w:val="Style3"/>
        <w:spacing w:after="0"/>
        <w:rPr>
          <w:rFonts w:cs="Arial"/>
        </w:rPr>
      </w:pPr>
      <w:r w:rsidRPr="004D01FD">
        <w:rPr>
          <w:rFonts w:cs="Arial"/>
        </w:rPr>
        <w:t>7.3.</w:t>
      </w:r>
      <w:r w:rsidR="00D4783A" w:rsidRPr="004D01FD">
        <w:rPr>
          <w:rFonts w:cs="Arial"/>
        </w:rPr>
        <w:tab/>
      </w:r>
      <w:r w:rsidRPr="004D01FD">
        <w:rPr>
          <w:rFonts w:cs="Arial"/>
        </w:rPr>
        <w:t>En 2015</w:t>
      </w:r>
      <w:r w:rsidR="007F615E" w:rsidRPr="004D01FD">
        <w:rPr>
          <w:rFonts w:cs="Arial"/>
        </w:rPr>
        <w:t>, los ingresos en concepto de alquile</w:t>
      </w:r>
      <w:r w:rsidRPr="004D01FD">
        <w:rPr>
          <w:rFonts w:cs="Arial"/>
        </w:rPr>
        <w:t>r del edificio ascendieron a 358</w:t>
      </w:r>
      <w:r w:rsidR="007F615E" w:rsidRPr="004D01FD">
        <w:rPr>
          <w:rFonts w:cs="Arial"/>
        </w:rPr>
        <w:t>.000 francos suizos, y los gastos de funcionamient</w:t>
      </w:r>
      <w:r w:rsidRPr="004D01FD">
        <w:rPr>
          <w:rFonts w:cs="Arial"/>
        </w:rPr>
        <w:t>o del edificio ascendieron a 177</w:t>
      </w:r>
      <w:r w:rsidR="007F615E" w:rsidRPr="004D01FD">
        <w:rPr>
          <w:rFonts w:cs="Arial"/>
        </w:rPr>
        <w:t>.000 francos suizos</w:t>
      </w:r>
      <w:r w:rsidR="009C15EC" w:rsidRPr="004D01FD">
        <w:rPr>
          <w:rFonts w:cs="Arial"/>
        </w:rPr>
        <w:t xml:space="preserve">.  </w:t>
      </w:r>
      <w:r w:rsidR="007F615E" w:rsidRPr="004D01FD">
        <w:rPr>
          <w:rFonts w:cs="Arial"/>
        </w:rPr>
        <w:t>La Organización no es consciente</w:t>
      </w:r>
      <w:r w:rsidR="00F63586" w:rsidRPr="004D01FD">
        <w:rPr>
          <w:rFonts w:cs="Arial"/>
        </w:rPr>
        <w:t xml:space="preserve"> de que existan restricciones a</w:t>
      </w:r>
      <w:r w:rsidR="007F615E" w:rsidRPr="004D01FD">
        <w:rPr>
          <w:rFonts w:cs="Arial"/>
        </w:rPr>
        <w:t xml:space="preserve"> la realización de los ingresos procedentes </w:t>
      </w:r>
      <w:r w:rsidR="00F63586" w:rsidRPr="004D01FD">
        <w:rPr>
          <w:rFonts w:cs="Arial"/>
        </w:rPr>
        <w:t>de las propiedades de inversión o de que estos puedan remitir</w:t>
      </w:r>
      <w:r w:rsidR="009C15EC" w:rsidRPr="004D01FD">
        <w:rPr>
          <w:rFonts w:cs="Arial"/>
        </w:rPr>
        <w:t xml:space="preserve">.  </w:t>
      </w:r>
    </w:p>
    <w:p w:rsidR="00ED7198" w:rsidRPr="004D01FD" w:rsidRDefault="00ED7198">
      <w:pPr>
        <w:pStyle w:val="Style3"/>
        <w:spacing w:after="0"/>
        <w:rPr>
          <w:rFonts w:cs="Arial"/>
        </w:rPr>
      </w:pPr>
    </w:p>
    <w:p w:rsidR="00ED7198" w:rsidRPr="004D01FD" w:rsidRDefault="00DC2DE1">
      <w:pPr>
        <w:pStyle w:val="Style3"/>
        <w:spacing w:after="0"/>
        <w:rPr>
          <w:rFonts w:cs="Arial"/>
          <w:szCs w:val="22"/>
        </w:rPr>
      </w:pPr>
      <w:r w:rsidRPr="004D01FD">
        <w:rPr>
          <w:rFonts w:cs="Arial"/>
        </w:rPr>
        <w:t>7.4.</w:t>
      </w:r>
      <w:r w:rsidR="00D4783A" w:rsidRPr="004D01FD">
        <w:rPr>
          <w:rFonts w:cs="Arial"/>
        </w:rPr>
        <w:tab/>
      </w:r>
      <w:r w:rsidR="007F615E" w:rsidRPr="004D01FD">
        <w:rPr>
          <w:rFonts w:cs="Arial"/>
        </w:rPr>
        <w:t>En los gastos de funcionamiento no está incluida</w:t>
      </w:r>
      <w:r w:rsidRPr="004D01FD">
        <w:rPr>
          <w:rFonts w:cs="Arial"/>
        </w:rPr>
        <w:t xml:space="preserve"> la depreciación del edificio</w:t>
      </w:r>
      <w:r w:rsidR="009C15EC" w:rsidRPr="004D01FD">
        <w:rPr>
          <w:rFonts w:cs="Arial"/>
        </w:rPr>
        <w:t xml:space="preserve">.  </w:t>
      </w:r>
      <w:r w:rsidR="00F63586" w:rsidRPr="004D01FD">
        <w:rPr>
          <w:rFonts w:cs="Arial"/>
        </w:rPr>
        <w:t>A</w:t>
      </w:r>
      <w:r w:rsidR="007F615E" w:rsidRPr="004D01FD">
        <w:rPr>
          <w:rFonts w:cs="Arial"/>
        </w:rPr>
        <w:t xml:space="preserve"> la fecha de cierre d</w:t>
      </w:r>
      <w:r w:rsidR="00F63586" w:rsidRPr="004D01FD">
        <w:rPr>
          <w:rFonts w:cs="Arial"/>
        </w:rPr>
        <w:t>e los estados financieros no existían</w:t>
      </w:r>
      <w:r w:rsidR="007F615E" w:rsidRPr="004D01FD">
        <w:rPr>
          <w:rFonts w:cs="Arial"/>
        </w:rPr>
        <w:t xml:space="preserve"> obligaciones contractuales de adquirir, construir o mejorar </w:t>
      </w:r>
      <w:r w:rsidR="00F63586" w:rsidRPr="004D01FD">
        <w:rPr>
          <w:rFonts w:cs="Arial"/>
        </w:rPr>
        <w:t>la propiedad</w:t>
      </w:r>
      <w:r w:rsidR="007F615E" w:rsidRPr="004D01FD">
        <w:rPr>
          <w:rFonts w:cs="Arial"/>
        </w:rPr>
        <w:t xml:space="preserve"> de inversión, ni de reparar, mantener o mejorar la propiedad existente</w:t>
      </w:r>
      <w:r w:rsidR="009C15EC" w:rsidRPr="004D01FD">
        <w:rPr>
          <w:rFonts w:cs="Arial"/>
        </w:rPr>
        <w:t xml:space="preserve">.  </w:t>
      </w:r>
      <w:r w:rsidRPr="004D01FD">
        <w:rPr>
          <w:rFonts w:cs="Arial"/>
        </w:rPr>
        <w:t>No obstante, la normativa suiza en materia de edificios obliga a que se efectúen trabajos de renovación de la propiedad existente</w:t>
      </w:r>
      <w:r w:rsidR="009C15EC" w:rsidRPr="004D01FD">
        <w:rPr>
          <w:rFonts w:cs="Arial"/>
        </w:rPr>
        <w:t xml:space="preserve">.  </w:t>
      </w:r>
      <w:r w:rsidRPr="004D01FD">
        <w:rPr>
          <w:rFonts w:cs="Arial"/>
        </w:rPr>
        <w:t>En la última valoración, del 1 de octubre de 2015, se ha incorporado una es</w:t>
      </w:r>
      <w:r w:rsidR="00CA40E4" w:rsidRPr="004D01FD">
        <w:rPr>
          <w:rFonts w:cs="Arial"/>
        </w:rPr>
        <w:t>timación del futuro costo de es</w:t>
      </w:r>
      <w:r w:rsidRPr="004D01FD">
        <w:rPr>
          <w:rFonts w:cs="Arial"/>
        </w:rPr>
        <w:t>os trabajos, por un total de 800.000 francos suizos.</w:t>
      </w:r>
    </w:p>
    <w:p w:rsidR="00ED7198" w:rsidRPr="004D01FD" w:rsidRDefault="00ED7198">
      <w:pPr>
        <w:pStyle w:val="StyleHeading211ptNotBoldNotItalicAllcaps"/>
        <w:spacing w:before="0" w:after="0"/>
        <w:rPr>
          <w:b w:val="0"/>
        </w:rPr>
      </w:pPr>
    </w:p>
    <w:p w:rsidR="00ED7198" w:rsidRPr="004D01FD" w:rsidRDefault="007F615E">
      <w:pPr>
        <w:pStyle w:val="StyleHeading211ptNotBoldNotItalicAllcaps"/>
        <w:spacing w:before="0" w:after="0"/>
      </w:pPr>
      <w:r w:rsidRPr="004D01FD">
        <w:t>Nota 8:</w:t>
      </w:r>
      <w:r w:rsidRPr="004D01FD">
        <w:tab/>
        <w:t>Activos intangibles</w:t>
      </w:r>
    </w:p>
    <w:p w:rsidR="00ED7198" w:rsidRPr="004D01FD" w:rsidRDefault="00ED7198">
      <w:pPr>
        <w:pStyle w:val="STYLETITRENOTES"/>
        <w:rPr>
          <w:rFonts w:cs="Arial"/>
          <w:b w:val="0"/>
        </w:rPr>
      </w:pPr>
    </w:p>
    <w:p w:rsidR="00ED7198" w:rsidRPr="004D01FD" w:rsidRDefault="000B4743">
      <w:pPr>
        <w:pStyle w:val="STYLETITRENOTES"/>
        <w:rPr>
          <w:rFonts w:cs="Arial"/>
          <w:b w:val="0"/>
        </w:rPr>
      </w:pPr>
      <w:r w:rsidRPr="004D01FD">
        <w:rPr>
          <w:rFonts w:cs="Arial"/>
          <w:noProof/>
          <w:lang w:val="en-US" w:eastAsia="en-US" w:bidi="ar-SA"/>
        </w:rPr>
        <w:drawing>
          <wp:inline distT="0" distB="0" distL="0" distR="0" wp14:anchorId="63BFF841" wp14:editId="56A3B7B1">
            <wp:extent cx="5975350" cy="3200400"/>
            <wp:effectExtent l="0" t="0" r="6350" b="0"/>
            <wp:docPr id="192" name="Imagen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85430" cy="3205799"/>
                    </a:xfrm>
                    <a:prstGeom prst="rect">
                      <a:avLst/>
                    </a:prstGeom>
                    <a:noFill/>
                    <a:ln>
                      <a:noFill/>
                    </a:ln>
                  </pic:spPr>
                </pic:pic>
              </a:graphicData>
            </a:graphic>
          </wp:inline>
        </w:drawing>
      </w:r>
    </w:p>
    <w:p w:rsidR="00ED7198" w:rsidRPr="004D01FD" w:rsidRDefault="00ED7198">
      <w:pPr>
        <w:pStyle w:val="STYLETITRENOTES"/>
        <w:rPr>
          <w:rFonts w:cs="Arial"/>
          <w:b w:val="0"/>
        </w:rPr>
      </w:pPr>
    </w:p>
    <w:p w:rsidR="00ED7198" w:rsidRPr="004D01FD" w:rsidRDefault="009E2EC0">
      <w:pPr>
        <w:pStyle w:val="STYLETITRENOTES"/>
        <w:jc w:val="left"/>
        <w:rPr>
          <w:rFonts w:cs="Arial"/>
          <w:b w:val="0"/>
        </w:rPr>
      </w:pPr>
      <w:r w:rsidRPr="004D01FD">
        <w:rPr>
          <w:rFonts w:cs="Arial"/>
          <w:noProof/>
          <w:lang w:val="en-US" w:eastAsia="en-US" w:bidi="ar-SA"/>
        </w:rPr>
        <w:lastRenderedPageBreak/>
        <w:drawing>
          <wp:inline distT="0" distB="0" distL="0" distR="0" wp14:anchorId="61CAF896" wp14:editId="42AF72ED">
            <wp:extent cx="5975087" cy="3275635"/>
            <wp:effectExtent l="0" t="0" r="6985" b="1270"/>
            <wp:docPr id="193" name="Imagen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002841" cy="3290850"/>
                    </a:xfrm>
                    <a:prstGeom prst="rect">
                      <a:avLst/>
                    </a:prstGeom>
                    <a:noFill/>
                    <a:ln>
                      <a:noFill/>
                    </a:ln>
                  </pic:spPr>
                </pic:pic>
              </a:graphicData>
            </a:graphic>
          </wp:inline>
        </w:drawing>
      </w:r>
    </w:p>
    <w:p w:rsidR="00ED7198" w:rsidRPr="004D01FD" w:rsidRDefault="00ED7198">
      <w:pPr>
        <w:pStyle w:val="STYLETITRENOTES"/>
        <w:rPr>
          <w:rFonts w:cs="Arial"/>
          <w:b w:val="0"/>
        </w:rPr>
      </w:pPr>
    </w:p>
    <w:p w:rsidR="00ED7198" w:rsidRPr="004D01FD" w:rsidRDefault="00282001">
      <w:pPr>
        <w:pStyle w:val="Style3"/>
        <w:spacing w:after="0"/>
        <w:rPr>
          <w:rFonts w:cs="Arial"/>
        </w:rPr>
      </w:pPr>
      <w:r w:rsidRPr="004D01FD">
        <w:rPr>
          <w:rFonts w:cs="Arial"/>
        </w:rPr>
        <w:t>8.1.</w:t>
      </w:r>
      <w:r w:rsidR="00D4783A" w:rsidRPr="004D01FD">
        <w:rPr>
          <w:rFonts w:cs="Arial"/>
        </w:rPr>
        <w:tab/>
      </w:r>
      <w:r w:rsidR="007F615E" w:rsidRPr="004D01FD">
        <w:rPr>
          <w:rFonts w:cs="Arial"/>
        </w:rPr>
        <w:t xml:space="preserve">En </w:t>
      </w:r>
      <w:r w:rsidR="00CA40E4" w:rsidRPr="004D01FD">
        <w:rPr>
          <w:rFonts w:cs="Arial"/>
        </w:rPr>
        <w:t>1996, la Organización adquirió de</w:t>
      </w:r>
      <w:r w:rsidR="007F615E" w:rsidRPr="004D01FD">
        <w:rPr>
          <w:rFonts w:cs="Arial"/>
        </w:rPr>
        <w:t xml:space="preserve"> la Organización Meteorológica Mundial (OMM) los derechos de superficie sobre la parcela 4008 </w:t>
      </w:r>
      <w:r w:rsidR="00CA40E4" w:rsidRPr="004D01FD">
        <w:rPr>
          <w:rFonts w:cs="Arial"/>
        </w:rPr>
        <w:t xml:space="preserve">de </w:t>
      </w:r>
      <w:r w:rsidR="007F615E" w:rsidRPr="004D01FD">
        <w:rPr>
          <w:rFonts w:cs="Arial"/>
        </w:rPr>
        <w:t>Petit–Saconnex, en la ciudad de Ginebra, concedidos a la OMM por la República y el Cantón de Ginebra por un costo de 34,3 millones de francos suizos, incluidos los intereses y las tasas</w:t>
      </w:r>
      <w:r w:rsidR="009C15EC" w:rsidRPr="004D01FD">
        <w:rPr>
          <w:rFonts w:cs="Arial"/>
        </w:rPr>
        <w:t xml:space="preserve">.  </w:t>
      </w:r>
      <w:r w:rsidR="007F615E" w:rsidRPr="004D01FD">
        <w:rPr>
          <w:rFonts w:cs="Arial"/>
        </w:rPr>
        <w:t>A la fecha de la compra, los derechos originales aún tenían un período de vigencia de 78 años, en virtud de la legislación suiza, previéndose su expiración en 2073, salvo renovación por el Cantón</w:t>
      </w:r>
      <w:r w:rsidR="009C15EC" w:rsidRPr="004D01FD">
        <w:rPr>
          <w:rFonts w:cs="Arial"/>
        </w:rPr>
        <w:t xml:space="preserve">.  </w:t>
      </w:r>
      <w:r w:rsidR="007F615E" w:rsidRPr="004D01FD">
        <w:rPr>
          <w:rFonts w:cs="Arial"/>
        </w:rPr>
        <w:t>El costo histórico se amortiza a lo largo de la vida útil restante</w:t>
      </w:r>
      <w:r w:rsidR="009C15EC" w:rsidRPr="004D01FD">
        <w:rPr>
          <w:rFonts w:cs="Arial"/>
        </w:rPr>
        <w:t xml:space="preserve">.  </w:t>
      </w:r>
      <w:r w:rsidR="007F615E" w:rsidRPr="004D01FD">
        <w:rPr>
          <w:rFonts w:cs="Arial"/>
        </w:rPr>
        <w:t xml:space="preserve">El terreno en </w:t>
      </w:r>
      <w:r w:rsidRPr="004D01FD">
        <w:rPr>
          <w:rFonts w:cs="Arial"/>
        </w:rPr>
        <w:t xml:space="preserve">el que se sitúan los edificios Árpád </w:t>
      </w:r>
      <w:r w:rsidR="007F615E" w:rsidRPr="004D01FD">
        <w:rPr>
          <w:rFonts w:cs="Arial"/>
        </w:rPr>
        <w:t xml:space="preserve">Bogsch </w:t>
      </w:r>
      <w:r w:rsidRPr="004D01FD">
        <w:rPr>
          <w:rFonts w:cs="Arial"/>
        </w:rPr>
        <w:t>y Georg</w:t>
      </w:r>
      <w:r w:rsidR="007F615E" w:rsidRPr="004D01FD">
        <w:rPr>
          <w:rFonts w:cs="Arial"/>
        </w:rPr>
        <w:t xml:space="preserve"> Bodenhausen es propiedad de la República y el Cantón de Ginebra, que concedió a la Organización los derechos de superficie que incluyen el derecho a edificar, durante un período de 60 años, con una opción de renovación, que </w:t>
      </w:r>
      <w:r w:rsidR="00E66B80" w:rsidRPr="004D01FD">
        <w:rPr>
          <w:rFonts w:cs="Arial"/>
        </w:rPr>
        <w:t>solo</w:t>
      </w:r>
      <w:r w:rsidR="007F615E" w:rsidRPr="004D01FD">
        <w:rPr>
          <w:rFonts w:cs="Arial"/>
        </w:rPr>
        <w:t xml:space="preserve"> la Organización puede ejercer, por un</w:t>
      </w:r>
      <w:r w:rsidRPr="004D01FD">
        <w:rPr>
          <w:rFonts w:cs="Arial"/>
        </w:rPr>
        <w:t xml:space="preserve"> período adicional de 30 años</w:t>
      </w:r>
      <w:r w:rsidR="009C15EC" w:rsidRPr="004D01FD">
        <w:rPr>
          <w:rFonts w:cs="Arial"/>
        </w:rPr>
        <w:t xml:space="preserve">.  </w:t>
      </w:r>
      <w:r w:rsidR="007F615E" w:rsidRPr="004D01FD">
        <w:rPr>
          <w:rFonts w:cs="Arial"/>
        </w:rPr>
        <w:t xml:space="preserve">Esos derechos fueron adquiridos por la Organización sin costo y no se </w:t>
      </w:r>
      <w:r w:rsidR="00CA40E4" w:rsidRPr="004D01FD">
        <w:rPr>
          <w:rFonts w:cs="Arial"/>
        </w:rPr>
        <w:t xml:space="preserve">les </w:t>
      </w:r>
      <w:r w:rsidR="007F615E" w:rsidRPr="004D01FD">
        <w:rPr>
          <w:rFonts w:cs="Arial"/>
        </w:rPr>
        <w:t>ha reconocido valor</w:t>
      </w:r>
      <w:r w:rsidRPr="004D01FD">
        <w:rPr>
          <w:rFonts w:cs="Arial"/>
        </w:rPr>
        <w:t xml:space="preserve"> en los estados financieros</w:t>
      </w:r>
      <w:r w:rsidR="007F615E" w:rsidRPr="004D01FD">
        <w:rPr>
          <w:rFonts w:cs="Arial"/>
        </w:rPr>
        <w:t>, puesto que la Organización no está facultada a enajenarlos, sino</w:t>
      </w:r>
      <w:r w:rsidR="00CA40E4" w:rsidRPr="004D01FD">
        <w:rPr>
          <w:rFonts w:cs="Arial"/>
        </w:rPr>
        <w:t xml:space="preserve"> que volverán a la República y a</w:t>
      </w:r>
      <w:r w:rsidR="007F615E" w:rsidRPr="004D01FD">
        <w:rPr>
          <w:rFonts w:cs="Arial"/>
        </w:rPr>
        <w:t>l Cantón de Ginebra, salvo en caso de renovación.</w:t>
      </w:r>
    </w:p>
    <w:p w:rsidR="00ED7198" w:rsidRPr="004D01FD" w:rsidRDefault="00ED7198">
      <w:pPr>
        <w:pStyle w:val="Style3"/>
        <w:spacing w:after="0"/>
        <w:rPr>
          <w:rFonts w:cs="Arial"/>
        </w:rPr>
      </w:pPr>
    </w:p>
    <w:p w:rsidR="00ED7198" w:rsidRPr="004D01FD" w:rsidRDefault="00282001">
      <w:pPr>
        <w:pStyle w:val="Style3"/>
        <w:spacing w:after="0"/>
        <w:rPr>
          <w:rFonts w:cs="Arial"/>
        </w:rPr>
      </w:pPr>
      <w:r w:rsidRPr="004D01FD">
        <w:rPr>
          <w:rFonts w:cs="Arial"/>
        </w:rPr>
        <w:t>8.2.</w:t>
      </w:r>
      <w:r w:rsidR="00D4783A" w:rsidRPr="004D01FD">
        <w:rPr>
          <w:rFonts w:cs="Arial"/>
        </w:rPr>
        <w:tab/>
      </w:r>
      <w:r w:rsidR="00CA40E4" w:rsidRPr="004D01FD">
        <w:rPr>
          <w:rFonts w:cs="Arial"/>
        </w:rPr>
        <w:t>Desde el 1 de enero de 2012 la OMPI capitaliza</w:t>
      </w:r>
      <w:r w:rsidR="007F615E" w:rsidRPr="004D01FD">
        <w:rPr>
          <w:rFonts w:cs="Arial"/>
        </w:rPr>
        <w:t xml:space="preserve"> el costo de los programas informáticos adquiridos en el exterior y elaborados a nivel interno</w:t>
      </w:r>
      <w:r w:rsidR="009C15EC" w:rsidRPr="004D01FD">
        <w:rPr>
          <w:rFonts w:cs="Arial"/>
        </w:rPr>
        <w:t xml:space="preserve">.  </w:t>
      </w:r>
      <w:r w:rsidR="007F615E" w:rsidRPr="004D01FD">
        <w:rPr>
          <w:rFonts w:cs="Arial"/>
        </w:rPr>
        <w:t>Lo</w:t>
      </w:r>
      <w:r w:rsidR="00CA40E4" w:rsidRPr="004D01FD">
        <w:rPr>
          <w:rFonts w:cs="Arial"/>
        </w:rPr>
        <w:t>s activos intangibles en desarrollo</w:t>
      </w:r>
      <w:r w:rsidR="007F615E" w:rsidRPr="004D01FD">
        <w:rPr>
          <w:rFonts w:cs="Arial"/>
        </w:rPr>
        <w:t xml:space="preserve"> guardan relación con los programas informáticos elaborados a nivel interno que t</w:t>
      </w:r>
      <w:r w:rsidR="00CA40E4" w:rsidRPr="004D01FD">
        <w:rPr>
          <w:rFonts w:cs="Arial"/>
        </w:rPr>
        <w:t>odavía no están en uso</w:t>
      </w:r>
      <w:r w:rsidR="007F615E" w:rsidRPr="004D01FD">
        <w:rPr>
          <w:rFonts w:cs="Arial"/>
        </w:rPr>
        <w:t>.</w:t>
      </w:r>
    </w:p>
    <w:p w:rsidR="00ED7198" w:rsidRPr="004D01FD" w:rsidRDefault="00ED7198">
      <w:pPr>
        <w:pStyle w:val="Style3"/>
        <w:spacing w:after="0"/>
        <w:rPr>
          <w:rFonts w:cs="Arial"/>
        </w:rPr>
      </w:pPr>
    </w:p>
    <w:p w:rsidR="00ED7198" w:rsidRPr="004D01FD" w:rsidRDefault="007F615E">
      <w:pPr>
        <w:pStyle w:val="StyleHeading211ptNotBoldNotItalicAllcaps"/>
        <w:spacing w:before="0" w:after="0"/>
      </w:pPr>
      <w:r w:rsidRPr="004D01FD">
        <w:t>Nota 9:</w:t>
      </w:r>
      <w:r w:rsidRPr="004D01FD">
        <w:tab/>
        <w:t>Terrenos y edificios</w:t>
      </w:r>
    </w:p>
    <w:p w:rsidR="00ED7198" w:rsidRPr="004D01FD" w:rsidRDefault="00ED7198">
      <w:pPr>
        <w:pStyle w:val="Style3"/>
        <w:spacing w:after="0"/>
        <w:rPr>
          <w:rFonts w:cs="Arial"/>
          <w:szCs w:val="22"/>
        </w:rPr>
      </w:pPr>
    </w:p>
    <w:p w:rsidR="00ED7198" w:rsidRPr="004D01FD" w:rsidRDefault="00B0247E">
      <w:pPr>
        <w:pStyle w:val="Style3"/>
        <w:spacing w:after="0"/>
        <w:rPr>
          <w:rFonts w:cs="Arial"/>
          <w:szCs w:val="22"/>
        </w:rPr>
      </w:pPr>
      <w:r w:rsidRPr="004D01FD">
        <w:rPr>
          <w:rFonts w:cs="Arial"/>
        </w:rPr>
        <w:t>9.1.</w:t>
      </w:r>
      <w:r w:rsidR="00D4783A" w:rsidRPr="004D01FD">
        <w:rPr>
          <w:rFonts w:cs="Arial"/>
        </w:rPr>
        <w:tab/>
      </w:r>
      <w:r w:rsidR="00CA40E4" w:rsidRPr="004D01FD">
        <w:rPr>
          <w:rFonts w:cs="Arial"/>
        </w:rPr>
        <w:t>Entre l</w:t>
      </w:r>
      <w:r w:rsidR="007F615E" w:rsidRPr="004D01FD">
        <w:rPr>
          <w:rFonts w:cs="Arial"/>
        </w:rPr>
        <w:t>os terrenos y edifici</w:t>
      </w:r>
      <w:r w:rsidR="00CA40E4" w:rsidRPr="004D01FD">
        <w:rPr>
          <w:rFonts w:cs="Arial"/>
        </w:rPr>
        <w:t>os de la Organización figuran</w:t>
      </w:r>
      <w:r w:rsidR="007F615E" w:rsidRPr="004D01FD">
        <w:rPr>
          <w:rFonts w:cs="Arial"/>
        </w:rPr>
        <w:t xml:space="preserve"> los de su sede, situada en la zona</w:t>
      </w:r>
      <w:r w:rsidR="00CA40E4" w:rsidRPr="004D01FD">
        <w:rPr>
          <w:rFonts w:cs="Arial"/>
        </w:rPr>
        <w:t xml:space="preserve"> de la Plaza de las Naciones de</w:t>
      </w:r>
      <w:r w:rsidR="007F615E" w:rsidRPr="004D01FD">
        <w:rPr>
          <w:rFonts w:cs="Arial"/>
        </w:rPr>
        <w:t xml:space="preserve"> Ginebra (Suiza), así como terrenos, edificios</w:t>
      </w:r>
      <w:r w:rsidRPr="004D01FD">
        <w:rPr>
          <w:rFonts w:cs="Arial"/>
        </w:rPr>
        <w:t xml:space="preserve"> y construcciones relacionadas con la seguridad</w:t>
      </w:r>
      <w:r w:rsidR="009C15EC" w:rsidRPr="004D01FD">
        <w:rPr>
          <w:rFonts w:cs="Arial"/>
        </w:rPr>
        <w:t xml:space="preserve">.  </w:t>
      </w:r>
      <w:r w:rsidR="007F615E" w:rsidRPr="004D01FD">
        <w:rPr>
          <w:rFonts w:cs="Arial"/>
        </w:rPr>
        <w:t xml:space="preserve">Después de la transición hacia la aplicación de las IPSAS, a partir del 1 de enero de 2010, </w:t>
      </w:r>
      <w:r w:rsidR="00CA40E4" w:rsidRPr="004D01FD">
        <w:rPr>
          <w:rFonts w:cs="Arial"/>
        </w:rPr>
        <w:t xml:space="preserve">a </w:t>
      </w:r>
      <w:r w:rsidR="007F615E" w:rsidRPr="004D01FD">
        <w:rPr>
          <w:rFonts w:cs="Arial"/>
        </w:rPr>
        <w:t xml:space="preserve">los edificios que en esa fecha estaban ocupados </w:t>
      </w:r>
      <w:r w:rsidR="00CA40E4" w:rsidRPr="004D01FD">
        <w:rPr>
          <w:rFonts w:cs="Arial"/>
        </w:rPr>
        <w:t xml:space="preserve">se les adscribió un valor determinado </w:t>
      </w:r>
      <w:r w:rsidR="007F615E" w:rsidRPr="004D01FD">
        <w:rPr>
          <w:rFonts w:cs="Arial"/>
        </w:rPr>
        <w:t xml:space="preserve">mediante una valoración independiente realizada por consultores externos, que representa el valor estimado del edificio en el momento de su entrega (costo atribuido de construcción) y que incluye el valor estimado de las renovaciones y reparaciones importantes realizadas desde la ocupación original del edificio, </w:t>
      </w:r>
      <w:r w:rsidR="0004435A" w:rsidRPr="004D01FD">
        <w:rPr>
          <w:rFonts w:cs="Arial"/>
        </w:rPr>
        <w:t>deducción hecha</w:t>
      </w:r>
      <w:r w:rsidR="007F615E" w:rsidRPr="004D01FD">
        <w:rPr>
          <w:rFonts w:cs="Arial"/>
        </w:rPr>
        <w:t xml:space="preserve"> </w:t>
      </w:r>
      <w:r w:rsidR="0004435A" w:rsidRPr="004D01FD">
        <w:rPr>
          <w:rFonts w:cs="Arial"/>
        </w:rPr>
        <w:t xml:space="preserve">de </w:t>
      </w:r>
      <w:r w:rsidR="007F615E" w:rsidRPr="004D01FD">
        <w:rPr>
          <w:rFonts w:cs="Arial"/>
        </w:rPr>
        <w:t>l</w:t>
      </w:r>
      <w:r w:rsidRPr="004D01FD">
        <w:rPr>
          <w:rFonts w:cs="Arial"/>
        </w:rPr>
        <w:t>a depreciación y el deterioro</w:t>
      </w:r>
      <w:r w:rsidR="009C15EC" w:rsidRPr="004D01FD">
        <w:rPr>
          <w:rFonts w:cs="Arial"/>
        </w:rPr>
        <w:t xml:space="preserve">.  </w:t>
      </w:r>
      <w:r w:rsidR="007F615E" w:rsidRPr="004D01FD">
        <w:rPr>
          <w:rFonts w:cs="Arial"/>
        </w:rPr>
        <w:t xml:space="preserve">Los edificios estrenados con posterioridad al 1 de enero de 2010 se </w:t>
      </w:r>
      <w:r w:rsidRPr="004D01FD">
        <w:rPr>
          <w:rFonts w:cs="Arial"/>
        </w:rPr>
        <w:t>valoran inicialmente al costo</w:t>
      </w:r>
      <w:r w:rsidR="009C15EC" w:rsidRPr="004D01FD">
        <w:rPr>
          <w:rFonts w:cs="Arial"/>
        </w:rPr>
        <w:t xml:space="preserve">.  </w:t>
      </w:r>
      <w:r w:rsidR="007F615E" w:rsidRPr="004D01FD">
        <w:rPr>
          <w:rFonts w:cs="Arial"/>
        </w:rPr>
        <w:t xml:space="preserve">La depreciación de todos los edificios se calcula </w:t>
      </w:r>
      <w:r w:rsidR="007F615E" w:rsidRPr="004D01FD">
        <w:rPr>
          <w:rFonts w:cs="Arial"/>
        </w:rPr>
        <w:lastRenderedPageBreak/>
        <w:t>conforme a la metodología lineal sobre la base de la vida útil de cada uno de los principales componentes del edificio.</w:t>
      </w:r>
    </w:p>
    <w:p w:rsidR="00ED7198" w:rsidRPr="004D01FD" w:rsidRDefault="00ED7198">
      <w:pPr>
        <w:pStyle w:val="Style3"/>
        <w:spacing w:after="0"/>
        <w:rPr>
          <w:rFonts w:cs="Arial"/>
        </w:rPr>
      </w:pPr>
    </w:p>
    <w:p w:rsidR="00ED7198" w:rsidRPr="004D01FD" w:rsidRDefault="00B0247E">
      <w:pPr>
        <w:pStyle w:val="Style3"/>
        <w:spacing w:after="0"/>
        <w:rPr>
          <w:rFonts w:cs="Arial"/>
        </w:rPr>
      </w:pPr>
      <w:r w:rsidRPr="004D01FD">
        <w:rPr>
          <w:rFonts w:cs="Arial"/>
        </w:rPr>
        <w:t>9.2.</w:t>
      </w:r>
      <w:r w:rsidR="00D4783A" w:rsidRPr="004D01FD">
        <w:rPr>
          <w:rFonts w:cs="Arial"/>
        </w:rPr>
        <w:tab/>
      </w:r>
      <w:r w:rsidR="007F615E" w:rsidRPr="004D01FD">
        <w:rPr>
          <w:rFonts w:cs="Arial"/>
        </w:rPr>
        <w:t xml:space="preserve">El terreno en el que se construyó el nuevo edificio fue adquirido por la Organización a un costo de 13,6 millones de francos suizos en 1998 y ha sido revaluado a valor razonable, </w:t>
      </w:r>
      <w:r w:rsidR="008036E2" w:rsidRPr="004D01FD">
        <w:rPr>
          <w:rFonts w:cs="Arial"/>
        </w:rPr>
        <w:t>al 31 de diciembre</w:t>
      </w:r>
      <w:r w:rsidR="007F615E" w:rsidRPr="004D01FD">
        <w:rPr>
          <w:rFonts w:cs="Arial"/>
        </w:rPr>
        <w:t xml:space="preserve"> de 2009,</w:t>
      </w:r>
      <w:r w:rsidR="00CA40E4" w:rsidRPr="004D01FD">
        <w:rPr>
          <w:rFonts w:cs="Arial"/>
        </w:rPr>
        <w:t xml:space="preserve"> por un tasador independiente y </w:t>
      </w:r>
      <w:r w:rsidR="007F615E" w:rsidRPr="004D01FD">
        <w:rPr>
          <w:rFonts w:cs="Arial"/>
        </w:rPr>
        <w:t>conforme a las Normas Internacionales de Valoración, en 28,6 millones de francos suizos</w:t>
      </w:r>
      <w:r w:rsidR="009C15EC" w:rsidRPr="004D01FD">
        <w:rPr>
          <w:rFonts w:cs="Arial"/>
        </w:rPr>
        <w:t xml:space="preserve">.  </w:t>
      </w:r>
      <w:r w:rsidR="007F615E" w:rsidRPr="004D01FD">
        <w:rPr>
          <w:rFonts w:cs="Arial"/>
        </w:rPr>
        <w:t xml:space="preserve">El resultado neto de la revaluación, </w:t>
      </w:r>
      <w:r w:rsidR="00EB6CFE" w:rsidRPr="004D01FD">
        <w:rPr>
          <w:rFonts w:cs="Arial"/>
        </w:rPr>
        <w:t xml:space="preserve">un incremento de valor </w:t>
      </w:r>
      <w:r w:rsidR="007F615E" w:rsidRPr="004D01FD">
        <w:rPr>
          <w:rFonts w:cs="Arial"/>
        </w:rPr>
        <w:t xml:space="preserve">de 15,0 millones de francos suizos, se incluye en el superávit de </w:t>
      </w:r>
      <w:r w:rsidR="009372AE" w:rsidRPr="004D01FD">
        <w:rPr>
          <w:rFonts w:cs="Arial"/>
        </w:rPr>
        <w:t xml:space="preserve">la reserva de </w:t>
      </w:r>
      <w:r w:rsidR="007F615E" w:rsidRPr="004D01FD">
        <w:rPr>
          <w:rFonts w:cs="Arial"/>
        </w:rPr>
        <w:t>revaluación que forma parte de los activos netos de la OMPI</w:t>
      </w:r>
      <w:r w:rsidR="009C15EC" w:rsidRPr="004D01FD">
        <w:rPr>
          <w:rFonts w:cs="Arial"/>
        </w:rPr>
        <w:t xml:space="preserve">.  </w:t>
      </w:r>
      <w:r w:rsidR="007F615E" w:rsidRPr="004D01FD">
        <w:rPr>
          <w:rFonts w:cs="Arial"/>
        </w:rPr>
        <w:t xml:space="preserve">Un tasador independiente realizó una tasación actualizada del terreno </w:t>
      </w:r>
      <w:r w:rsidR="008036E2" w:rsidRPr="004D01FD">
        <w:rPr>
          <w:rFonts w:cs="Arial"/>
        </w:rPr>
        <w:t>al 31 de diciembre</w:t>
      </w:r>
      <w:r w:rsidR="007F615E" w:rsidRPr="004D01FD">
        <w:rPr>
          <w:rFonts w:cs="Arial"/>
        </w:rPr>
        <w:t xml:space="preserve"> de 2013</w:t>
      </w:r>
      <w:r w:rsidR="009C15EC" w:rsidRPr="004D01FD">
        <w:rPr>
          <w:rFonts w:cs="Arial"/>
        </w:rPr>
        <w:t xml:space="preserve">.  </w:t>
      </w:r>
      <w:r w:rsidR="00EB6CFE" w:rsidRPr="004D01FD">
        <w:rPr>
          <w:rFonts w:cs="Arial"/>
        </w:rPr>
        <w:t>En la tasación no se señalan</w:t>
      </w:r>
      <w:r w:rsidR="007F615E" w:rsidRPr="004D01FD">
        <w:rPr>
          <w:rFonts w:cs="Arial"/>
        </w:rPr>
        <w:t xml:space="preserve"> cambios en el valor razonable del terreno con respecto al importe estimado en 28,6 millones de francos suizos</w:t>
      </w:r>
      <w:r w:rsidR="009C15EC" w:rsidRPr="004D01FD">
        <w:rPr>
          <w:rFonts w:cs="Arial"/>
        </w:rPr>
        <w:t xml:space="preserve">.  </w:t>
      </w:r>
      <w:r w:rsidR="007F615E" w:rsidRPr="004D01FD">
        <w:rPr>
          <w:rFonts w:cs="Arial"/>
        </w:rPr>
        <w:t>El val</w:t>
      </w:r>
      <w:r w:rsidR="0060465F" w:rsidRPr="004D01FD">
        <w:rPr>
          <w:rFonts w:cs="Arial"/>
        </w:rPr>
        <w:t>or razonable</w:t>
      </w:r>
      <w:r w:rsidR="007F615E" w:rsidRPr="004D01FD">
        <w:rPr>
          <w:rFonts w:cs="Arial"/>
        </w:rPr>
        <w:t xml:space="preserve"> se ha calculado</w:t>
      </w:r>
      <w:r w:rsidR="00EB6CFE" w:rsidRPr="004D01FD">
        <w:rPr>
          <w:rFonts w:cs="Arial"/>
        </w:rPr>
        <w:t xml:space="preserve"> capitalizando</w:t>
      </w:r>
      <w:r w:rsidR="007F615E" w:rsidRPr="004D01FD">
        <w:rPr>
          <w:rFonts w:cs="Arial"/>
        </w:rPr>
        <w:t xml:space="preserve"> a un rendimiento de inversión adecuado la corriente de ingresos que podrían derivarse en el futuro de la propiedad</w:t>
      </w:r>
      <w:r w:rsidR="009C15EC" w:rsidRPr="004D01FD">
        <w:rPr>
          <w:rFonts w:cs="Arial"/>
        </w:rPr>
        <w:t xml:space="preserve">.  </w:t>
      </w:r>
      <w:r w:rsidR="007F615E" w:rsidRPr="004D01FD">
        <w:rPr>
          <w:rFonts w:cs="Arial"/>
        </w:rPr>
        <w:t>El potencial de ingresos se basa en los alquileres comparables existentes en el mercado y tiene en cuenta la calidad de los locales, así como su ubicación</w:t>
      </w:r>
      <w:r w:rsidR="009C15EC" w:rsidRPr="004D01FD">
        <w:rPr>
          <w:rFonts w:cs="Arial"/>
        </w:rPr>
        <w:t xml:space="preserve">.  </w:t>
      </w:r>
      <w:r w:rsidR="007F615E" w:rsidRPr="004D01FD">
        <w:rPr>
          <w:rFonts w:cs="Arial"/>
        </w:rPr>
        <w:t>El rendimien</w:t>
      </w:r>
      <w:r w:rsidR="00EB6CFE" w:rsidRPr="004D01FD">
        <w:rPr>
          <w:rFonts w:cs="Arial"/>
        </w:rPr>
        <w:t>to se estableció teniendo en cuenta</w:t>
      </w:r>
      <w:r w:rsidR="007F615E" w:rsidRPr="004D01FD">
        <w:rPr>
          <w:rFonts w:cs="Arial"/>
        </w:rPr>
        <w:t xml:space="preserve"> la calidad y la duración de los ingresos, así como la posibilidad de obtener mayores ingresos por renta</w:t>
      </w:r>
      <w:r w:rsidR="00EB6CFE" w:rsidRPr="004D01FD">
        <w:rPr>
          <w:rFonts w:cs="Arial"/>
        </w:rPr>
        <w:t>s, y se contrastó con datos de ventas comparables.</w:t>
      </w:r>
    </w:p>
    <w:p w:rsidR="00EB6CFE" w:rsidRPr="004D01FD" w:rsidRDefault="00EB6CFE">
      <w:pPr>
        <w:pStyle w:val="Style3"/>
        <w:spacing w:after="0"/>
        <w:rPr>
          <w:rFonts w:cs="Arial"/>
        </w:rPr>
      </w:pPr>
    </w:p>
    <w:p w:rsidR="00B0247E" w:rsidRPr="004D01FD" w:rsidRDefault="00B0247E">
      <w:pPr>
        <w:pStyle w:val="Style3"/>
        <w:spacing w:after="0"/>
        <w:rPr>
          <w:rFonts w:cs="Arial"/>
        </w:rPr>
      </w:pPr>
      <w:r w:rsidRPr="004D01FD">
        <w:rPr>
          <w:rFonts w:cs="Arial"/>
        </w:rPr>
        <w:t>9.3.</w:t>
      </w:r>
      <w:r w:rsidR="00D4783A" w:rsidRPr="004D01FD">
        <w:rPr>
          <w:rFonts w:cs="Arial"/>
        </w:rPr>
        <w:tab/>
      </w:r>
      <w:r w:rsidRPr="004D01FD">
        <w:rPr>
          <w:rFonts w:cs="Arial"/>
        </w:rPr>
        <w:t xml:space="preserve">La nueva sala de conferencias se puso en funcionamiento </w:t>
      </w:r>
      <w:r w:rsidR="007F615E" w:rsidRPr="004D01FD">
        <w:rPr>
          <w:rFonts w:cs="Arial"/>
        </w:rPr>
        <w:t>en septiembre de 2014</w:t>
      </w:r>
      <w:r w:rsidR="009C15EC" w:rsidRPr="004D01FD">
        <w:rPr>
          <w:rFonts w:cs="Arial"/>
        </w:rPr>
        <w:t xml:space="preserve">.  </w:t>
      </w:r>
      <w:r w:rsidRPr="004D01FD">
        <w:rPr>
          <w:rFonts w:cs="Arial"/>
        </w:rPr>
        <w:t xml:space="preserve">Durante 2015 se completaron algunos trabajos pendientes en </w:t>
      </w:r>
      <w:r w:rsidR="004D738B" w:rsidRPr="004D01FD">
        <w:rPr>
          <w:rFonts w:cs="Arial"/>
        </w:rPr>
        <w:t>su</w:t>
      </w:r>
      <w:r w:rsidRPr="004D01FD">
        <w:rPr>
          <w:rFonts w:cs="Arial"/>
        </w:rPr>
        <w:t xml:space="preserve"> interior y en el exterior y, por ello, en ese año se capitalizaron 2,5 millones de francos suizos en concepto de adiciones al edificio</w:t>
      </w:r>
      <w:r w:rsidR="0051292D">
        <w:rPr>
          <w:rFonts w:cs="Arial"/>
        </w:rPr>
        <w:t>.</w:t>
      </w:r>
    </w:p>
    <w:p w:rsidR="00B0247E" w:rsidRPr="004D01FD" w:rsidRDefault="00B0247E">
      <w:pPr>
        <w:pStyle w:val="Style3"/>
        <w:spacing w:after="0"/>
        <w:rPr>
          <w:rFonts w:cs="Arial"/>
        </w:rPr>
      </w:pPr>
    </w:p>
    <w:p w:rsidR="00180F7D" w:rsidRDefault="00B0247E">
      <w:pPr>
        <w:pStyle w:val="Style3"/>
        <w:spacing w:after="0"/>
        <w:rPr>
          <w:rFonts w:cs="Arial"/>
        </w:rPr>
      </w:pPr>
      <w:r w:rsidRPr="004D01FD">
        <w:rPr>
          <w:rFonts w:cs="Arial"/>
        </w:rPr>
        <w:t>9.4.</w:t>
      </w:r>
      <w:r w:rsidR="00D4783A" w:rsidRPr="004D01FD">
        <w:rPr>
          <w:rFonts w:cs="Arial"/>
        </w:rPr>
        <w:tab/>
      </w:r>
      <w:r w:rsidR="00180F7D" w:rsidRPr="004D01FD">
        <w:rPr>
          <w:rFonts w:cs="Arial"/>
        </w:rPr>
        <w:t xml:space="preserve">La </w:t>
      </w:r>
      <w:r w:rsidR="007F615E" w:rsidRPr="004D01FD">
        <w:rPr>
          <w:rFonts w:cs="Arial"/>
        </w:rPr>
        <w:t xml:space="preserve">OMPI ha </w:t>
      </w:r>
      <w:r w:rsidRPr="004D01FD">
        <w:rPr>
          <w:rFonts w:cs="Arial"/>
        </w:rPr>
        <w:t xml:space="preserve">ejecutado </w:t>
      </w:r>
      <w:r w:rsidR="007F615E" w:rsidRPr="004D01FD">
        <w:rPr>
          <w:rFonts w:cs="Arial"/>
        </w:rPr>
        <w:t xml:space="preserve">un proyecto destinado a reforzar las normas de seguridad y vigilancia en sus edificios, en sintonía con la aplicación de las </w:t>
      </w:r>
      <w:r w:rsidR="00EB6CFE" w:rsidRPr="004D01FD">
        <w:rPr>
          <w:rFonts w:cs="Arial"/>
        </w:rPr>
        <w:t>recomendaciones del Sistema de Gestión de la S</w:t>
      </w:r>
      <w:r w:rsidR="007F615E" w:rsidRPr="004D01FD">
        <w:rPr>
          <w:rFonts w:cs="Arial"/>
        </w:rPr>
        <w:t>eguridad de las Naciones Unidas</w:t>
      </w:r>
      <w:r w:rsidR="009C15EC" w:rsidRPr="004D01FD">
        <w:rPr>
          <w:rFonts w:cs="Arial"/>
        </w:rPr>
        <w:t xml:space="preserve">.  </w:t>
      </w:r>
      <w:r w:rsidR="00180F7D" w:rsidRPr="004D01FD">
        <w:rPr>
          <w:rFonts w:cs="Arial"/>
        </w:rPr>
        <w:t>L</w:t>
      </w:r>
      <w:r w:rsidR="00EB6CFE" w:rsidRPr="004D01FD">
        <w:rPr>
          <w:rFonts w:cs="Arial"/>
        </w:rPr>
        <w:t>os costos soportados por la OMPI para la realización de es</w:t>
      </w:r>
      <w:r w:rsidR="007F615E" w:rsidRPr="004D01FD">
        <w:rPr>
          <w:rFonts w:cs="Arial"/>
        </w:rPr>
        <w:t xml:space="preserve">e proyecto de construcción </w:t>
      </w:r>
      <w:r w:rsidR="00EB6CFE" w:rsidRPr="004D01FD">
        <w:rPr>
          <w:rFonts w:cs="Arial"/>
        </w:rPr>
        <w:t>se capitalizaron</w:t>
      </w:r>
      <w:r w:rsidR="007F615E" w:rsidRPr="004D01FD">
        <w:rPr>
          <w:rFonts w:cs="Arial"/>
        </w:rPr>
        <w:t xml:space="preserve"> </w:t>
      </w:r>
      <w:r w:rsidR="00180F7D" w:rsidRPr="004D01FD">
        <w:rPr>
          <w:rFonts w:cs="Arial"/>
        </w:rPr>
        <w:t>como obras en curso hasta 2015 inclusive</w:t>
      </w:r>
      <w:r w:rsidR="009C15EC" w:rsidRPr="004D01FD">
        <w:rPr>
          <w:rFonts w:cs="Arial"/>
        </w:rPr>
        <w:t xml:space="preserve">.  </w:t>
      </w:r>
      <w:r w:rsidR="007F615E" w:rsidRPr="004D01FD">
        <w:rPr>
          <w:rFonts w:cs="Arial"/>
        </w:rPr>
        <w:t xml:space="preserve">El </w:t>
      </w:r>
      <w:r w:rsidR="00EB6CFE" w:rsidRPr="004D01FD">
        <w:rPr>
          <w:rFonts w:cs="Arial"/>
        </w:rPr>
        <w:t>proyecto fue</w:t>
      </w:r>
      <w:r w:rsidR="007F615E" w:rsidRPr="004D01FD">
        <w:rPr>
          <w:rFonts w:cs="Arial"/>
        </w:rPr>
        <w:t xml:space="preserve"> fin</w:t>
      </w:r>
      <w:r w:rsidR="00EB6CFE" w:rsidRPr="004D01FD">
        <w:rPr>
          <w:rFonts w:cs="Arial"/>
        </w:rPr>
        <w:t>anciado en parte por la FIPOI, y las obras</w:t>
      </w:r>
      <w:r w:rsidR="007F615E" w:rsidRPr="004D01FD">
        <w:rPr>
          <w:rFonts w:cs="Arial"/>
        </w:rPr>
        <w:t xml:space="preserve"> financiadas por la FIPOI </w:t>
      </w:r>
      <w:r w:rsidR="00180F7D" w:rsidRPr="004D01FD">
        <w:rPr>
          <w:rFonts w:cs="Arial"/>
        </w:rPr>
        <w:t xml:space="preserve">también </w:t>
      </w:r>
      <w:r w:rsidR="00EB6CFE" w:rsidRPr="004D01FD">
        <w:rPr>
          <w:rFonts w:cs="Arial"/>
        </w:rPr>
        <w:t>se capitalizaron</w:t>
      </w:r>
      <w:r w:rsidR="007F615E" w:rsidRPr="004D01FD">
        <w:rPr>
          <w:rFonts w:cs="Arial"/>
        </w:rPr>
        <w:t xml:space="preserve"> en la partida correspon</w:t>
      </w:r>
      <w:r w:rsidR="006C369E" w:rsidRPr="004D01FD">
        <w:rPr>
          <w:rFonts w:cs="Arial"/>
        </w:rPr>
        <w:t>diente a obras en curso, y se reconoció</w:t>
      </w:r>
      <w:r w:rsidR="007F615E" w:rsidRPr="004D01FD">
        <w:rPr>
          <w:rFonts w:cs="Arial"/>
        </w:rPr>
        <w:t xml:space="preserve"> el importe correspondiente como ingresos diferidos (véase la Nota 14)</w:t>
      </w:r>
      <w:r w:rsidR="009C15EC" w:rsidRPr="004D01FD">
        <w:rPr>
          <w:rFonts w:cs="Arial"/>
        </w:rPr>
        <w:t xml:space="preserve">.  </w:t>
      </w:r>
      <w:r w:rsidR="00180F7D" w:rsidRPr="004D01FD">
        <w:rPr>
          <w:rFonts w:cs="Arial"/>
        </w:rPr>
        <w:t xml:space="preserve">El proyecto de construcción </w:t>
      </w:r>
      <w:r w:rsidR="006C369E" w:rsidRPr="004D01FD">
        <w:rPr>
          <w:rFonts w:cs="Arial"/>
        </w:rPr>
        <w:t>se terminó en 2015, y engloba</w:t>
      </w:r>
      <w:r w:rsidR="00180F7D" w:rsidRPr="004D01FD">
        <w:rPr>
          <w:rFonts w:cs="Arial"/>
        </w:rPr>
        <w:t xml:space="preserve"> el nuevo</w:t>
      </w:r>
      <w:r w:rsidR="000A3787" w:rsidRPr="004D01FD">
        <w:rPr>
          <w:rFonts w:cs="Arial"/>
        </w:rPr>
        <w:t xml:space="preserve"> </w:t>
      </w:r>
      <w:r w:rsidR="00180F7D" w:rsidRPr="004D01FD">
        <w:rPr>
          <w:rFonts w:cs="Arial"/>
        </w:rPr>
        <w:t>centro de acceso (3,6 millones d</w:t>
      </w:r>
      <w:r w:rsidR="006C369E" w:rsidRPr="004D01FD">
        <w:rPr>
          <w:rFonts w:cs="Arial"/>
        </w:rPr>
        <w:t>e francos suizos, adscritos al</w:t>
      </w:r>
      <w:r w:rsidR="000A3787" w:rsidRPr="004D01FD">
        <w:rPr>
          <w:rFonts w:cs="Arial"/>
        </w:rPr>
        <w:t xml:space="preserve"> </w:t>
      </w:r>
      <w:r w:rsidR="00180F7D" w:rsidRPr="004D01FD">
        <w:rPr>
          <w:rFonts w:cs="Arial"/>
        </w:rPr>
        <w:t>edificio Árpád Bogsch), el centro de operaciones de seguridad (2,0 millones de francos</w:t>
      </w:r>
      <w:r w:rsidR="006C369E" w:rsidRPr="004D01FD">
        <w:rPr>
          <w:rFonts w:cs="Arial"/>
        </w:rPr>
        <w:t xml:space="preserve"> suizos, adscritos a</w:t>
      </w:r>
      <w:r w:rsidR="00180F7D" w:rsidRPr="004D01FD">
        <w:rPr>
          <w:rFonts w:cs="Arial"/>
        </w:rPr>
        <w:t xml:space="preserve">l edificio Georg Bodenhausen I), y el perímetro de seguridad (9 millones de francos suizos, </w:t>
      </w:r>
      <w:r w:rsidR="006C369E" w:rsidRPr="004D01FD">
        <w:rPr>
          <w:rFonts w:cs="Arial"/>
        </w:rPr>
        <w:t>consignados como</w:t>
      </w:r>
      <w:r w:rsidR="00180F7D" w:rsidRPr="004D01FD">
        <w:rPr>
          <w:rFonts w:cs="Arial"/>
        </w:rPr>
        <w:t xml:space="preserve"> construcción independiente).</w:t>
      </w:r>
    </w:p>
    <w:p w:rsidR="00645F4B" w:rsidRDefault="00645F4B">
      <w:pPr>
        <w:pStyle w:val="Style3"/>
        <w:spacing w:after="0"/>
        <w:rPr>
          <w:rFonts w:cs="Arial"/>
        </w:rPr>
      </w:pPr>
    </w:p>
    <w:p w:rsidR="00645F4B" w:rsidRPr="004D01FD" w:rsidRDefault="00645F4B">
      <w:pPr>
        <w:pStyle w:val="Style3"/>
        <w:spacing w:after="0"/>
        <w:rPr>
          <w:rFonts w:cs="Arial"/>
        </w:rPr>
      </w:pPr>
    </w:p>
    <w:p w:rsidR="00180F7D" w:rsidRPr="004D01FD" w:rsidRDefault="00180F7D">
      <w:pPr>
        <w:pStyle w:val="Style3"/>
        <w:spacing w:after="0"/>
        <w:rPr>
          <w:rFonts w:cs="Arial"/>
        </w:rPr>
        <w:sectPr w:rsidR="00180F7D" w:rsidRPr="004D01FD">
          <w:headerReference w:type="even" r:id="rId66"/>
          <w:headerReference w:type="default" r:id="rId67"/>
          <w:footerReference w:type="even" r:id="rId68"/>
          <w:footerReference w:type="default" r:id="rId69"/>
          <w:pgSz w:w="11906" w:h="16838"/>
          <w:pgMar w:top="851" w:right="1247" w:bottom="1531" w:left="1247" w:header="709" w:footer="709" w:gutter="0"/>
          <w:cols w:space="720"/>
          <w:formProt w:val="0"/>
          <w:docGrid w:linePitch="360" w:charSpace="-2049"/>
        </w:sectPr>
      </w:pPr>
    </w:p>
    <w:p w:rsidR="00ED7198" w:rsidRPr="004D01FD" w:rsidRDefault="007F615E">
      <w:pPr>
        <w:pStyle w:val="TextBody"/>
        <w:rPr>
          <w:b/>
          <w:szCs w:val="22"/>
        </w:rPr>
      </w:pPr>
      <w:r w:rsidRPr="004D01FD">
        <w:rPr>
          <w:b/>
        </w:rPr>
        <w:lastRenderedPageBreak/>
        <w:t>Movimientos correspondiente</w:t>
      </w:r>
      <w:r w:rsidR="007D4033" w:rsidRPr="004D01FD">
        <w:rPr>
          <w:b/>
        </w:rPr>
        <w:t>s a terrenos y edificios en 2015</w:t>
      </w:r>
      <w:r w:rsidRPr="004D01FD">
        <w:rPr>
          <w:b/>
        </w:rPr>
        <w:t>:</w:t>
      </w:r>
    </w:p>
    <w:p w:rsidR="00ED7198" w:rsidRPr="004D01FD" w:rsidRDefault="00ED7198">
      <w:pPr>
        <w:pStyle w:val="StyleHeading211ptNotBoldNotItalicAllcaps"/>
        <w:spacing w:before="0" w:after="0"/>
        <w:rPr>
          <w:szCs w:val="22"/>
        </w:rPr>
      </w:pPr>
    </w:p>
    <w:p w:rsidR="00ED7198" w:rsidRPr="004D01FD" w:rsidRDefault="006C369E">
      <w:pPr>
        <w:pStyle w:val="StyleHeading211ptNotBoldNotItalicAllcaps"/>
        <w:spacing w:before="0" w:after="0"/>
        <w:ind w:right="49"/>
        <w:sectPr w:rsidR="00ED7198" w:rsidRPr="004D01FD" w:rsidSect="0051292D">
          <w:headerReference w:type="even" r:id="rId70"/>
          <w:headerReference w:type="default" r:id="rId71"/>
          <w:footerReference w:type="even" r:id="rId72"/>
          <w:footerReference w:type="default" r:id="rId73"/>
          <w:pgSz w:w="16838" w:h="11906" w:orient="landscape"/>
          <w:pgMar w:top="1247" w:right="910" w:bottom="1247" w:left="851" w:header="709" w:footer="709" w:gutter="0"/>
          <w:pgNumType w:start="54"/>
          <w:cols w:space="720"/>
          <w:formProt w:val="0"/>
          <w:docGrid w:linePitch="360" w:charSpace="-2049"/>
        </w:sectPr>
      </w:pPr>
      <w:r w:rsidRPr="004D01FD">
        <w:rPr>
          <w:noProof/>
          <w:lang w:val="en-US" w:eastAsia="en-US" w:bidi="ar-SA"/>
        </w:rPr>
        <w:drawing>
          <wp:inline distT="0" distB="0" distL="0" distR="0" wp14:anchorId="5FD8BF2B" wp14:editId="192AC2FE">
            <wp:extent cx="9573895" cy="4278599"/>
            <wp:effectExtent l="0" t="0" r="0" b="8255"/>
            <wp:docPr id="269" name="Imagen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9573895" cy="4278599"/>
                    </a:xfrm>
                    <a:prstGeom prst="rect">
                      <a:avLst/>
                    </a:prstGeom>
                    <a:noFill/>
                    <a:ln>
                      <a:noFill/>
                    </a:ln>
                  </pic:spPr>
                </pic:pic>
              </a:graphicData>
            </a:graphic>
          </wp:inline>
        </w:drawing>
      </w:r>
    </w:p>
    <w:p w:rsidR="00ED7198" w:rsidRPr="004D01FD" w:rsidRDefault="007F615E">
      <w:pPr>
        <w:pStyle w:val="TextBody"/>
        <w:rPr>
          <w:b/>
          <w:szCs w:val="22"/>
        </w:rPr>
      </w:pPr>
      <w:r w:rsidRPr="004D01FD">
        <w:rPr>
          <w:b/>
        </w:rPr>
        <w:lastRenderedPageBreak/>
        <w:t>Movimientos correspondientes a terrenos y ed</w:t>
      </w:r>
      <w:r w:rsidR="007D4033" w:rsidRPr="004D01FD">
        <w:rPr>
          <w:b/>
        </w:rPr>
        <w:t>ificios en el año anterior, 2014</w:t>
      </w:r>
      <w:r w:rsidRPr="004D01FD">
        <w:rPr>
          <w:b/>
        </w:rPr>
        <w:t>:</w:t>
      </w:r>
    </w:p>
    <w:p w:rsidR="00ED7198" w:rsidRPr="004D01FD" w:rsidRDefault="00D166B2">
      <w:pPr>
        <w:pStyle w:val="StyleHeading211ptNotBoldNotItalicAllcaps"/>
        <w:spacing w:before="0" w:after="0"/>
        <w:rPr>
          <w:szCs w:val="22"/>
        </w:rPr>
      </w:pPr>
      <w:r w:rsidRPr="004D01FD">
        <w:rPr>
          <w:noProof/>
          <w:lang w:val="en-US" w:eastAsia="en-US" w:bidi="ar-SA"/>
        </w:rPr>
        <w:drawing>
          <wp:inline distT="0" distB="0" distL="0" distR="0" wp14:anchorId="1887531B" wp14:editId="1A8BFB91">
            <wp:extent cx="9573895" cy="4407527"/>
            <wp:effectExtent l="0" t="0" r="0" b="0"/>
            <wp:docPr id="270" name="Imagen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9573895" cy="4407527"/>
                    </a:xfrm>
                    <a:prstGeom prst="rect">
                      <a:avLst/>
                    </a:prstGeom>
                    <a:noFill/>
                    <a:ln>
                      <a:noFill/>
                    </a:ln>
                  </pic:spPr>
                </pic:pic>
              </a:graphicData>
            </a:graphic>
          </wp:inline>
        </w:drawing>
      </w:r>
    </w:p>
    <w:p w:rsidR="00ED7198" w:rsidRPr="004D01FD" w:rsidRDefault="00ED7198">
      <w:pPr>
        <w:pStyle w:val="StyleHeading211ptNotBoldNotItalicAllcaps"/>
        <w:spacing w:before="0" w:after="0"/>
        <w:rPr>
          <w:b w:val="0"/>
          <w:szCs w:val="22"/>
        </w:rPr>
        <w:sectPr w:rsidR="00ED7198" w:rsidRPr="004D01FD">
          <w:headerReference w:type="even" r:id="rId76"/>
          <w:headerReference w:type="default" r:id="rId77"/>
          <w:footerReference w:type="even" r:id="rId78"/>
          <w:footerReference w:type="default" r:id="rId79"/>
          <w:pgSz w:w="16838" w:h="11906" w:orient="landscape"/>
          <w:pgMar w:top="1247" w:right="910" w:bottom="1247" w:left="851" w:header="709" w:footer="709" w:gutter="0"/>
          <w:cols w:space="720"/>
          <w:formProt w:val="0"/>
          <w:docGrid w:linePitch="360" w:charSpace="-2049"/>
        </w:sectPr>
      </w:pPr>
    </w:p>
    <w:p w:rsidR="00ED7198" w:rsidRPr="004D01FD" w:rsidRDefault="007F615E">
      <w:pPr>
        <w:pStyle w:val="StyleHeading211ptNotBoldNotItalicAllcaps"/>
        <w:spacing w:before="0" w:after="0"/>
      </w:pPr>
      <w:r w:rsidRPr="004D01FD">
        <w:lastRenderedPageBreak/>
        <w:t>Nota 10:</w:t>
      </w:r>
      <w:r w:rsidRPr="004D01FD">
        <w:tab/>
        <w:t>Otros activos no corrientes</w:t>
      </w:r>
    </w:p>
    <w:p w:rsidR="00ED7198" w:rsidRPr="004D01FD" w:rsidRDefault="00ED7198">
      <w:pPr>
        <w:jc w:val="both"/>
        <w:rPr>
          <w:szCs w:val="22"/>
        </w:rPr>
      </w:pPr>
    </w:p>
    <w:p w:rsidR="00ED7198" w:rsidRPr="004D01FD" w:rsidRDefault="00432092">
      <w:pPr>
        <w:pStyle w:val="Style3"/>
        <w:spacing w:before="240" w:after="0"/>
        <w:ind w:right="53"/>
        <w:rPr>
          <w:rFonts w:cs="Arial"/>
          <w:szCs w:val="22"/>
        </w:rPr>
      </w:pPr>
      <w:bookmarkStart w:id="14" w:name="RANGE!C4:F8"/>
      <w:bookmarkEnd w:id="14"/>
      <w:r w:rsidRPr="004D01FD">
        <w:rPr>
          <w:rFonts w:cs="Arial"/>
          <w:noProof/>
          <w:lang w:val="en-US" w:eastAsia="en-US" w:bidi="ar-SA"/>
        </w:rPr>
        <w:drawing>
          <wp:inline distT="0" distB="0" distL="0" distR="0" wp14:anchorId="073EAB77" wp14:editId="0A44BA24">
            <wp:extent cx="5976620" cy="1276257"/>
            <wp:effectExtent l="0" t="0" r="5080" b="0"/>
            <wp:docPr id="196" name="Imagen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976620" cy="1276257"/>
                    </a:xfrm>
                    <a:prstGeom prst="rect">
                      <a:avLst/>
                    </a:prstGeom>
                    <a:noFill/>
                    <a:ln>
                      <a:noFill/>
                    </a:ln>
                  </pic:spPr>
                </pic:pic>
              </a:graphicData>
            </a:graphic>
          </wp:inline>
        </w:drawing>
      </w:r>
    </w:p>
    <w:p w:rsidR="00ED7198" w:rsidRPr="004D01FD" w:rsidRDefault="00432092" w:rsidP="00D4783A">
      <w:pPr>
        <w:pStyle w:val="Style3"/>
        <w:tabs>
          <w:tab w:val="left" w:pos="709"/>
        </w:tabs>
        <w:spacing w:before="240" w:after="0"/>
        <w:ind w:right="53"/>
        <w:rPr>
          <w:rFonts w:cs="Arial"/>
          <w:szCs w:val="22"/>
        </w:rPr>
      </w:pPr>
      <w:r w:rsidRPr="004D01FD">
        <w:rPr>
          <w:rFonts w:cs="Arial"/>
        </w:rPr>
        <w:t>1</w:t>
      </w:r>
      <w:r w:rsidR="00D4783A" w:rsidRPr="004D01FD">
        <w:rPr>
          <w:rFonts w:cs="Arial"/>
        </w:rPr>
        <w:t>0.1.</w:t>
      </w:r>
      <w:r w:rsidR="00D4783A" w:rsidRPr="004D01FD">
        <w:rPr>
          <w:rFonts w:cs="Arial"/>
        </w:rPr>
        <w:tab/>
      </w:r>
      <w:r w:rsidR="007F615E" w:rsidRPr="004D01FD">
        <w:rPr>
          <w:rFonts w:cs="Arial"/>
        </w:rPr>
        <w:t xml:space="preserve">En 1991, la Organización suscribió un acuerdo con la </w:t>
      </w:r>
      <w:r w:rsidR="007F615E" w:rsidRPr="004D01FD">
        <w:rPr>
          <w:rFonts w:cs="Arial"/>
          <w:i/>
        </w:rPr>
        <w:t>Fondation du Centre International de Genève</w:t>
      </w:r>
      <w:r w:rsidR="007F615E" w:rsidRPr="004D01FD">
        <w:rPr>
          <w:rFonts w:cs="Arial"/>
        </w:rPr>
        <w:t> (FCIG) relativo a la construcción de un edificio en la rue des Morillons en Ginebra (Suiza) por un costo total de 20,4 millones de francos suizos</w:t>
      </w:r>
      <w:r w:rsidR="009C15EC" w:rsidRPr="004D01FD">
        <w:rPr>
          <w:rFonts w:cs="Arial"/>
        </w:rPr>
        <w:t xml:space="preserve">.  </w:t>
      </w:r>
      <w:r w:rsidR="007F615E" w:rsidRPr="004D01FD">
        <w:rPr>
          <w:rFonts w:cs="Arial"/>
        </w:rPr>
        <w:t>Con arreglo al acuerdo, la Organización debía anticipar una cantidad inicial de 10,0 millones de francos suiz</w:t>
      </w:r>
      <w:r w:rsidR="005C7883" w:rsidRPr="004D01FD">
        <w:rPr>
          <w:rFonts w:cs="Arial"/>
        </w:rPr>
        <w:t>os, más un monto adicional de 1.</w:t>
      </w:r>
      <w:r w:rsidR="007F615E" w:rsidRPr="004D01FD">
        <w:rPr>
          <w:rFonts w:cs="Arial"/>
        </w:rPr>
        <w:t>0</w:t>
      </w:r>
      <w:r w:rsidR="005C7883" w:rsidRPr="004D01FD">
        <w:rPr>
          <w:rFonts w:cs="Arial"/>
        </w:rPr>
        <w:t>00.000</w:t>
      </w:r>
      <w:r w:rsidR="007F615E" w:rsidRPr="004D01FD">
        <w:rPr>
          <w:rFonts w:cs="Arial"/>
        </w:rPr>
        <w:t xml:space="preserve"> francos suizos en concepto de intereses sobre el anticipo inicial, lo que supone un anticipo total de 11,0 millones de francos suizos</w:t>
      </w:r>
      <w:r w:rsidR="009C15EC" w:rsidRPr="004D01FD">
        <w:rPr>
          <w:rFonts w:cs="Arial"/>
        </w:rPr>
        <w:t xml:space="preserve">.  </w:t>
      </w:r>
      <w:r w:rsidR="007F615E" w:rsidRPr="004D01FD">
        <w:rPr>
          <w:rFonts w:cs="Arial"/>
        </w:rPr>
        <w:t xml:space="preserve">El costo de construcción restante fue cubierto mediante una hipoteca suscrita entre la FCIG y la </w:t>
      </w:r>
      <w:r w:rsidR="007F615E" w:rsidRPr="004D01FD">
        <w:rPr>
          <w:rFonts w:cs="Arial"/>
          <w:i/>
        </w:rPr>
        <w:t>Banque Cantonale de Genève</w:t>
      </w:r>
      <w:r w:rsidRPr="004D01FD">
        <w:rPr>
          <w:rFonts w:cs="Arial"/>
        </w:rPr>
        <w:t xml:space="preserve"> (BCG)</w:t>
      </w:r>
      <w:r w:rsidR="009C15EC" w:rsidRPr="004D01FD">
        <w:rPr>
          <w:rFonts w:cs="Arial"/>
        </w:rPr>
        <w:t xml:space="preserve">.  </w:t>
      </w:r>
      <w:r w:rsidR="007F615E" w:rsidRPr="004D01FD">
        <w:rPr>
          <w:rFonts w:cs="Arial"/>
        </w:rPr>
        <w:t>La Organización suscribió asimismo un contrato para arrendar el edificio a la FCIG</w:t>
      </w:r>
      <w:r w:rsidR="009C15EC" w:rsidRPr="004D01FD">
        <w:rPr>
          <w:rFonts w:cs="Arial"/>
        </w:rPr>
        <w:t xml:space="preserve">.  </w:t>
      </w:r>
      <w:r w:rsidR="007F615E" w:rsidRPr="004D01FD">
        <w:rPr>
          <w:rFonts w:cs="Arial"/>
        </w:rPr>
        <w:t>El contrato de alquiler se renovó por un p</w:t>
      </w:r>
      <w:r w:rsidR="00D166B2" w:rsidRPr="004D01FD">
        <w:rPr>
          <w:rFonts w:cs="Arial"/>
        </w:rPr>
        <w:t>eríodo de siete años</w:t>
      </w:r>
      <w:r w:rsidR="007F615E" w:rsidRPr="004D01FD">
        <w:rPr>
          <w:rFonts w:cs="Arial"/>
        </w:rPr>
        <w:t xml:space="preserve"> a partir del 1 de enero de 2012.</w:t>
      </w:r>
    </w:p>
    <w:p w:rsidR="00ED7198" w:rsidRPr="004D01FD" w:rsidRDefault="00432092" w:rsidP="00D4783A">
      <w:pPr>
        <w:pStyle w:val="Style3"/>
        <w:tabs>
          <w:tab w:val="left" w:pos="709"/>
        </w:tabs>
        <w:spacing w:before="240" w:after="0"/>
        <w:ind w:right="53"/>
        <w:rPr>
          <w:rFonts w:cs="Arial"/>
        </w:rPr>
      </w:pPr>
      <w:r w:rsidRPr="004D01FD">
        <w:rPr>
          <w:rFonts w:cs="Arial"/>
          <w:szCs w:val="22"/>
        </w:rPr>
        <w:t>10.2.</w:t>
      </w:r>
      <w:r w:rsidR="00D4783A" w:rsidRPr="004D01FD">
        <w:rPr>
          <w:rFonts w:cs="Arial"/>
          <w:szCs w:val="22"/>
        </w:rPr>
        <w:tab/>
      </w:r>
      <w:r w:rsidR="007F615E" w:rsidRPr="004D01FD">
        <w:rPr>
          <w:rFonts w:cs="Arial"/>
        </w:rPr>
        <w:t>Con arreglo al contrato de arrendamiento vigente entre la Organización y la FCIG, ambas partes tienen derecho a rescindir el contrato en cualquier momento de mutuo ac</w:t>
      </w:r>
      <w:r w:rsidR="009E3721" w:rsidRPr="004D01FD">
        <w:rPr>
          <w:rFonts w:cs="Arial"/>
        </w:rPr>
        <w:t>uerdo formalizado por escrito</w:t>
      </w:r>
      <w:r w:rsidR="009C15EC" w:rsidRPr="004D01FD">
        <w:rPr>
          <w:rFonts w:cs="Arial"/>
        </w:rPr>
        <w:t xml:space="preserve">.  </w:t>
      </w:r>
      <w:r w:rsidR="007F615E" w:rsidRPr="004D01FD">
        <w:rPr>
          <w:rFonts w:cs="Arial"/>
        </w:rPr>
        <w:t>El importe del arrendamiento pagadero por la OMPI equivale a los reembolsos anua</w:t>
      </w:r>
      <w:r w:rsidR="009E3721" w:rsidRPr="004D01FD">
        <w:rPr>
          <w:rFonts w:cs="Arial"/>
        </w:rPr>
        <w:t>les (intereses más el reembolso</w:t>
      </w:r>
      <w:r w:rsidR="00D166B2" w:rsidRPr="004D01FD">
        <w:rPr>
          <w:rFonts w:cs="Arial"/>
        </w:rPr>
        <w:t xml:space="preserve"> del capital adeudado</w:t>
      </w:r>
      <w:r w:rsidR="007F615E" w:rsidRPr="004D01FD">
        <w:rPr>
          <w:rFonts w:cs="Arial"/>
        </w:rPr>
        <w:t xml:space="preserve">) de la hipoteca suscrita entre la FCIG y </w:t>
      </w:r>
      <w:r w:rsidR="009E3721" w:rsidRPr="004D01FD">
        <w:rPr>
          <w:rFonts w:cs="Arial"/>
        </w:rPr>
        <w:t>el BCG</w:t>
      </w:r>
      <w:r w:rsidR="009C15EC" w:rsidRPr="004D01FD">
        <w:rPr>
          <w:rFonts w:cs="Arial"/>
        </w:rPr>
        <w:t xml:space="preserve">.  </w:t>
      </w:r>
      <w:r w:rsidR="007F615E" w:rsidRPr="004D01FD">
        <w:rPr>
          <w:rFonts w:cs="Arial"/>
        </w:rPr>
        <w:t xml:space="preserve">La renta de alquiler pagada por la OMPI </w:t>
      </w:r>
      <w:r w:rsidR="009E3721" w:rsidRPr="004D01FD">
        <w:rPr>
          <w:rFonts w:cs="Arial"/>
        </w:rPr>
        <w:t>en esas condiciones durante 2015 ascendió a 232.596 francos suizos (234.124 francos suizos durante 2014)</w:t>
      </w:r>
      <w:r w:rsidR="009C15EC" w:rsidRPr="004D01FD">
        <w:rPr>
          <w:rFonts w:cs="Arial"/>
        </w:rPr>
        <w:t xml:space="preserve">.  </w:t>
      </w:r>
      <w:r w:rsidR="007F615E" w:rsidRPr="004D01FD">
        <w:rPr>
          <w:rFonts w:cs="Arial"/>
        </w:rPr>
        <w:t>El tipo de interés actual, fijado hasta el 31 de diciembre de</w:t>
      </w:r>
      <w:r w:rsidR="009E3721" w:rsidRPr="004D01FD">
        <w:rPr>
          <w:rFonts w:cs="Arial"/>
        </w:rPr>
        <w:t> 2018, es del 1,48%</w:t>
      </w:r>
      <w:r w:rsidR="009C15EC" w:rsidRPr="004D01FD">
        <w:rPr>
          <w:rFonts w:cs="Arial"/>
        </w:rPr>
        <w:t xml:space="preserve">.  </w:t>
      </w:r>
      <w:r w:rsidR="009E3721" w:rsidRPr="004D01FD">
        <w:rPr>
          <w:rFonts w:cs="Arial"/>
        </w:rPr>
        <w:t xml:space="preserve">Desde </w:t>
      </w:r>
      <w:r w:rsidR="007F615E" w:rsidRPr="004D01FD">
        <w:rPr>
          <w:rFonts w:cs="Arial"/>
        </w:rPr>
        <w:t xml:space="preserve">el 1 de enero de 2012, la OMPI </w:t>
      </w:r>
      <w:r w:rsidR="009E3721" w:rsidRPr="004D01FD">
        <w:rPr>
          <w:rFonts w:cs="Arial"/>
        </w:rPr>
        <w:t xml:space="preserve">también ha reconocido </w:t>
      </w:r>
      <w:r w:rsidR="007F615E" w:rsidRPr="004D01FD">
        <w:rPr>
          <w:rFonts w:cs="Arial"/>
        </w:rPr>
        <w:t>un gasto de amortización anual de 188.679 francos suizos respecto de su anticipo a la FCIG</w:t>
      </w:r>
      <w:r w:rsidR="009C15EC" w:rsidRPr="004D01FD">
        <w:rPr>
          <w:rFonts w:cs="Arial"/>
        </w:rPr>
        <w:t xml:space="preserve">.  </w:t>
      </w:r>
      <w:r w:rsidR="007F615E" w:rsidRPr="004D01FD">
        <w:rPr>
          <w:rFonts w:cs="Arial"/>
        </w:rPr>
        <w:t>Por otra parte, la Organización también arrienda espacios de apar</w:t>
      </w:r>
      <w:r w:rsidR="009E3721" w:rsidRPr="004D01FD">
        <w:rPr>
          <w:rFonts w:cs="Arial"/>
        </w:rPr>
        <w:t>camiento</w:t>
      </w:r>
      <w:r w:rsidR="00D166B2" w:rsidRPr="004D01FD">
        <w:rPr>
          <w:rFonts w:cs="Arial"/>
        </w:rPr>
        <w:t xml:space="preserve"> cubierto</w:t>
      </w:r>
      <w:r w:rsidR="009E3721" w:rsidRPr="004D01FD">
        <w:rPr>
          <w:rFonts w:cs="Arial"/>
        </w:rPr>
        <w:t xml:space="preserve"> a un costo anual de 140.11</w:t>
      </w:r>
      <w:r w:rsidR="007F615E" w:rsidRPr="004D01FD">
        <w:rPr>
          <w:rFonts w:cs="Arial"/>
        </w:rPr>
        <w:t>2 francos suizos</w:t>
      </w:r>
      <w:r w:rsidR="009C15EC" w:rsidRPr="004D01FD">
        <w:rPr>
          <w:rFonts w:cs="Arial"/>
        </w:rPr>
        <w:t xml:space="preserve">.  </w:t>
      </w:r>
      <w:r w:rsidR="007F615E" w:rsidRPr="004D01FD">
        <w:rPr>
          <w:rFonts w:cs="Arial"/>
        </w:rPr>
        <w:t>Si el contrato</w:t>
      </w:r>
      <w:r w:rsidR="00D166B2" w:rsidRPr="004D01FD">
        <w:rPr>
          <w:rFonts w:cs="Arial"/>
        </w:rPr>
        <w:t xml:space="preserve"> de arrendamiento no se rescinde</w:t>
      </w:r>
      <w:r w:rsidR="007F615E" w:rsidRPr="004D01FD">
        <w:rPr>
          <w:rFonts w:cs="Arial"/>
        </w:rPr>
        <w:t xml:space="preserve"> de mutuo acuerdo, los futuros pagos de la OMPI (incluidos los reembolsos hipotecarios, la amortización del anticipo y el alquiler de los espacios de aparcamiento) hasta la finalización del arrendamiento en 2018 serán los siguientes:</w:t>
      </w:r>
    </w:p>
    <w:p w:rsidR="00ED7198" w:rsidRPr="004D01FD" w:rsidRDefault="009E3721">
      <w:pPr>
        <w:pStyle w:val="Style3"/>
        <w:spacing w:before="240" w:after="0"/>
        <w:ind w:right="53"/>
        <w:rPr>
          <w:rFonts w:cs="Arial"/>
          <w:lang w:eastAsia="en-US" w:bidi="ar-SA"/>
        </w:rPr>
      </w:pPr>
      <w:r w:rsidRPr="004D01FD">
        <w:rPr>
          <w:rFonts w:cs="Arial"/>
          <w:noProof/>
          <w:lang w:val="en-US" w:eastAsia="en-US" w:bidi="ar-SA"/>
        </w:rPr>
        <w:drawing>
          <wp:inline distT="0" distB="0" distL="0" distR="0" wp14:anchorId="09A5BC9D" wp14:editId="36419C17">
            <wp:extent cx="5976620" cy="1202888"/>
            <wp:effectExtent l="0" t="0" r="5080" b="0"/>
            <wp:docPr id="197" name="Imagen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76620" cy="1202888"/>
                    </a:xfrm>
                    <a:prstGeom prst="rect">
                      <a:avLst/>
                    </a:prstGeom>
                    <a:noFill/>
                    <a:ln>
                      <a:noFill/>
                    </a:ln>
                  </pic:spPr>
                </pic:pic>
              </a:graphicData>
            </a:graphic>
          </wp:inline>
        </w:drawing>
      </w:r>
    </w:p>
    <w:p w:rsidR="00ED7198" w:rsidRPr="004D01FD" w:rsidRDefault="00D4783A" w:rsidP="00D4783A">
      <w:pPr>
        <w:pStyle w:val="Style3"/>
        <w:tabs>
          <w:tab w:val="left" w:pos="709"/>
        </w:tabs>
        <w:spacing w:before="240" w:after="0"/>
        <w:ind w:right="53"/>
        <w:rPr>
          <w:rFonts w:cs="Arial"/>
          <w:szCs w:val="22"/>
        </w:rPr>
      </w:pPr>
      <w:r w:rsidRPr="004D01FD">
        <w:rPr>
          <w:rFonts w:cs="Arial"/>
        </w:rPr>
        <w:t>10.3.</w:t>
      </w:r>
      <w:r w:rsidRPr="004D01FD">
        <w:rPr>
          <w:rFonts w:cs="Arial"/>
        </w:rPr>
        <w:tab/>
      </w:r>
      <w:r w:rsidR="007F615E" w:rsidRPr="004D01FD">
        <w:rPr>
          <w:rFonts w:cs="Arial"/>
        </w:rPr>
        <w:t>Una vez evacuados los locales, la OMPI recibirá el saldo remanente del anticipo de 11,0 millones de fra</w:t>
      </w:r>
      <w:r w:rsidR="00D166B2" w:rsidRPr="004D01FD">
        <w:rPr>
          <w:rFonts w:cs="Arial"/>
        </w:rPr>
        <w:t>ncos suizos, deducción hecha de la amortización</w:t>
      </w:r>
      <w:r w:rsidR="009C15EC" w:rsidRPr="004D01FD">
        <w:rPr>
          <w:rFonts w:cs="Arial"/>
        </w:rPr>
        <w:t xml:space="preserve">.  </w:t>
      </w:r>
      <w:r w:rsidR="007F615E" w:rsidRPr="004D01FD">
        <w:rPr>
          <w:rFonts w:cs="Arial"/>
        </w:rPr>
        <w:t xml:space="preserve">Igualmente, la FCIG retendrá un millón de francos suizos del préstamo para cubrir los gastos </w:t>
      </w:r>
      <w:r w:rsidR="00D166B2" w:rsidRPr="004D01FD">
        <w:rPr>
          <w:rFonts w:cs="Arial"/>
        </w:rPr>
        <w:t>de</w:t>
      </w:r>
      <w:r w:rsidR="007F615E" w:rsidRPr="004D01FD">
        <w:rPr>
          <w:rFonts w:cs="Arial"/>
        </w:rPr>
        <w:t xml:space="preserve"> restablecimi</w:t>
      </w:r>
      <w:r w:rsidR="00D166B2" w:rsidRPr="004D01FD">
        <w:rPr>
          <w:rFonts w:cs="Arial"/>
        </w:rPr>
        <w:t>ento del estado original del edificio.</w:t>
      </w:r>
    </w:p>
    <w:p w:rsidR="00ED7198" w:rsidRPr="004D01FD" w:rsidRDefault="00D4783A" w:rsidP="00D4783A">
      <w:pPr>
        <w:pStyle w:val="Style3"/>
        <w:tabs>
          <w:tab w:val="left" w:pos="709"/>
        </w:tabs>
        <w:spacing w:before="240" w:after="0"/>
        <w:ind w:right="53"/>
        <w:rPr>
          <w:rFonts w:cs="Arial"/>
          <w:b/>
          <w:szCs w:val="22"/>
        </w:rPr>
      </w:pPr>
      <w:r w:rsidRPr="004D01FD">
        <w:rPr>
          <w:rFonts w:cs="Arial"/>
        </w:rPr>
        <w:t>10.4.</w:t>
      </w:r>
      <w:r w:rsidRPr="004D01FD">
        <w:rPr>
          <w:rFonts w:cs="Arial"/>
        </w:rPr>
        <w:tab/>
      </w:r>
      <w:r w:rsidR="00D166B2" w:rsidRPr="004D01FD">
        <w:rPr>
          <w:rFonts w:cs="Arial"/>
        </w:rPr>
        <w:t xml:space="preserve">A efectos de </w:t>
      </w:r>
      <w:r w:rsidR="007F615E" w:rsidRPr="004D01FD">
        <w:rPr>
          <w:rFonts w:cs="Arial"/>
        </w:rPr>
        <w:t>presentación en los estados financieros, el valor total de la amortización se considera un anticipo de la renta de alquiler y se divide en una parte corriente (véase la Nota 4) y una parte no corriente</w:t>
      </w:r>
      <w:r w:rsidR="009C15EC" w:rsidRPr="004D01FD">
        <w:rPr>
          <w:rFonts w:cs="Arial"/>
        </w:rPr>
        <w:t xml:space="preserve">.  </w:t>
      </w:r>
      <w:r w:rsidR="007F615E" w:rsidRPr="004D01FD">
        <w:rPr>
          <w:rFonts w:cs="Arial"/>
        </w:rPr>
        <w:t>El valor total de dicho pago antic</w:t>
      </w:r>
      <w:r w:rsidR="009E3721" w:rsidRPr="004D01FD">
        <w:rPr>
          <w:rFonts w:cs="Arial"/>
        </w:rPr>
        <w:t xml:space="preserve">ipado </w:t>
      </w:r>
      <w:r w:rsidR="008036E2" w:rsidRPr="004D01FD">
        <w:rPr>
          <w:rFonts w:cs="Arial"/>
        </w:rPr>
        <w:t>al 31 de diciembre</w:t>
      </w:r>
      <w:r w:rsidR="00D166B2" w:rsidRPr="004D01FD">
        <w:rPr>
          <w:rFonts w:cs="Arial"/>
        </w:rPr>
        <w:t xml:space="preserve"> de 2015 era</w:t>
      </w:r>
      <w:r w:rsidR="009E3721" w:rsidRPr="004D01FD">
        <w:rPr>
          <w:rFonts w:cs="Arial"/>
        </w:rPr>
        <w:t xml:space="preserve"> de 6</w:t>
      </w:r>
      <w:r w:rsidR="007F615E" w:rsidRPr="004D01FD">
        <w:rPr>
          <w:rFonts w:cs="Arial"/>
        </w:rPr>
        <w:t>00.000 francos suizos</w:t>
      </w:r>
      <w:r w:rsidR="009C15EC" w:rsidRPr="004D01FD">
        <w:rPr>
          <w:rFonts w:cs="Arial"/>
        </w:rPr>
        <w:t xml:space="preserve">.  </w:t>
      </w:r>
      <w:r w:rsidR="007F615E" w:rsidRPr="004D01FD">
        <w:rPr>
          <w:rFonts w:cs="Arial"/>
        </w:rPr>
        <w:t>De conformidad con las IPSAS, el saldo residual del anticipo de la OMPI a la FCIG se considera un préstamo concedido en condiciones favorables y se valora a su costo amortizado</w:t>
      </w:r>
      <w:r w:rsidR="009C15EC" w:rsidRPr="004D01FD">
        <w:rPr>
          <w:rFonts w:cs="Arial"/>
        </w:rPr>
        <w:t xml:space="preserve">.  </w:t>
      </w:r>
      <w:r w:rsidR="007F615E" w:rsidRPr="004D01FD">
        <w:rPr>
          <w:rFonts w:cs="Arial"/>
        </w:rPr>
        <w:t xml:space="preserve">En el préstamo concedido en condiciones favorables, el componente que </w:t>
      </w:r>
      <w:r w:rsidR="007F615E" w:rsidRPr="004D01FD">
        <w:rPr>
          <w:rFonts w:cs="Arial"/>
        </w:rPr>
        <w:lastRenderedPageBreak/>
        <w:t>no devenga intereses se contabiliza también como un pago anticipado y se divide entre la parte corriente (véase la Nota 4) y la parte no corriente</w:t>
      </w:r>
      <w:r w:rsidR="009C15EC" w:rsidRPr="004D01FD">
        <w:rPr>
          <w:rFonts w:cs="Arial"/>
        </w:rPr>
        <w:t xml:space="preserve">.  </w:t>
      </w:r>
      <w:r w:rsidR="00641E08" w:rsidRPr="004D01FD">
        <w:rPr>
          <w:rFonts w:cs="Arial"/>
        </w:rPr>
        <w:t>Es</w:t>
      </w:r>
      <w:r w:rsidR="007F615E" w:rsidRPr="004D01FD">
        <w:rPr>
          <w:rFonts w:cs="Arial"/>
        </w:rPr>
        <w:t>e pago anticipado se reduce a lo largo de la vigencia del contrato de arrendamien</w:t>
      </w:r>
      <w:r w:rsidR="00641E08" w:rsidRPr="004D01FD">
        <w:rPr>
          <w:rFonts w:cs="Arial"/>
        </w:rPr>
        <w:t>to, y al 31 de diciembre de 2015 tenía</w:t>
      </w:r>
      <w:r w:rsidR="009E3721" w:rsidRPr="004D01FD">
        <w:rPr>
          <w:rFonts w:cs="Arial"/>
        </w:rPr>
        <w:t xml:space="preserve"> un valor total de 4</w:t>
      </w:r>
      <w:r w:rsidR="007F615E" w:rsidRPr="004D01FD">
        <w:rPr>
          <w:rFonts w:cs="Arial"/>
        </w:rPr>
        <w:t>00.000 francos suizos.</w:t>
      </w:r>
    </w:p>
    <w:p w:rsidR="00ED7198" w:rsidRPr="004D01FD" w:rsidRDefault="00ED7198">
      <w:pPr>
        <w:ind w:right="53"/>
        <w:jc w:val="both"/>
        <w:rPr>
          <w:szCs w:val="22"/>
        </w:rPr>
      </w:pPr>
    </w:p>
    <w:p w:rsidR="00ED7198" w:rsidRPr="004D01FD" w:rsidRDefault="007F615E">
      <w:pPr>
        <w:pStyle w:val="StyleHeading211ptNotBoldNotItalicAllcaps"/>
        <w:spacing w:before="0" w:after="0"/>
      </w:pPr>
      <w:r w:rsidRPr="004D01FD">
        <w:t>Nota 11:</w:t>
      </w:r>
      <w:r w:rsidRPr="004D01FD">
        <w:tab/>
        <w:t>Cuentas por pagar</w:t>
      </w:r>
    </w:p>
    <w:p w:rsidR="00ED7198" w:rsidRPr="004D01FD" w:rsidRDefault="00ED7198">
      <w:pPr>
        <w:pStyle w:val="StyleHeading211ptNotBoldNotItalicAllcaps"/>
        <w:spacing w:before="0" w:after="0"/>
        <w:rPr>
          <w:b w:val="0"/>
        </w:rPr>
      </w:pPr>
    </w:p>
    <w:p w:rsidR="00ED7198" w:rsidRPr="004D01FD" w:rsidRDefault="00641E08">
      <w:pPr>
        <w:rPr>
          <w:lang w:eastAsia="en-US"/>
        </w:rPr>
      </w:pPr>
      <w:r w:rsidRPr="004D01FD">
        <w:rPr>
          <w:noProof/>
          <w:lang w:val="en-US" w:eastAsia="en-US"/>
        </w:rPr>
        <w:drawing>
          <wp:inline distT="0" distB="0" distL="0" distR="0" wp14:anchorId="0E0DFC05" wp14:editId="498A013D">
            <wp:extent cx="5976620" cy="1277348"/>
            <wp:effectExtent l="0" t="0" r="5080" b="0"/>
            <wp:docPr id="271" name="Imagen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76620" cy="1277348"/>
                    </a:xfrm>
                    <a:prstGeom prst="rect">
                      <a:avLst/>
                    </a:prstGeom>
                    <a:noFill/>
                    <a:ln>
                      <a:noFill/>
                    </a:ln>
                  </pic:spPr>
                </pic:pic>
              </a:graphicData>
            </a:graphic>
          </wp:inline>
        </w:drawing>
      </w:r>
    </w:p>
    <w:p w:rsidR="00ED7198" w:rsidRPr="004D01FD" w:rsidRDefault="00ED7198">
      <w:pPr>
        <w:rPr>
          <w:sz w:val="20"/>
        </w:rPr>
      </w:pPr>
    </w:p>
    <w:p w:rsidR="00ED7198" w:rsidRPr="004D01FD" w:rsidRDefault="00D4783A" w:rsidP="00D4783A">
      <w:pPr>
        <w:pStyle w:val="Style3"/>
        <w:tabs>
          <w:tab w:val="left" w:pos="709"/>
        </w:tabs>
        <w:spacing w:before="240" w:after="0"/>
        <w:rPr>
          <w:rFonts w:cs="Arial"/>
          <w:szCs w:val="22"/>
        </w:rPr>
      </w:pPr>
      <w:r w:rsidRPr="004D01FD">
        <w:rPr>
          <w:rFonts w:cs="Arial"/>
        </w:rPr>
        <w:t>11.1.</w:t>
      </w:r>
      <w:r w:rsidRPr="004D01FD">
        <w:rPr>
          <w:rFonts w:cs="Arial"/>
        </w:rPr>
        <w:tab/>
      </w:r>
      <w:r w:rsidR="007F615E" w:rsidRPr="004D01FD">
        <w:rPr>
          <w:rFonts w:cs="Arial"/>
        </w:rPr>
        <w:t>Entre las cuentas por pagar figuran las fac</w:t>
      </w:r>
      <w:r w:rsidR="00641E08" w:rsidRPr="004D01FD">
        <w:rPr>
          <w:rFonts w:cs="Arial"/>
        </w:rPr>
        <w:t>turas recibidas de proveedores</w:t>
      </w:r>
      <w:r w:rsidR="007F615E" w:rsidRPr="004D01FD">
        <w:rPr>
          <w:rFonts w:cs="Arial"/>
        </w:rPr>
        <w:t xml:space="preserve"> que aún no han sido saldadas, incluida la </w:t>
      </w:r>
      <w:r w:rsidR="00641E08" w:rsidRPr="004D01FD">
        <w:rPr>
          <w:rFonts w:cs="Arial"/>
        </w:rPr>
        <w:t>r</w:t>
      </w:r>
      <w:r w:rsidR="007F615E" w:rsidRPr="004D01FD">
        <w:rPr>
          <w:rFonts w:cs="Arial"/>
        </w:rPr>
        <w:t>evaluación de las fac</w:t>
      </w:r>
      <w:r w:rsidR="00641E08" w:rsidRPr="004D01FD">
        <w:rPr>
          <w:rFonts w:cs="Arial"/>
        </w:rPr>
        <w:t>turas pagaderas en otras monedas distintas del franco suizo</w:t>
      </w:r>
      <w:r w:rsidR="007F615E" w:rsidRPr="004D01FD">
        <w:rPr>
          <w:rFonts w:cs="Arial"/>
        </w:rPr>
        <w:t>.</w:t>
      </w:r>
    </w:p>
    <w:p w:rsidR="00ED7198" w:rsidRPr="004D01FD" w:rsidRDefault="00ED7198">
      <w:pPr>
        <w:pStyle w:val="StyleHeading211ptNotBoldNotItalicAllcaps"/>
        <w:spacing w:before="0" w:after="0"/>
        <w:rPr>
          <w:b w:val="0"/>
          <w:szCs w:val="22"/>
        </w:rPr>
      </w:pPr>
    </w:p>
    <w:p w:rsidR="00ED7198" w:rsidRPr="004D01FD" w:rsidRDefault="007F615E">
      <w:pPr>
        <w:pStyle w:val="StyleHeading211ptNotBoldNotItalicAllcaps"/>
        <w:spacing w:before="0" w:after="0"/>
        <w:rPr>
          <w:szCs w:val="22"/>
        </w:rPr>
      </w:pPr>
      <w:r w:rsidRPr="004D01FD">
        <w:t>Nota 12:</w:t>
      </w:r>
      <w:r w:rsidRPr="004D01FD">
        <w:tab/>
        <w:t>Beneficios a los empleados</w:t>
      </w:r>
    </w:p>
    <w:p w:rsidR="00ED7198" w:rsidRPr="004D01FD" w:rsidRDefault="00ED7198">
      <w:pPr>
        <w:pStyle w:val="STYLETITRENOTES"/>
        <w:rPr>
          <w:rFonts w:cs="Arial"/>
          <w:b w:val="0"/>
          <w:szCs w:val="22"/>
        </w:rPr>
      </w:pPr>
    </w:p>
    <w:p w:rsidR="00ED7198" w:rsidRPr="004D01FD" w:rsidRDefault="00641E08">
      <w:pPr>
        <w:pStyle w:val="STYLETITRENOTES"/>
        <w:rPr>
          <w:rFonts w:cs="Arial"/>
          <w:b w:val="0"/>
          <w:szCs w:val="22"/>
        </w:rPr>
      </w:pPr>
      <w:r w:rsidRPr="004D01FD">
        <w:rPr>
          <w:rFonts w:cs="Arial"/>
          <w:noProof/>
          <w:lang w:val="en-US" w:eastAsia="en-US" w:bidi="ar-SA"/>
        </w:rPr>
        <w:drawing>
          <wp:inline distT="0" distB="0" distL="0" distR="0" wp14:anchorId="4E5E6E8E" wp14:editId="17C41EEC">
            <wp:extent cx="5976620" cy="3340145"/>
            <wp:effectExtent l="0" t="0" r="5080" b="0"/>
            <wp:docPr id="272" name="Imagen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976620" cy="3340145"/>
                    </a:xfrm>
                    <a:prstGeom prst="rect">
                      <a:avLst/>
                    </a:prstGeom>
                    <a:noFill/>
                    <a:ln>
                      <a:noFill/>
                    </a:ln>
                  </pic:spPr>
                </pic:pic>
              </a:graphicData>
            </a:graphic>
          </wp:inline>
        </w:drawing>
      </w:r>
    </w:p>
    <w:p w:rsidR="00ED7198" w:rsidRPr="004D01FD" w:rsidRDefault="00ED7198">
      <w:pPr>
        <w:pStyle w:val="STYLETITRENOTES"/>
        <w:rPr>
          <w:rFonts w:cs="Arial"/>
          <w:b w:val="0"/>
          <w:szCs w:val="22"/>
        </w:rPr>
      </w:pPr>
    </w:p>
    <w:p w:rsidR="00ED7198" w:rsidRPr="004D01FD" w:rsidRDefault="00D4783A" w:rsidP="00D4783A">
      <w:pPr>
        <w:pStyle w:val="Style3"/>
        <w:tabs>
          <w:tab w:val="left" w:pos="709"/>
        </w:tabs>
        <w:spacing w:before="240" w:after="0"/>
        <w:rPr>
          <w:rFonts w:cs="Arial"/>
        </w:rPr>
      </w:pPr>
      <w:r w:rsidRPr="004D01FD">
        <w:rPr>
          <w:rFonts w:cs="Arial"/>
        </w:rPr>
        <w:t>12.1.</w:t>
      </w:r>
      <w:r w:rsidRPr="004D01FD">
        <w:rPr>
          <w:rFonts w:cs="Arial"/>
        </w:rPr>
        <w:tab/>
      </w:r>
      <w:r w:rsidR="007F615E" w:rsidRPr="004D01FD">
        <w:rPr>
          <w:rFonts w:cs="Arial"/>
        </w:rPr>
        <w:t>Entre otros beneficios a los empleados figuran los siguientes:</w:t>
      </w:r>
    </w:p>
    <w:p w:rsidR="00ED7198" w:rsidRPr="004D01FD" w:rsidRDefault="007F615E" w:rsidP="00D4783A">
      <w:pPr>
        <w:pStyle w:val="Style3"/>
        <w:spacing w:before="240" w:after="0"/>
        <w:ind w:left="709"/>
        <w:rPr>
          <w:rFonts w:cs="Arial"/>
        </w:rPr>
      </w:pPr>
      <w:r w:rsidRPr="004D01FD">
        <w:rPr>
          <w:rFonts w:cs="Arial"/>
          <w:i/>
        </w:rPr>
        <w:t>Los beneficios a los empleados con contratos de corta duración</w:t>
      </w:r>
      <w:r w:rsidRPr="004D01FD">
        <w:rPr>
          <w:rFonts w:cs="Arial"/>
        </w:rPr>
        <w:t>, que incluyen el sueldo, las prestaciones, la prima por el nombramiento inic</w:t>
      </w:r>
      <w:r w:rsidR="00641E08" w:rsidRPr="004D01FD">
        <w:rPr>
          <w:rFonts w:cs="Arial"/>
        </w:rPr>
        <w:t xml:space="preserve">ial, los subsidios de educación por </w:t>
      </w:r>
      <w:r w:rsidRPr="004D01FD">
        <w:rPr>
          <w:rFonts w:cs="Arial"/>
        </w:rPr>
        <w:t xml:space="preserve">hijos a cargo, las vacaciones anuales pagadas, la </w:t>
      </w:r>
      <w:r w:rsidR="00641E08" w:rsidRPr="004D01FD">
        <w:rPr>
          <w:rFonts w:cs="Arial"/>
        </w:rPr>
        <w:t>licencia por enfermedad con disfrute</w:t>
      </w:r>
      <w:r w:rsidRPr="004D01FD">
        <w:rPr>
          <w:rFonts w:cs="Arial"/>
        </w:rPr>
        <w:t xml:space="preserve"> de sueldo, y el seguro médico después de la separación del servicio;</w:t>
      </w:r>
    </w:p>
    <w:p w:rsidR="00ED7198" w:rsidRPr="004D01FD" w:rsidRDefault="0073334C" w:rsidP="00D4783A">
      <w:pPr>
        <w:pStyle w:val="Style3"/>
        <w:spacing w:before="240" w:after="0"/>
        <w:ind w:left="709"/>
        <w:rPr>
          <w:rFonts w:cs="Arial"/>
        </w:rPr>
      </w:pPr>
      <w:r w:rsidRPr="004D01FD">
        <w:rPr>
          <w:rFonts w:cs="Arial"/>
          <w:i/>
        </w:rPr>
        <w:t xml:space="preserve">Los beneficios a los empleados </w:t>
      </w:r>
      <w:r w:rsidR="004D738B" w:rsidRPr="004D01FD">
        <w:rPr>
          <w:rFonts w:cs="Arial"/>
          <w:i/>
        </w:rPr>
        <w:t xml:space="preserve">con contratos </w:t>
      </w:r>
      <w:r w:rsidRPr="004D01FD">
        <w:rPr>
          <w:rFonts w:cs="Arial"/>
          <w:i/>
        </w:rPr>
        <w:t xml:space="preserve">de larga duración </w:t>
      </w:r>
      <w:r w:rsidRPr="004D01FD">
        <w:rPr>
          <w:rFonts w:cs="Arial"/>
        </w:rPr>
        <w:t>(o</w:t>
      </w:r>
      <w:r w:rsidR="00641E08" w:rsidRPr="004D01FD">
        <w:rPr>
          <w:rFonts w:cs="Arial"/>
        </w:rPr>
        <w:t xml:space="preserve"> beneficios a los empleados después de</w:t>
      </w:r>
      <w:r w:rsidRPr="004D01FD">
        <w:rPr>
          <w:rFonts w:cs="Arial"/>
        </w:rPr>
        <w:t xml:space="preserve"> la separación del servicio)</w:t>
      </w:r>
      <w:r w:rsidR="00FE702D" w:rsidRPr="004D01FD">
        <w:rPr>
          <w:rFonts w:cs="Arial"/>
        </w:rPr>
        <w:t xml:space="preserve"> incluyen </w:t>
      </w:r>
      <w:r w:rsidR="007F615E" w:rsidRPr="004D01FD">
        <w:rPr>
          <w:rFonts w:cs="Arial"/>
        </w:rPr>
        <w:t>beneficios posteriores al empleo</w:t>
      </w:r>
      <w:r w:rsidR="00FE702D" w:rsidRPr="004D01FD">
        <w:rPr>
          <w:rFonts w:cs="Arial"/>
        </w:rPr>
        <w:t xml:space="preserve"> como el seguro médico después de la separación del servicio</w:t>
      </w:r>
      <w:r w:rsidR="000A3787" w:rsidRPr="004D01FD">
        <w:rPr>
          <w:rFonts w:cs="Arial"/>
        </w:rPr>
        <w:t xml:space="preserve"> </w:t>
      </w:r>
      <w:r w:rsidR="00FE702D" w:rsidRPr="004D01FD">
        <w:rPr>
          <w:rFonts w:cs="Arial"/>
        </w:rPr>
        <w:t>y otros beneficios a los empleados</w:t>
      </w:r>
      <w:r w:rsidR="004852EA" w:rsidRPr="004D01FD">
        <w:rPr>
          <w:rFonts w:cs="Arial"/>
        </w:rPr>
        <w:t xml:space="preserve"> con contratos</w:t>
      </w:r>
      <w:r w:rsidR="00FE702D" w:rsidRPr="004D01FD">
        <w:rPr>
          <w:rFonts w:cs="Arial"/>
        </w:rPr>
        <w:t xml:space="preserve"> de larga duración tales como </w:t>
      </w:r>
      <w:r w:rsidR="007F615E" w:rsidRPr="004D01FD">
        <w:rPr>
          <w:rFonts w:cs="Arial"/>
        </w:rPr>
        <w:t xml:space="preserve">los beneficios por </w:t>
      </w:r>
      <w:r w:rsidR="007F615E" w:rsidRPr="004D01FD">
        <w:rPr>
          <w:rFonts w:cs="Arial"/>
        </w:rPr>
        <w:lastRenderedPageBreak/>
        <w:t xml:space="preserve">separación del servicio </w:t>
      </w:r>
      <w:r w:rsidR="00FE702D" w:rsidRPr="004D01FD">
        <w:rPr>
          <w:rFonts w:cs="Arial"/>
        </w:rPr>
        <w:t xml:space="preserve">consistentes </w:t>
      </w:r>
      <w:r w:rsidR="007F615E" w:rsidRPr="004D01FD">
        <w:rPr>
          <w:rFonts w:cs="Arial"/>
        </w:rPr>
        <w:t>en subsidios relacionados con la repatriación, el traslado y el t</w:t>
      </w:r>
      <w:r w:rsidR="00FE702D" w:rsidRPr="004D01FD">
        <w:rPr>
          <w:rFonts w:cs="Arial"/>
        </w:rPr>
        <w:t>ransporte de efectos personales</w:t>
      </w:r>
      <w:r w:rsidR="009C15EC" w:rsidRPr="004D01FD">
        <w:rPr>
          <w:rFonts w:cs="Arial"/>
        </w:rPr>
        <w:t xml:space="preserve">;  </w:t>
      </w:r>
      <w:r w:rsidR="00FE702D" w:rsidRPr="004D01FD">
        <w:rPr>
          <w:rFonts w:cs="Arial"/>
        </w:rPr>
        <w:t>y</w:t>
      </w:r>
    </w:p>
    <w:p w:rsidR="00FE702D" w:rsidRPr="004D01FD" w:rsidRDefault="00FE702D" w:rsidP="00D4783A">
      <w:pPr>
        <w:pStyle w:val="Style3"/>
        <w:spacing w:before="240" w:after="0"/>
        <w:ind w:left="709"/>
        <w:rPr>
          <w:rFonts w:cs="Arial"/>
        </w:rPr>
      </w:pPr>
    </w:p>
    <w:p w:rsidR="00ED7198" w:rsidRPr="004D01FD" w:rsidRDefault="00641E08" w:rsidP="00D4783A">
      <w:pPr>
        <w:pStyle w:val="TextBody"/>
        <w:ind w:left="709"/>
        <w:jc w:val="both"/>
      </w:pPr>
      <w:r w:rsidRPr="004D01FD">
        <w:rPr>
          <w:i/>
        </w:rPr>
        <w:t>Los beneficios por cese</w:t>
      </w:r>
      <w:r w:rsidR="007F615E" w:rsidRPr="004D01FD">
        <w:t xml:space="preserve">, que incluyen la indemnización pagadera a los </w:t>
      </w:r>
      <w:r w:rsidRPr="004D01FD">
        <w:t xml:space="preserve">miembros del personal beneficiarios </w:t>
      </w:r>
      <w:r w:rsidR="007F615E" w:rsidRPr="004D01FD">
        <w:t>de un nombramiento permanente o por un plazo fijo que hayan sido cesados por la Organización antes de la finalización del contrato.</w:t>
      </w:r>
    </w:p>
    <w:p w:rsidR="00ED7198" w:rsidRPr="004D01FD" w:rsidRDefault="007F615E">
      <w:pPr>
        <w:pStyle w:val="Style3"/>
        <w:spacing w:before="240" w:after="0"/>
        <w:rPr>
          <w:rFonts w:cs="Arial"/>
          <w:b/>
        </w:rPr>
      </w:pPr>
      <w:r w:rsidRPr="004D01FD">
        <w:rPr>
          <w:rFonts w:cs="Arial"/>
          <w:b/>
        </w:rPr>
        <w:t>Beneficios a los empleados con contratos de corta duración</w:t>
      </w:r>
    </w:p>
    <w:p w:rsidR="00ED7198" w:rsidRPr="004D01FD" w:rsidRDefault="00FE702D" w:rsidP="00D4783A">
      <w:pPr>
        <w:pStyle w:val="Style3"/>
        <w:tabs>
          <w:tab w:val="left" w:pos="709"/>
        </w:tabs>
        <w:spacing w:before="240" w:after="0"/>
        <w:rPr>
          <w:rFonts w:cs="Arial"/>
        </w:rPr>
      </w:pPr>
      <w:r w:rsidRPr="004D01FD">
        <w:rPr>
          <w:rFonts w:cs="Arial"/>
        </w:rPr>
        <w:t>12.2.</w:t>
      </w:r>
      <w:r w:rsidR="00D4783A" w:rsidRPr="004D01FD">
        <w:rPr>
          <w:rFonts w:cs="Arial"/>
        </w:rPr>
        <w:tab/>
      </w:r>
      <w:r w:rsidR="007F615E" w:rsidRPr="004D01FD">
        <w:rPr>
          <w:rFonts w:cs="Arial"/>
        </w:rPr>
        <w:t>La Organización también ha reconocido pasivos por los siguientes beneficios a corto plazo, cuyo valor se basa en el importe pagadero a cada miembro del personal en la fecha de cierre de los estados financieros.</w:t>
      </w:r>
    </w:p>
    <w:p w:rsidR="00ED7198" w:rsidRPr="004D01FD" w:rsidRDefault="00FE702D" w:rsidP="00D4783A">
      <w:pPr>
        <w:pStyle w:val="Style3"/>
        <w:tabs>
          <w:tab w:val="left" w:pos="709"/>
        </w:tabs>
        <w:spacing w:before="240" w:after="0"/>
        <w:rPr>
          <w:rFonts w:cs="Arial"/>
        </w:rPr>
      </w:pPr>
      <w:r w:rsidRPr="004D01FD">
        <w:rPr>
          <w:rFonts w:cs="Arial"/>
        </w:rPr>
        <w:t>12.3.</w:t>
      </w:r>
      <w:r w:rsidR="00D4783A" w:rsidRPr="004D01FD">
        <w:rPr>
          <w:rFonts w:cs="Arial"/>
        </w:rPr>
        <w:tab/>
      </w:r>
      <w:r w:rsidR="007F615E" w:rsidRPr="004D01FD">
        <w:rPr>
          <w:rFonts w:cs="Arial"/>
          <w:b/>
          <w:i/>
        </w:rPr>
        <w:t>Días de vacaciones acumulados</w:t>
      </w:r>
      <w:r w:rsidR="009C15EC" w:rsidRPr="004D01FD">
        <w:rPr>
          <w:rFonts w:cs="Arial"/>
        </w:rPr>
        <w:t xml:space="preserve">:  </w:t>
      </w:r>
      <w:r w:rsidR="007F615E" w:rsidRPr="004D01FD">
        <w:rPr>
          <w:rFonts w:cs="Arial"/>
        </w:rPr>
        <w:t>los miembros del personal están facultados a tomar 30 días de vacaciones por año</w:t>
      </w:r>
      <w:r w:rsidR="009C15EC" w:rsidRPr="004D01FD">
        <w:rPr>
          <w:rFonts w:cs="Arial"/>
        </w:rPr>
        <w:t xml:space="preserve">.  </w:t>
      </w:r>
      <w:r w:rsidR="007F615E" w:rsidRPr="004D01FD">
        <w:rPr>
          <w:rFonts w:cs="Arial"/>
        </w:rPr>
        <w:t xml:space="preserve">Con arreglo al Estatuto y Reglamento del Personal, los miembros del personal podrán acumular hasta 15 días de vacaciones anuales en un año determinado, y tener </w:t>
      </w:r>
      <w:r w:rsidRPr="004D01FD">
        <w:rPr>
          <w:rFonts w:cs="Arial"/>
        </w:rPr>
        <w:t>un saldo acumulado de 60 días</w:t>
      </w:r>
      <w:r w:rsidR="009C15EC" w:rsidRPr="004D01FD">
        <w:rPr>
          <w:rFonts w:cs="Arial"/>
        </w:rPr>
        <w:t xml:space="preserve">.  </w:t>
      </w:r>
      <w:r w:rsidR="007F615E" w:rsidRPr="004D01FD">
        <w:rPr>
          <w:rFonts w:cs="Arial"/>
        </w:rPr>
        <w:t xml:space="preserve">No obstante, los miembros del personal que acumularon más de </w:t>
      </w:r>
      <w:r w:rsidR="007F615E" w:rsidRPr="004D01FD">
        <w:rPr>
          <w:rFonts w:cs="Arial"/>
          <w:color w:val="000000"/>
        </w:rPr>
        <w:t>60 días antes del 1 de enero de 2013, tendrán derecho a mantenerlo</w:t>
      </w:r>
      <w:r w:rsidRPr="004D01FD">
        <w:rPr>
          <w:rFonts w:cs="Arial"/>
          <w:color w:val="000000"/>
        </w:rPr>
        <w:t>s hasta el 1 de enero de 2018</w:t>
      </w:r>
      <w:r w:rsidR="009C15EC" w:rsidRPr="004D01FD">
        <w:rPr>
          <w:rFonts w:cs="Arial"/>
          <w:color w:val="000000"/>
        </w:rPr>
        <w:t xml:space="preserve">.  </w:t>
      </w:r>
      <w:r w:rsidR="007F615E" w:rsidRPr="004D01FD">
        <w:rPr>
          <w:rFonts w:cs="Arial"/>
        </w:rPr>
        <w:t>Las vacaciones anuales son un beneficio p</w:t>
      </w:r>
      <w:r w:rsidR="0004435A" w:rsidRPr="004D01FD">
        <w:rPr>
          <w:rFonts w:cs="Arial"/>
        </w:rPr>
        <w:t>ara los empleados con contratos de corta duración</w:t>
      </w:r>
      <w:r w:rsidR="009C15EC" w:rsidRPr="004D01FD">
        <w:rPr>
          <w:rFonts w:cs="Arial"/>
        </w:rPr>
        <w:t xml:space="preserve">.  </w:t>
      </w:r>
      <w:r w:rsidRPr="004D01FD">
        <w:rPr>
          <w:rFonts w:cs="Arial"/>
        </w:rPr>
        <w:t>S</w:t>
      </w:r>
      <w:r w:rsidR="007F615E" w:rsidRPr="004D01FD">
        <w:rPr>
          <w:rFonts w:cs="Arial"/>
        </w:rPr>
        <w:t>in embargo</w:t>
      </w:r>
      <w:r w:rsidRPr="004D01FD">
        <w:rPr>
          <w:rFonts w:cs="Arial"/>
        </w:rPr>
        <w:t>,</w:t>
      </w:r>
      <w:r w:rsidR="007F615E" w:rsidRPr="004D01FD">
        <w:rPr>
          <w:rFonts w:cs="Arial"/>
        </w:rPr>
        <w:t xml:space="preserve"> dado que los miembros del personal tienen derecho a acumular las vacaciones anuales no disfrutadas y percibir un pago en sustitución de las mismas en el momento de la separación del servicio, una parte de las vacaciones acumuladas se clasi</w:t>
      </w:r>
      <w:r w:rsidRPr="004D01FD">
        <w:rPr>
          <w:rFonts w:cs="Arial"/>
        </w:rPr>
        <w:t>fica como pasivo no corriente</w:t>
      </w:r>
      <w:r w:rsidR="009C15EC" w:rsidRPr="004D01FD">
        <w:rPr>
          <w:rFonts w:cs="Arial"/>
        </w:rPr>
        <w:t xml:space="preserve">.  </w:t>
      </w:r>
      <w:r w:rsidRPr="004D01FD">
        <w:rPr>
          <w:rFonts w:cs="Arial"/>
        </w:rPr>
        <w:t>En circunstancias excepcionales, puede concedérsele a un miembro del personal un anticipo de las vacaciones anuales de un máximo de 10 días laborables</w:t>
      </w:r>
      <w:r w:rsidR="009C15EC" w:rsidRPr="004D01FD">
        <w:rPr>
          <w:rFonts w:cs="Arial"/>
        </w:rPr>
        <w:t xml:space="preserve">.  </w:t>
      </w:r>
      <w:r w:rsidRPr="004D01FD">
        <w:rPr>
          <w:rFonts w:cs="Arial"/>
        </w:rPr>
        <w:t>Esos casos se incluyen en el cálculo del saldo total de vacaciones acumuladas</w:t>
      </w:r>
      <w:r w:rsidR="009C15EC" w:rsidRPr="004D01FD">
        <w:rPr>
          <w:rFonts w:cs="Arial"/>
        </w:rPr>
        <w:t xml:space="preserve">.  </w:t>
      </w:r>
      <w:r w:rsidR="007F615E" w:rsidRPr="004D01FD">
        <w:rPr>
          <w:rFonts w:cs="Arial"/>
        </w:rPr>
        <w:t>El total de</w:t>
      </w:r>
      <w:r w:rsidR="0047544B" w:rsidRPr="004D01FD">
        <w:rPr>
          <w:rFonts w:cs="Arial"/>
        </w:rPr>
        <w:t xml:space="preserve"> ese pasivo a</w:t>
      </w:r>
      <w:r w:rsidR="007F615E" w:rsidRPr="004D01FD">
        <w:rPr>
          <w:rFonts w:cs="Arial"/>
        </w:rPr>
        <w:t xml:space="preserve"> la fecha de cier</w:t>
      </w:r>
      <w:r w:rsidR="0047544B" w:rsidRPr="004D01FD">
        <w:rPr>
          <w:rFonts w:cs="Arial"/>
        </w:rPr>
        <w:t>re de los estados financieros era</w:t>
      </w:r>
      <w:r w:rsidR="007F615E" w:rsidRPr="004D01FD">
        <w:rPr>
          <w:rFonts w:cs="Arial"/>
        </w:rPr>
        <w:t xml:space="preserve"> de</w:t>
      </w:r>
      <w:r w:rsidRPr="004D01FD">
        <w:rPr>
          <w:rFonts w:cs="Arial"/>
        </w:rPr>
        <w:t xml:space="preserve"> 12,6 millones de francos suizos</w:t>
      </w:r>
      <w:r w:rsidR="007F615E" w:rsidRPr="004D01FD">
        <w:rPr>
          <w:rFonts w:cs="Arial"/>
        </w:rPr>
        <w:t> </w:t>
      </w:r>
      <w:r w:rsidRPr="004D01FD">
        <w:rPr>
          <w:rFonts w:cs="Arial"/>
        </w:rPr>
        <w:t>(</w:t>
      </w:r>
      <w:r w:rsidR="007F615E" w:rsidRPr="004D01FD">
        <w:rPr>
          <w:rFonts w:cs="Arial"/>
        </w:rPr>
        <w:t>1</w:t>
      </w:r>
      <w:r w:rsidR="0047544B" w:rsidRPr="004D01FD">
        <w:rPr>
          <w:rFonts w:cs="Arial"/>
        </w:rPr>
        <w:t xml:space="preserve">2,9 millones de francos suizos </w:t>
      </w:r>
      <w:r w:rsidR="008036E2" w:rsidRPr="004D01FD">
        <w:rPr>
          <w:rFonts w:cs="Arial"/>
        </w:rPr>
        <w:t>al 31 de diciembre</w:t>
      </w:r>
      <w:r w:rsidRPr="004D01FD">
        <w:rPr>
          <w:rFonts w:cs="Arial"/>
        </w:rPr>
        <w:t xml:space="preserve"> de 2014)</w:t>
      </w:r>
      <w:r w:rsidR="007F615E" w:rsidRPr="004D01FD">
        <w:rPr>
          <w:rFonts w:cs="Arial"/>
        </w:rPr>
        <w:t>.</w:t>
      </w:r>
    </w:p>
    <w:p w:rsidR="00ED7198" w:rsidRPr="004D01FD" w:rsidRDefault="0041580E" w:rsidP="00D4783A">
      <w:pPr>
        <w:pStyle w:val="Style3"/>
        <w:tabs>
          <w:tab w:val="left" w:pos="709"/>
        </w:tabs>
        <w:spacing w:before="240" w:after="0"/>
        <w:rPr>
          <w:rFonts w:cs="Arial"/>
        </w:rPr>
      </w:pPr>
      <w:r w:rsidRPr="004D01FD">
        <w:rPr>
          <w:rFonts w:cs="Arial"/>
        </w:rPr>
        <w:t>12.4.</w:t>
      </w:r>
      <w:r w:rsidR="00D4783A" w:rsidRPr="004D01FD">
        <w:rPr>
          <w:rFonts w:cs="Arial"/>
          <w:b/>
        </w:rPr>
        <w:tab/>
      </w:r>
      <w:r w:rsidR="007F615E" w:rsidRPr="004D01FD">
        <w:rPr>
          <w:rFonts w:cs="Arial"/>
          <w:b/>
          <w:i/>
        </w:rPr>
        <w:t>Vacaciones en el país de origen</w:t>
      </w:r>
      <w:r w:rsidR="009C15EC" w:rsidRPr="004D01FD">
        <w:rPr>
          <w:rFonts w:cs="Arial"/>
        </w:rPr>
        <w:t xml:space="preserve">:  </w:t>
      </w:r>
      <w:r w:rsidR="004852EA" w:rsidRPr="004D01FD">
        <w:rPr>
          <w:rFonts w:cs="Arial"/>
        </w:rPr>
        <w:t>algunos</w:t>
      </w:r>
      <w:r w:rsidR="007F615E" w:rsidRPr="004D01FD">
        <w:rPr>
          <w:rFonts w:cs="Arial"/>
        </w:rPr>
        <w:t xml:space="preserve"> miembros del personal contratados internacionalmente están facultados </w:t>
      </w:r>
      <w:r w:rsidR="0047544B" w:rsidRPr="004D01FD">
        <w:rPr>
          <w:rFonts w:cs="Arial"/>
        </w:rPr>
        <w:t>a tomar cada dos años</w:t>
      </w:r>
      <w:r w:rsidR="007F615E" w:rsidRPr="004D01FD">
        <w:rPr>
          <w:rFonts w:cs="Arial"/>
        </w:rPr>
        <w:t xml:space="preserve"> vacaciones </w:t>
      </w:r>
      <w:r w:rsidRPr="004D01FD">
        <w:rPr>
          <w:rFonts w:cs="Arial"/>
        </w:rPr>
        <w:t>en su país de origen</w:t>
      </w:r>
      <w:r w:rsidR="0047544B" w:rsidRPr="004D01FD">
        <w:rPr>
          <w:rFonts w:cs="Arial"/>
        </w:rPr>
        <w:t xml:space="preserve"> junto los familiares que tienen a cargo</w:t>
      </w:r>
      <w:r w:rsidR="009C15EC" w:rsidRPr="004D01FD">
        <w:rPr>
          <w:rFonts w:cs="Arial"/>
        </w:rPr>
        <w:t xml:space="preserve">.  </w:t>
      </w:r>
      <w:r w:rsidR="0047544B" w:rsidRPr="004D01FD">
        <w:rPr>
          <w:rFonts w:cs="Arial"/>
        </w:rPr>
        <w:t xml:space="preserve">El total del pasivo </w:t>
      </w:r>
      <w:r w:rsidR="007F615E" w:rsidRPr="004D01FD">
        <w:rPr>
          <w:rFonts w:cs="Arial"/>
        </w:rPr>
        <w:t>por vacaciones en el país de origen qu</w:t>
      </w:r>
      <w:r w:rsidR="0047544B" w:rsidRPr="004D01FD">
        <w:rPr>
          <w:rFonts w:cs="Arial"/>
        </w:rPr>
        <w:t>e todavía no se han utilizado a</w:t>
      </w:r>
      <w:r w:rsidR="007F615E" w:rsidRPr="004D01FD">
        <w:rPr>
          <w:rFonts w:cs="Arial"/>
        </w:rPr>
        <w:t xml:space="preserve"> la fecha de cierre de</w:t>
      </w:r>
      <w:r w:rsidR="0047544B" w:rsidRPr="004D01FD">
        <w:rPr>
          <w:rFonts w:cs="Arial"/>
        </w:rPr>
        <w:t xml:space="preserve"> los estados financieros era</w:t>
      </w:r>
      <w:r w:rsidRPr="004D01FD">
        <w:rPr>
          <w:rFonts w:cs="Arial"/>
        </w:rPr>
        <w:t xml:space="preserve"> de 3</w:t>
      </w:r>
      <w:r w:rsidR="0047544B" w:rsidRPr="004D01FD">
        <w:rPr>
          <w:rFonts w:cs="Arial"/>
        </w:rPr>
        <w:t>00.000 francos suizos (</w:t>
      </w:r>
      <w:r w:rsidR="007F615E" w:rsidRPr="004D01FD">
        <w:rPr>
          <w:rFonts w:cs="Arial"/>
        </w:rPr>
        <w:t>500.000 francos s</w:t>
      </w:r>
      <w:r w:rsidRPr="004D01FD">
        <w:rPr>
          <w:rFonts w:cs="Arial"/>
        </w:rPr>
        <w:t xml:space="preserve">uizos </w:t>
      </w:r>
      <w:r w:rsidR="008036E2" w:rsidRPr="004D01FD">
        <w:rPr>
          <w:rFonts w:cs="Arial"/>
        </w:rPr>
        <w:t>al 31 de diciembre</w:t>
      </w:r>
      <w:r w:rsidRPr="004D01FD">
        <w:rPr>
          <w:rFonts w:cs="Arial"/>
        </w:rPr>
        <w:t xml:space="preserve"> de 2014</w:t>
      </w:r>
      <w:r w:rsidR="0047544B" w:rsidRPr="004D01FD">
        <w:rPr>
          <w:rFonts w:cs="Arial"/>
        </w:rPr>
        <w:t>)</w:t>
      </w:r>
      <w:r w:rsidR="007F615E" w:rsidRPr="004D01FD">
        <w:rPr>
          <w:rFonts w:cs="Arial"/>
        </w:rPr>
        <w:t>.</w:t>
      </w:r>
    </w:p>
    <w:p w:rsidR="00ED7198" w:rsidRPr="004D01FD" w:rsidRDefault="0041580E" w:rsidP="00D4783A">
      <w:pPr>
        <w:pStyle w:val="Style3"/>
        <w:tabs>
          <w:tab w:val="left" w:pos="709"/>
        </w:tabs>
        <w:spacing w:before="240" w:after="0"/>
        <w:rPr>
          <w:rFonts w:cs="Arial"/>
          <w:szCs w:val="22"/>
        </w:rPr>
      </w:pPr>
      <w:r w:rsidRPr="004D01FD">
        <w:rPr>
          <w:rFonts w:cs="Arial"/>
        </w:rPr>
        <w:t>12.5</w:t>
      </w:r>
      <w:r w:rsidR="009C15EC" w:rsidRPr="004D01FD">
        <w:rPr>
          <w:rFonts w:cs="Arial"/>
        </w:rPr>
        <w:t>.</w:t>
      </w:r>
      <w:r w:rsidR="0051292D">
        <w:rPr>
          <w:rFonts w:cs="Arial"/>
        </w:rPr>
        <w:tab/>
      </w:r>
      <w:r w:rsidR="007F615E" w:rsidRPr="004D01FD">
        <w:rPr>
          <w:rFonts w:cs="Arial"/>
          <w:b/>
          <w:i/>
        </w:rPr>
        <w:t>Horas extraordinarias</w:t>
      </w:r>
      <w:proofErr w:type="gramStart"/>
      <w:r w:rsidR="009C15EC" w:rsidRPr="004D01FD">
        <w:rPr>
          <w:rFonts w:cs="Arial"/>
        </w:rPr>
        <w:t xml:space="preserve">:  </w:t>
      </w:r>
      <w:r w:rsidR="004852EA" w:rsidRPr="004D01FD">
        <w:rPr>
          <w:rFonts w:cs="Arial"/>
        </w:rPr>
        <w:t>algunos</w:t>
      </w:r>
      <w:proofErr w:type="gramEnd"/>
      <w:r w:rsidR="007F615E" w:rsidRPr="004D01FD">
        <w:rPr>
          <w:rFonts w:cs="Arial"/>
        </w:rPr>
        <w:t xml:space="preserve"> miembros del personal están facultados a percibir el pago en efectivo de las horas extraordinarias acumuladas, tras la expiración de un período establecido en el Estatuto y Reglamento del Personal</w:t>
      </w:r>
      <w:r w:rsidR="009C15EC" w:rsidRPr="004D01FD">
        <w:rPr>
          <w:rFonts w:cs="Arial"/>
        </w:rPr>
        <w:t xml:space="preserve">.  </w:t>
      </w:r>
      <w:r w:rsidR="0047544B" w:rsidRPr="004D01FD">
        <w:rPr>
          <w:rFonts w:cs="Arial"/>
        </w:rPr>
        <w:t>A la fecha de cierre de los estados financieros, e</w:t>
      </w:r>
      <w:r w:rsidR="007F615E" w:rsidRPr="004D01FD">
        <w:rPr>
          <w:rFonts w:cs="Arial"/>
        </w:rPr>
        <w:t xml:space="preserve">l importe total pagadero </w:t>
      </w:r>
      <w:r w:rsidR="0047544B" w:rsidRPr="004D01FD">
        <w:rPr>
          <w:rFonts w:cs="Arial"/>
        </w:rPr>
        <w:t>ascendía a</w:t>
      </w:r>
      <w:r w:rsidRPr="004D01FD">
        <w:rPr>
          <w:rFonts w:cs="Arial"/>
        </w:rPr>
        <w:t xml:space="preserve"> 600.000 francos suizos (5</w:t>
      </w:r>
      <w:r w:rsidR="007F615E" w:rsidRPr="004D01FD">
        <w:rPr>
          <w:rFonts w:cs="Arial"/>
        </w:rPr>
        <w:t>00.000 francos su</w:t>
      </w:r>
      <w:r w:rsidRPr="004D01FD">
        <w:rPr>
          <w:rFonts w:cs="Arial"/>
        </w:rPr>
        <w:t xml:space="preserve">izos </w:t>
      </w:r>
      <w:r w:rsidR="008036E2" w:rsidRPr="004D01FD">
        <w:rPr>
          <w:rFonts w:cs="Arial"/>
        </w:rPr>
        <w:t>al 31 de diciembre</w:t>
      </w:r>
      <w:r w:rsidR="0047544B" w:rsidRPr="004D01FD">
        <w:rPr>
          <w:rFonts w:cs="Arial"/>
        </w:rPr>
        <w:t xml:space="preserve"> de 2014</w:t>
      </w:r>
      <w:r w:rsidRPr="004D01FD">
        <w:rPr>
          <w:rFonts w:cs="Arial"/>
        </w:rPr>
        <w:t>)</w:t>
      </w:r>
      <w:r w:rsidR="007F615E" w:rsidRPr="004D01FD">
        <w:rPr>
          <w:rFonts w:cs="Arial"/>
        </w:rPr>
        <w:t>.</w:t>
      </w:r>
    </w:p>
    <w:p w:rsidR="00ED7198" w:rsidRPr="004D01FD" w:rsidRDefault="00D4783A" w:rsidP="00D4783A">
      <w:pPr>
        <w:pStyle w:val="Style3"/>
        <w:tabs>
          <w:tab w:val="left" w:pos="709"/>
        </w:tabs>
        <w:spacing w:before="240" w:after="0"/>
        <w:rPr>
          <w:rFonts w:cs="Arial"/>
          <w:szCs w:val="22"/>
        </w:rPr>
      </w:pPr>
      <w:r w:rsidRPr="004D01FD">
        <w:rPr>
          <w:rFonts w:eastAsia="SimSun" w:cs="Arial"/>
          <w:szCs w:val="22"/>
          <w:lang w:eastAsia="zh-CN" w:bidi="ar-SA"/>
        </w:rPr>
        <w:t>12.6.</w:t>
      </w:r>
      <w:r w:rsidRPr="004D01FD">
        <w:rPr>
          <w:rFonts w:eastAsia="SimSun" w:cs="Arial"/>
          <w:szCs w:val="22"/>
          <w:lang w:eastAsia="zh-CN" w:bidi="ar-SA"/>
        </w:rPr>
        <w:tab/>
      </w:r>
      <w:r w:rsidR="007F615E" w:rsidRPr="004D01FD">
        <w:rPr>
          <w:rFonts w:cs="Arial"/>
          <w:b/>
          <w:i/>
        </w:rPr>
        <w:t>Subsidios de educación</w:t>
      </w:r>
      <w:r w:rsidR="009C15EC" w:rsidRPr="004D01FD">
        <w:rPr>
          <w:rFonts w:cs="Arial"/>
        </w:rPr>
        <w:t xml:space="preserve">:  </w:t>
      </w:r>
      <w:r w:rsidR="0041580E" w:rsidRPr="004D01FD">
        <w:rPr>
          <w:rFonts w:cs="Arial"/>
        </w:rPr>
        <w:t>algunos miembros del personal</w:t>
      </w:r>
      <w:r w:rsidR="007F615E" w:rsidRPr="004D01FD">
        <w:rPr>
          <w:rFonts w:cs="Arial"/>
        </w:rPr>
        <w:t xml:space="preserve"> </w:t>
      </w:r>
      <w:r w:rsidR="00A72151" w:rsidRPr="004D01FD">
        <w:rPr>
          <w:rFonts w:cs="Arial"/>
        </w:rPr>
        <w:t>contratados internacionalmente</w:t>
      </w:r>
      <w:r w:rsidR="007F615E" w:rsidRPr="004D01FD">
        <w:rPr>
          <w:rFonts w:cs="Arial"/>
        </w:rPr>
        <w:t xml:space="preserve"> que no viven en su país de origen tienen derecho a recibir un subsidio que cubre el 75,0% de los costos de educación por hijo a cargo hasta el cuarto curso de los estudios superiores, si bien como máximo hasta el final del año académico en que el hijo cumpla 25 años</w:t>
      </w:r>
      <w:r w:rsidR="009C15EC" w:rsidRPr="004D01FD">
        <w:rPr>
          <w:rFonts w:cs="Arial"/>
        </w:rPr>
        <w:t xml:space="preserve">.  </w:t>
      </w:r>
      <w:r w:rsidR="007F615E" w:rsidRPr="004D01FD">
        <w:rPr>
          <w:rFonts w:cs="Arial"/>
        </w:rPr>
        <w:t>El pasivo por subsidios de educación guarda relación con el número de meses que han transcurrido entre el inicio del año escolar/universita</w:t>
      </w:r>
      <w:r w:rsidR="0041580E" w:rsidRPr="004D01FD">
        <w:rPr>
          <w:rFonts w:cs="Arial"/>
        </w:rPr>
        <w:t>rio y el 31 de diciembre de 2015</w:t>
      </w:r>
      <w:r w:rsidR="007F615E" w:rsidRPr="004D01FD">
        <w:rPr>
          <w:rFonts w:cs="Arial"/>
        </w:rPr>
        <w:t>, respecto de los cuales se adeudan los resp</w:t>
      </w:r>
      <w:r w:rsidR="0041580E" w:rsidRPr="004D01FD">
        <w:rPr>
          <w:rFonts w:cs="Arial"/>
        </w:rPr>
        <w:t>ectivos derechos de matrícula</w:t>
      </w:r>
      <w:r w:rsidR="009C15EC" w:rsidRPr="004D01FD">
        <w:rPr>
          <w:rFonts w:cs="Arial"/>
        </w:rPr>
        <w:t xml:space="preserve">.  </w:t>
      </w:r>
      <w:r w:rsidR="0047544B" w:rsidRPr="004D01FD">
        <w:rPr>
          <w:rFonts w:cs="Arial"/>
        </w:rPr>
        <w:t>El pasivo total a</w:t>
      </w:r>
      <w:r w:rsidR="007F615E" w:rsidRPr="004D01FD">
        <w:rPr>
          <w:rFonts w:cs="Arial"/>
        </w:rPr>
        <w:t xml:space="preserve"> la fecha de cierre de los es</w:t>
      </w:r>
      <w:r w:rsidR="0047544B" w:rsidRPr="004D01FD">
        <w:rPr>
          <w:rFonts w:cs="Arial"/>
        </w:rPr>
        <w:t>tados financieros era</w:t>
      </w:r>
      <w:r w:rsidR="007F615E" w:rsidRPr="004D01FD">
        <w:rPr>
          <w:rFonts w:cs="Arial"/>
        </w:rPr>
        <w:t xml:space="preserve"> de 1</w:t>
      </w:r>
      <w:r w:rsidR="005C7883" w:rsidRPr="004D01FD">
        <w:rPr>
          <w:rFonts w:cs="Arial"/>
        </w:rPr>
        <w:t>.</w:t>
      </w:r>
      <w:r w:rsidR="007F615E" w:rsidRPr="004D01FD">
        <w:rPr>
          <w:rFonts w:cs="Arial"/>
        </w:rPr>
        <w:t>9</w:t>
      </w:r>
      <w:r w:rsidR="005C7883" w:rsidRPr="004D01FD">
        <w:rPr>
          <w:rFonts w:cs="Arial"/>
        </w:rPr>
        <w:t>00.000</w:t>
      </w:r>
      <w:r w:rsidR="0041580E" w:rsidRPr="004D01FD">
        <w:rPr>
          <w:rFonts w:cs="Arial"/>
        </w:rPr>
        <w:t xml:space="preserve"> francos suizos (1</w:t>
      </w:r>
      <w:r w:rsidR="005C7883" w:rsidRPr="004D01FD">
        <w:rPr>
          <w:rFonts w:cs="Arial"/>
        </w:rPr>
        <w:t>.</w:t>
      </w:r>
      <w:r w:rsidR="0041580E" w:rsidRPr="004D01FD">
        <w:rPr>
          <w:rFonts w:cs="Arial"/>
        </w:rPr>
        <w:t>9</w:t>
      </w:r>
      <w:r w:rsidR="005C7883" w:rsidRPr="004D01FD">
        <w:rPr>
          <w:rFonts w:cs="Arial"/>
        </w:rPr>
        <w:t>00.000</w:t>
      </w:r>
      <w:r w:rsidR="007F615E" w:rsidRPr="004D01FD">
        <w:rPr>
          <w:rFonts w:cs="Arial"/>
        </w:rPr>
        <w:t xml:space="preserve"> francos s</w:t>
      </w:r>
      <w:r w:rsidR="0041580E" w:rsidRPr="004D01FD">
        <w:rPr>
          <w:rFonts w:cs="Arial"/>
        </w:rPr>
        <w:t xml:space="preserve">uizos </w:t>
      </w:r>
      <w:r w:rsidR="008036E2" w:rsidRPr="004D01FD">
        <w:rPr>
          <w:rFonts w:cs="Arial"/>
        </w:rPr>
        <w:t>al 31 de diciembre</w:t>
      </w:r>
      <w:r w:rsidR="0041580E" w:rsidRPr="004D01FD">
        <w:rPr>
          <w:rFonts w:cs="Arial"/>
        </w:rPr>
        <w:t xml:space="preserve"> de 2014)</w:t>
      </w:r>
      <w:r w:rsidR="007F615E" w:rsidRPr="004D01FD">
        <w:rPr>
          <w:rFonts w:cs="Arial"/>
        </w:rPr>
        <w:t>.</w:t>
      </w:r>
    </w:p>
    <w:p w:rsidR="00ED7198" w:rsidRPr="004D01FD" w:rsidRDefault="00D4783A" w:rsidP="00D4783A">
      <w:pPr>
        <w:pStyle w:val="Style3"/>
        <w:tabs>
          <w:tab w:val="left" w:pos="709"/>
        </w:tabs>
        <w:spacing w:before="240" w:after="0"/>
        <w:rPr>
          <w:rFonts w:cs="Arial"/>
          <w:szCs w:val="22"/>
        </w:rPr>
      </w:pPr>
      <w:r w:rsidRPr="004D01FD">
        <w:rPr>
          <w:rFonts w:cs="Arial"/>
        </w:rPr>
        <w:t>12.7.</w:t>
      </w:r>
      <w:r w:rsidRPr="004D01FD">
        <w:rPr>
          <w:rFonts w:cs="Arial"/>
        </w:rPr>
        <w:tab/>
      </w:r>
      <w:r w:rsidR="007F615E" w:rsidRPr="004D01FD">
        <w:rPr>
          <w:rFonts w:cs="Arial"/>
          <w:b/>
          <w:i/>
        </w:rPr>
        <w:t>Primas por rendimiento</w:t>
      </w:r>
      <w:r w:rsidR="009C15EC" w:rsidRPr="004D01FD">
        <w:rPr>
          <w:rFonts w:cs="Arial"/>
        </w:rPr>
        <w:t xml:space="preserve">:  </w:t>
      </w:r>
      <w:r w:rsidR="0041580E" w:rsidRPr="004D01FD">
        <w:rPr>
          <w:rFonts w:cs="Arial"/>
        </w:rPr>
        <w:t xml:space="preserve">de acuerdo con el programa de primas y gratificaciones de la OMPI, los miembros del personal que demuestren un </w:t>
      </w:r>
      <w:r w:rsidR="007F615E" w:rsidRPr="004D01FD">
        <w:rPr>
          <w:rFonts w:cs="Arial"/>
        </w:rPr>
        <w:t xml:space="preserve">rendimiento </w:t>
      </w:r>
      <w:r w:rsidR="0041580E" w:rsidRPr="004D01FD">
        <w:rPr>
          <w:rFonts w:cs="Arial"/>
        </w:rPr>
        <w:t xml:space="preserve">excelente </w:t>
      </w:r>
      <w:r w:rsidR="007F615E" w:rsidRPr="004D01FD">
        <w:rPr>
          <w:rFonts w:cs="Arial"/>
        </w:rPr>
        <w:t>podrán ser tomados en consideración para el abono de un im</w:t>
      </w:r>
      <w:r w:rsidR="0047544B" w:rsidRPr="004D01FD">
        <w:rPr>
          <w:rFonts w:cs="Arial"/>
        </w:rPr>
        <w:t>porte en efectivo de 2.500</w:t>
      </w:r>
      <w:r w:rsidR="0041580E" w:rsidRPr="004D01FD">
        <w:rPr>
          <w:rFonts w:cs="Arial"/>
        </w:rPr>
        <w:t xml:space="preserve"> o 5.000 francos suizos</w:t>
      </w:r>
      <w:r w:rsidR="009C15EC" w:rsidRPr="004D01FD">
        <w:rPr>
          <w:rFonts w:cs="Arial"/>
        </w:rPr>
        <w:t xml:space="preserve">.  </w:t>
      </w:r>
      <w:r w:rsidR="007F615E" w:rsidRPr="004D01FD">
        <w:rPr>
          <w:rFonts w:cs="Arial"/>
        </w:rPr>
        <w:t xml:space="preserve">Sobre la base de las decisiones adoptadas en el año, </w:t>
      </w:r>
      <w:r w:rsidR="008036E2" w:rsidRPr="004D01FD">
        <w:rPr>
          <w:rFonts w:cs="Arial"/>
        </w:rPr>
        <w:t>al 31 de diciembre</w:t>
      </w:r>
      <w:r w:rsidR="004B3848" w:rsidRPr="004D01FD">
        <w:rPr>
          <w:rFonts w:cs="Arial"/>
        </w:rPr>
        <w:t xml:space="preserve"> de 2015</w:t>
      </w:r>
      <w:r w:rsidR="007F615E" w:rsidRPr="004D01FD">
        <w:rPr>
          <w:rFonts w:cs="Arial"/>
        </w:rPr>
        <w:t xml:space="preserve"> la cuantía total d</w:t>
      </w:r>
      <w:r w:rsidR="00CE00F1" w:rsidRPr="004D01FD">
        <w:rPr>
          <w:rFonts w:cs="Arial"/>
        </w:rPr>
        <w:t xml:space="preserve">e las primas </w:t>
      </w:r>
      <w:r w:rsidR="004859AD" w:rsidRPr="004D01FD">
        <w:rPr>
          <w:rFonts w:cs="Arial"/>
        </w:rPr>
        <w:t>por rendimiento</w:t>
      </w:r>
      <w:r w:rsidR="004B3848" w:rsidRPr="004D01FD">
        <w:rPr>
          <w:rFonts w:cs="Arial"/>
        </w:rPr>
        <w:t xml:space="preserve"> ascendía a un total de 300.000 francos suizos (2</w:t>
      </w:r>
      <w:r w:rsidR="007F615E" w:rsidRPr="004D01FD">
        <w:rPr>
          <w:rFonts w:cs="Arial"/>
        </w:rPr>
        <w:t>00.000 francos su</w:t>
      </w:r>
      <w:r w:rsidR="004B3848" w:rsidRPr="004D01FD">
        <w:rPr>
          <w:rFonts w:cs="Arial"/>
        </w:rPr>
        <w:t>izos el 31 de diciembre de 2014)</w:t>
      </w:r>
      <w:r w:rsidR="007F615E" w:rsidRPr="004D01FD">
        <w:rPr>
          <w:rFonts w:cs="Arial"/>
        </w:rPr>
        <w:t>.</w:t>
      </w:r>
    </w:p>
    <w:p w:rsidR="00ED7198" w:rsidRPr="004D01FD" w:rsidRDefault="004B3848" w:rsidP="00D4783A">
      <w:pPr>
        <w:pStyle w:val="Style3"/>
        <w:tabs>
          <w:tab w:val="left" w:pos="709"/>
        </w:tabs>
        <w:spacing w:before="240" w:after="0"/>
        <w:rPr>
          <w:rFonts w:cs="Arial"/>
          <w:b/>
        </w:rPr>
      </w:pPr>
      <w:r w:rsidRPr="004D01FD">
        <w:rPr>
          <w:rFonts w:cs="Arial"/>
          <w:b/>
        </w:rPr>
        <w:lastRenderedPageBreak/>
        <w:t>Beneficios a los empleados con contratos de larga duración</w:t>
      </w:r>
    </w:p>
    <w:p w:rsidR="00ED7198" w:rsidRPr="004D01FD" w:rsidRDefault="00D4783A" w:rsidP="00D4783A">
      <w:pPr>
        <w:pStyle w:val="Style3"/>
        <w:tabs>
          <w:tab w:val="left" w:pos="709"/>
        </w:tabs>
        <w:spacing w:before="240" w:after="0"/>
        <w:rPr>
          <w:rFonts w:cs="Arial"/>
        </w:rPr>
      </w:pPr>
      <w:r w:rsidRPr="004D01FD">
        <w:rPr>
          <w:rFonts w:cs="Arial"/>
        </w:rPr>
        <w:t>12.8.</w:t>
      </w:r>
      <w:r w:rsidRPr="004D01FD">
        <w:rPr>
          <w:rFonts w:cs="Arial"/>
        </w:rPr>
        <w:tab/>
      </w:r>
      <w:r w:rsidR="00CE00F1" w:rsidRPr="004D01FD">
        <w:rPr>
          <w:rFonts w:cs="Arial"/>
          <w:b/>
          <w:i/>
        </w:rPr>
        <w:t>Caja Cerrada de P</w:t>
      </w:r>
      <w:r w:rsidR="007F615E" w:rsidRPr="004D01FD">
        <w:rPr>
          <w:rFonts w:cs="Arial"/>
          <w:b/>
          <w:i/>
        </w:rPr>
        <w:t>ensiones (CROMPI)</w:t>
      </w:r>
      <w:r w:rsidR="009C15EC" w:rsidRPr="004D01FD">
        <w:rPr>
          <w:rFonts w:cs="Arial"/>
        </w:rPr>
        <w:t xml:space="preserve">:  </w:t>
      </w:r>
      <w:r w:rsidR="007F615E" w:rsidRPr="004D01FD">
        <w:rPr>
          <w:rFonts w:cs="Arial"/>
        </w:rPr>
        <w:t xml:space="preserve">Antes de convertirse en una de las organizaciones afiliadas a la CCPPNU, la Organización antecesora de la OMPI poseía su propia </w:t>
      </w:r>
      <w:r w:rsidR="00CE00F1" w:rsidRPr="004D01FD">
        <w:rPr>
          <w:rFonts w:cs="Arial"/>
        </w:rPr>
        <w:t>c</w:t>
      </w:r>
      <w:r w:rsidR="007F615E" w:rsidRPr="004D01FD">
        <w:rPr>
          <w:rFonts w:cs="Arial"/>
        </w:rPr>
        <w:t xml:space="preserve">aja de </w:t>
      </w:r>
      <w:r w:rsidR="00CE00F1" w:rsidRPr="004D01FD">
        <w:rPr>
          <w:rFonts w:cs="Arial"/>
        </w:rPr>
        <w:t>pensiones, que se había establecido</w:t>
      </w:r>
      <w:r w:rsidR="004B3848" w:rsidRPr="004D01FD">
        <w:rPr>
          <w:rFonts w:cs="Arial"/>
        </w:rPr>
        <w:t xml:space="preserve"> en 1955</w:t>
      </w:r>
      <w:r w:rsidR="009C15EC" w:rsidRPr="004D01FD">
        <w:rPr>
          <w:rFonts w:cs="Arial"/>
        </w:rPr>
        <w:t xml:space="preserve">.  </w:t>
      </w:r>
      <w:r w:rsidR="00CE00F1" w:rsidRPr="004D01FD">
        <w:rPr>
          <w:rFonts w:cs="Arial"/>
        </w:rPr>
        <w:t>Esa c</w:t>
      </w:r>
      <w:r w:rsidR="007F615E" w:rsidRPr="004D01FD">
        <w:rPr>
          <w:rFonts w:cs="Arial"/>
        </w:rPr>
        <w:t>aja de pensiones se cerró a los nuevos miembros el 30 de septiembre de 1975 y sigue funcionando para los miembros afiliados en el momento del cierre bajo la gest</w:t>
      </w:r>
      <w:r w:rsidR="00CE00F1" w:rsidRPr="004D01FD">
        <w:rPr>
          <w:rFonts w:cs="Arial"/>
        </w:rPr>
        <w:t>ión de un consejo f</w:t>
      </w:r>
      <w:r w:rsidR="004B3848" w:rsidRPr="004D01FD">
        <w:rPr>
          <w:rFonts w:cs="Arial"/>
        </w:rPr>
        <w:t>undacional</w:t>
      </w:r>
      <w:r w:rsidR="009C15EC" w:rsidRPr="004D01FD">
        <w:rPr>
          <w:rFonts w:cs="Arial"/>
        </w:rPr>
        <w:t xml:space="preserve">.  </w:t>
      </w:r>
      <w:r w:rsidR="00CE00F1" w:rsidRPr="004D01FD">
        <w:rPr>
          <w:rFonts w:cs="Arial"/>
        </w:rPr>
        <w:t>De conformidad con el c</w:t>
      </w:r>
      <w:r w:rsidR="00023A31" w:rsidRPr="004D01FD">
        <w:rPr>
          <w:rFonts w:cs="Arial"/>
        </w:rPr>
        <w:t>onvenio suscrito entre la Caja C</w:t>
      </w:r>
      <w:r w:rsidR="007F615E" w:rsidRPr="004D01FD">
        <w:rPr>
          <w:rFonts w:cs="Arial"/>
        </w:rPr>
        <w:t>errada</w:t>
      </w:r>
      <w:r w:rsidR="00023A31" w:rsidRPr="004D01FD">
        <w:rPr>
          <w:rFonts w:cs="Arial"/>
        </w:rPr>
        <w:t xml:space="preserve"> de P</w:t>
      </w:r>
      <w:r w:rsidR="00CE00F1" w:rsidRPr="004D01FD">
        <w:rPr>
          <w:rFonts w:cs="Arial"/>
        </w:rPr>
        <w:t>ensiones y la Organización</w:t>
      </w:r>
      <w:r w:rsidR="007F615E" w:rsidRPr="004D01FD">
        <w:rPr>
          <w:rFonts w:cs="Arial"/>
        </w:rPr>
        <w:t xml:space="preserve"> y con una decisión del Tribunal Administrativo de la Organización Internacional del Trabajo (OIT)</w:t>
      </w:r>
      <w:r w:rsidR="00CE00F1" w:rsidRPr="004D01FD">
        <w:rPr>
          <w:rFonts w:cs="Arial"/>
        </w:rPr>
        <w:t xml:space="preserve">, </w:t>
      </w:r>
      <w:r w:rsidR="004B3848" w:rsidRPr="004D01FD">
        <w:rPr>
          <w:rFonts w:cs="Arial"/>
        </w:rPr>
        <w:t xml:space="preserve">la OMPI </w:t>
      </w:r>
      <w:r w:rsidR="00CE00F1" w:rsidRPr="004D01FD">
        <w:rPr>
          <w:rFonts w:cs="Arial"/>
        </w:rPr>
        <w:t xml:space="preserve">tiene la obligación de </w:t>
      </w:r>
      <w:r w:rsidR="004B3848" w:rsidRPr="004D01FD">
        <w:rPr>
          <w:rFonts w:cs="Arial"/>
        </w:rPr>
        <w:t>sufragar ciertos</w:t>
      </w:r>
      <w:r w:rsidR="00CE00F1" w:rsidRPr="004D01FD">
        <w:rPr>
          <w:rFonts w:cs="Arial"/>
        </w:rPr>
        <w:t xml:space="preserve"> costos en que incurra la CROMPI</w:t>
      </w:r>
      <w:r w:rsidR="007F615E" w:rsidRPr="004D01FD">
        <w:rPr>
          <w:rFonts w:cs="Arial"/>
        </w:rPr>
        <w:t>:</w:t>
      </w:r>
    </w:p>
    <w:p w:rsidR="00ED7198" w:rsidRPr="004D01FD" w:rsidRDefault="007F615E" w:rsidP="004B3848">
      <w:pPr>
        <w:pStyle w:val="Style3"/>
        <w:numPr>
          <w:ilvl w:val="0"/>
          <w:numId w:val="2"/>
        </w:numPr>
        <w:spacing w:before="240" w:after="0"/>
        <w:rPr>
          <w:rFonts w:cs="Arial"/>
        </w:rPr>
      </w:pPr>
      <w:r w:rsidRPr="004D01FD">
        <w:rPr>
          <w:rFonts w:cs="Arial"/>
        </w:rPr>
        <w:t>la obligación de cubrir el costo de las pensiones abonadas a antiguos miembr</w:t>
      </w:r>
      <w:r w:rsidR="00CE00F1" w:rsidRPr="004D01FD">
        <w:rPr>
          <w:rFonts w:cs="Arial"/>
        </w:rPr>
        <w:t>os del personal afiliados a la CROMPI</w:t>
      </w:r>
      <w:r w:rsidRPr="004D01FD">
        <w:rPr>
          <w:rFonts w:cs="Arial"/>
        </w:rPr>
        <w:t xml:space="preserve"> antes de que</w:t>
      </w:r>
      <w:r w:rsidR="004B3848" w:rsidRPr="004D01FD">
        <w:rPr>
          <w:rFonts w:cs="Arial"/>
        </w:rPr>
        <w:t xml:space="preserve"> alcancen la edad de 65 años</w:t>
      </w:r>
      <w:r w:rsidR="009C15EC" w:rsidRPr="004D01FD">
        <w:rPr>
          <w:rFonts w:cs="Arial"/>
        </w:rPr>
        <w:t xml:space="preserve">.  </w:t>
      </w:r>
      <w:r w:rsidRPr="004D01FD">
        <w:rPr>
          <w:rFonts w:cs="Arial"/>
        </w:rPr>
        <w:t xml:space="preserve">Sobre la base de la última evaluación </w:t>
      </w:r>
      <w:r w:rsidR="004B3848" w:rsidRPr="004D01FD">
        <w:rPr>
          <w:rFonts w:cs="Arial"/>
        </w:rPr>
        <w:t>actuarial llevada a cabo en 2015</w:t>
      </w:r>
      <w:r w:rsidRPr="004D01FD">
        <w:rPr>
          <w:rFonts w:cs="Arial"/>
        </w:rPr>
        <w:t xml:space="preserve">, </w:t>
      </w:r>
      <w:r w:rsidR="004B3848" w:rsidRPr="004D01FD">
        <w:rPr>
          <w:rFonts w:cs="Arial"/>
        </w:rPr>
        <w:t>el pasivo estimado asciende a 2</w:t>
      </w:r>
      <w:r w:rsidRPr="004D01FD">
        <w:rPr>
          <w:rFonts w:cs="Arial"/>
        </w:rPr>
        <w:t xml:space="preserve">.000 francos suizos </w:t>
      </w:r>
      <w:r w:rsidR="008036E2" w:rsidRPr="004D01FD">
        <w:rPr>
          <w:rFonts w:cs="Arial"/>
        </w:rPr>
        <w:t>al 31 de diciembre</w:t>
      </w:r>
      <w:r w:rsidR="004B3848" w:rsidRPr="004D01FD">
        <w:rPr>
          <w:rFonts w:cs="Arial"/>
        </w:rPr>
        <w:t xml:space="preserve"> de 2015 (13.000 francos suizos en 2014)</w:t>
      </w:r>
      <w:r w:rsidR="009C15EC" w:rsidRPr="004D01FD">
        <w:rPr>
          <w:rFonts w:cs="Arial"/>
        </w:rPr>
        <w:t xml:space="preserve">.  </w:t>
      </w:r>
      <w:r w:rsidR="004B3848" w:rsidRPr="004D01FD">
        <w:rPr>
          <w:rFonts w:cs="Arial"/>
        </w:rPr>
        <w:t>Cabe reseñar que 2016 será el último año en el que se incurrir</w:t>
      </w:r>
      <w:r w:rsidR="00CE00F1" w:rsidRPr="004D01FD">
        <w:rPr>
          <w:rFonts w:cs="Arial"/>
        </w:rPr>
        <w:t>á en es</w:t>
      </w:r>
      <w:r w:rsidR="000E5B01" w:rsidRPr="004D01FD">
        <w:rPr>
          <w:rFonts w:cs="Arial"/>
        </w:rPr>
        <w:t>e gasto;</w:t>
      </w:r>
    </w:p>
    <w:p w:rsidR="00ED7198" w:rsidRPr="004D01FD" w:rsidRDefault="007F615E" w:rsidP="00786CCB">
      <w:pPr>
        <w:pStyle w:val="Style3"/>
        <w:numPr>
          <w:ilvl w:val="0"/>
          <w:numId w:val="2"/>
        </w:numPr>
        <w:spacing w:before="240" w:after="0"/>
        <w:rPr>
          <w:rFonts w:cs="Arial"/>
        </w:rPr>
      </w:pPr>
      <w:r w:rsidRPr="004D01FD">
        <w:rPr>
          <w:rFonts w:cs="Arial"/>
        </w:rPr>
        <w:t>la obligación, basada en una decisión de 2006 del Tribunal Administrativo de la OIT, de sufragar determinadas diferencias ent</w:t>
      </w:r>
      <w:r w:rsidR="00CE00F1" w:rsidRPr="004D01FD">
        <w:rPr>
          <w:rFonts w:cs="Arial"/>
        </w:rPr>
        <w:t>re el importe de la pensión que perciben los afiliados a la CROMPI y el que corresponde a los afiliados a la CCPPNU</w:t>
      </w:r>
      <w:r w:rsidR="009C15EC" w:rsidRPr="004D01FD">
        <w:rPr>
          <w:rFonts w:cs="Arial"/>
        </w:rPr>
        <w:t xml:space="preserve">.  </w:t>
      </w:r>
      <w:r w:rsidR="00CE00F1" w:rsidRPr="004D01FD">
        <w:rPr>
          <w:rFonts w:cs="Arial"/>
        </w:rPr>
        <w:t>S</w:t>
      </w:r>
      <w:r w:rsidRPr="004D01FD">
        <w:rPr>
          <w:rFonts w:cs="Arial"/>
        </w:rPr>
        <w:t xml:space="preserve">obre la base la última evaluación </w:t>
      </w:r>
      <w:r w:rsidR="000E5B01" w:rsidRPr="004D01FD">
        <w:rPr>
          <w:rFonts w:cs="Arial"/>
        </w:rPr>
        <w:t xml:space="preserve">actuarial llevada a cabo en 2015, </w:t>
      </w:r>
      <w:r w:rsidR="00CE00F1" w:rsidRPr="004D01FD">
        <w:rPr>
          <w:rFonts w:cs="Arial"/>
        </w:rPr>
        <w:t xml:space="preserve">dicho pasivo </w:t>
      </w:r>
      <w:r w:rsidR="000E5B01" w:rsidRPr="004D01FD">
        <w:rPr>
          <w:rFonts w:cs="Arial"/>
        </w:rPr>
        <w:t>se estimó en un total de 2,7</w:t>
      </w:r>
      <w:r w:rsidRPr="004D01FD">
        <w:rPr>
          <w:rFonts w:cs="Arial"/>
        </w:rPr>
        <w:t xml:space="preserve"> millones de francos s</w:t>
      </w:r>
      <w:r w:rsidR="000E5B01" w:rsidRPr="004D01FD">
        <w:rPr>
          <w:rFonts w:cs="Arial"/>
        </w:rPr>
        <w:t xml:space="preserve">uizos </w:t>
      </w:r>
      <w:r w:rsidR="008036E2" w:rsidRPr="004D01FD">
        <w:rPr>
          <w:rFonts w:cs="Arial"/>
        </w:rPr>
        <w:t>al 31 de diciembre</w:t>
      </w:r>
      <w:r w:rsidR="000E5B01" w:rsidRPr="004D01FD">
        <w:rPr>
          <w:rFonts w:cs="Arial"/>
        </w:rPr>
        <w:t xml:space="preserve"> de 2015 (2,8</w:t>
      </w:r>
      <w:r w:rsidRPr="004D01FD">
        <w:rPr>
          <w:rFonts w:cs="Arial"/>
        </w:rPr>
        <w:t xml:space="preserve"> mi</w:t>
      </w:r>
      <w:r w:rsidR="000E5B01" w:rsidRPr="004D01FD">
        <w:rPr>
          <w:rFonts w:cs="Arial"/>
        </w:rPr>
        <w:t>llones de francos suizos en 2014</w:t>
      </w:r>
      <w:r w:rsidRPr="004D01FD">
        <w:rPr>
          <w:rFonts w:cs="Arial"/>
        </w:rPr>
        <w:t>)</w:t>
      </w:r>
      <w:r w:rsidR="009C15EC" w:rsidRPr="004D01FD">
        <w:rPr>
          <w:rFonts w:cs="Arial"/>
        </w:rPr>
        <w:t xml:space="preserve">.  </w:t>
      </w:r>
    </w:p>
    <w:p w:rsidR="00ED7198" w:rsidRPr="004D01FD" w:rsidRDefault="00786CCB" w:rsidP="00652DCF">
      <w:pPr>
        <w:pStyle w:val="Style3"/>
        <w:tabs>
          <w:tab w:val="left" w:pos="709"/>
        </w:tabs>
        <w:spacing w:before="240" w:after="0"/>
        <w:rPr>
          <w:rFonts w:cs="Arial"/>
        </w:rPr>
      </w:pPr>
      <w:r w:rsidRPr="004D01FD">
        <w:rPr>
          <w:rFonts w:cs="Arial"/>
        </w:rPr>
        <w:t>12.9.</w:t>
      </w:r>
      <w:r w:rsidR="00652DCF" w:rsidRPr="004D01FD">
        <w:rPr>
          <w:rFonts w:cs="Arial"/>
        </w:rPr>
        <w:tab/>
      </w:r>
      <w:r w:rsidR="007F615E" w:rsidRPr="004D01FD">
        <w:rPr>
          <w:rFonts w:cs="Arial"/>
          <w:b/>
          <w:i/>
        </w:rPr>
        <w:t>Primas de repatriación y gastos de viaje</w:t>
      </w:r>
      <w:r w:rsidR="009C15EC" w:rsidRPr="004D01FD">
        <w:rPr>
          <w:rFonts w:cs="Arial"/>
        </w:rPr>
        <w:t xml:space="preserve">:  </w:t>
      </w:r>
      <w:r w:rsidR="007F615E" w:rsidRPr="004D01FD">
        <w:rPr>
          <w:rFonts w:cs="Arial"/>
        </w:rPr>
        <w:t>La Organización tiene la obligación contractual de proporcionar a determinados miembros del personal contratados internacionalmente, beneficios como el pago de primas de repatriación y gastos de viaje y traslado en el momento de</w:t>
      </w:r>
      <w:r w:rsidRPr="004D01FD">
        <w:rPr>
          <w:rFonts w:cs="Arial"/>
        </w:rPr>
        <w:t xml:space="preserve"> la separación del servicio</w:t>
      </w:r>
      <w:r w:rsidR="009C15EC" w:rsidRPr="004D01FD">
        <w:rPr>
          <w:rFonts w:cs="Arial"/>
        </w:rPr>
        <w:t xml:space="preserve">.  </w:t>
      </w:r>
      <w:r w:rsidR="007F615E" w:rsidRPr="004D01FD">
        <w:rPr>
          <w:rFonts w:cs="Arial"/>
        </w:rPr>
        <w:t xml:space="preserve">En el caso de los profesionales en puestos temporales, los gastos de viajes de repatriación y traslado en el momento de </w:t>
      </w:r>
      <w:r w:rsidR="00A72151" w:rsidRPr="004D01FD">
        <w:rPr>
          <w:rFonts w:cs="Arial"/>
        </w:rPr>
        <w:t xml:space="preserve">la </w:t>
      </w:r>
      <w:r w:rsidR="007F615E" w:rsidRPr="004D01FD">
        <w:rPr>
          <w:rFonts w:cs="Arial"/>
        </w:rPr>
        <w:t>separación del servicio son estimados por la OMPI y son tratados como un pasivo corriente</w:t>
      </w:r>
      <w:r w:rsidR="009C15EC" w:rsidRPr="004D01FD">
        <w:rPr>
          <w:rFonts w:cs="Arial"/>
        </w:rPr>
        <w:t xml:space="preserve">.  </w:t>
      </w:r>
      <w:r w:rsidR="007F615E" w:rsidRPr="004D01FD">
        <w:rPr>
          <w:rFonts w:cs="Arial"/>
        </w:rPr>
        <w:t xml:space="preserve">En el caso de los profesionales contratados a nivel internacional en puestos permanentes, el pasivo por primas de repatriación, gastos de viaje y traslados es calculado </w:t>
      </w:r>
      <w:r w:rsidRPr="004D01FD">
        <w:rPr>
          <w:rFonts w:cs="Arial"/>
        </w:rPr>
        <w:t>por un actuario independiente</w:t>
      </w:r>
      <w:r w:rsidR="009C15EC" w:rsidRPr="004D01FD">
        <w:rPr>
          <w:rFonts w:cs="Arial"/>
        </w:rPr>
        <w:t xml:space="preserve">.  </w:t>
      </w:r>
      <w:r w:rsidR="00A72151" w:rsidRPr="004D01FD">
        <w:rPr>
          <w:rFonts w:cs="Arial"/>
        </w:rPr>
        <w:t>El pasivo total se estimó a</w:t>
      </w:r>
      <w:r w:rsidR="007F615E" w:rsidRPr="004D01FD">
        <w:rPr>
          <w:rFonts w:cs="Arial"/>
        </w:rPr>
        <w:t xml:space="preserve"> la fecha de cierre de los estados financieros del siguiente modo:</w:t>
      </w:r>
    </w:p>
    <w:p w:rsidR="00ED7198" w:rsidRPr="004D01FD" w:rsidRDefault="00786CCB">
      <w:pPr>
        <w:pStyle w:val="Style3"/>
        <w:spacing w:before="240" w:after="0"/>
        <w:rPr>
          <w:rFonts w:cs="Arial"/>
          <w:lang w:eastAsia="en-US" w:bidi="ar-SA"/>
        </w:rPr>
      </w:pPr>
      <w:bookmarkStart w:id="15" w:name="RANGE!B3:E6"/>
      <w:bookmarkEnd w:id="15"/>
      <w:r w:rsidRPr="004D01FD">
        <w:rPr>
          <w:rFonts w:cs="Arial"/>
          <w:noProof/>
          <w:lang w:val="en-US" w:eastAsia="en-US" w:bidi="ar-SA"/>
        </w:rPr>
        <w:drawing>
          <wp:inline distT="0" distB="0" distL="0" distR="0" wp14:anchorId="59E2F556" wp14:editId="72EAC785">
            <wp:extent cx="5976620" cy="1458700"/>
            <wp:effectExtent l="0" t="0" r="5080" b="0"/>
            <wp:docPr id="200" name="Imagen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976620" cy="1458700"/>
                    </a:xfrm>
                    <a:prstGeom prst="rect">
                      <a:avLst/>
                    </a:prstGeom>
                    <a:noFill/>
                    <a:ln>
                      <a:noFill/>
                    </a:ln>
                  </pic:spPr>
                </pic:pic>
              </a:graphicData>
            </a:graphic>
          </wp:inline>
        </w:drawing>
      </w:r>
    </w:p>
    <w:p w:rsidR="00A87819" w:rsidRPr="004D01FD" w:rsidRDefault="00A87819">
      <w:pPr>
        <w:jc w:val="both"/>
      </w:pPr>
    </w:p>
    <w:p w:rsidR="00ED7198" w:rsidRPr="004D01FD" w:rsidRDefault="00786CCB" w:rsidP="00652DCF">
      <w:pPr>
        <w:tabs>
          <w:tab w:val="left" w:pos="709"/>
        </w:tabs>
        <w:jc w:val="both"/>
        <w:rPr>
          <w:szCs w:val="22"/>
        </w:rPr>
      </w:pPr>
      <w:r w:rsidRPr="004D01FD">
        <w:t>12.10.</w:t>
      </w:r>
      <w:r w:rsidR="00652DCF" w:rsidRPr="004D01FD">
        <w:tab/>
      </w:r>
      <w:r w:rsidR="007F615E" w:rsidRPr="004D01FD">
        <w:t>En</w:t>
      </w:r>
      <w:r w:rsidR="00A72151" w:rsidRPr="004D01FD">
        <w:t xml:space="preserve"> lo que respecta a la valoración</w:t>
      </w:r>
      <w:r w:rsidR="007F615E" w:rsidRPr="004D01FD">
        <w:t xml:space="preserve"> actuarial de las primas de repatriación y gastos de viaje, en el siguiente cuadro se indican los gastos por primas de repatriación y gastos de viaje reconocidos en el estado de rendimiento financiero:</w:t>
      </w:r>
    </w:p>
    <w:p w:rsidR="00A72151" w:rsidRPr="004D01FD" w:rsidRDefault="00A72151">
      <w:pPr>
        <w:pStyle w:val="Style3"/>
        <w:spacing w:before="240" w:after="0"/>
        <w:rPr>
          <w:rFonts w:cs="Arial"/>
        </w:rPr>
      </w:pPr>
    </w:p>
    <w:p w:rsidR="00ED7198" w:rsidRPr="004D01FD" w:rsidRDefault="000A0308">
      <w:pPr>
        <w:pStyle w:val="Style3"/>
        <w:spacing w:before="240" w:after="0"/>
        <w:rPr>
          <w:rFonts w:cs="Arial"/>
        </w:rPr>
      </w:pPr>
      <w:r w:rsidRPr="000A0308">
        <w:rPr>
          <w:noProof/>
          <w:lang w:val="en-US" w:eastAsia="en-US" w:bidi="ar-SA"/>
        </w:rPr>
        <w:lastRenderedPageBreak/>
        <w:drawing>
          <wp:inline distT="0" distB="0" distL="0" distR="0">
            <wp:extent cx="5934710" cy="1725295"/>
            <wp:effectExtent l="0" t="0" r="889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934710" cy="1725295"/>
                    </a:xfrm>
                    <a:prstGeom prst="rect">
                      <a:avLst/>
                    </a:prstGeom>
                    <a:noFill/>
                    <a:ln>
                      <a:noFill/>
                    </a:ln>
                  </pic:spPr>
                </pic:pic>
              </a:graphicData>
            </a:graphic>
          </wp:inline>
        </w:drawing>
      </w:r>
    </w:p>
    <w:p w:rsidR="00ED7198" w:rsidRPr="004D01FD" w:rsidRDefault="00652DCF" w:rsidP="00652DCF">
      <w:pPr>
        <w:pStyle w:val="Style3"/>
        <w:tabs>
          <w:tab w:val="left" w:pos="709"/>
        </w:tabs>
        <w:spacing w:before="240" w:after="0"/>
        <w:rPr>
          <w:rFonts w:cs="Arial"/>
          <w:szCs w:val="22"/>
        </w:rPr>
      </w:pPr>
      <w:r w:rsidRPr="004D01FD">
        <w:rPr>
          <w:rFonts w:cs="Arial"/>
        </w:rPr>
        <w:t>12.11.</w:t>
      </w:r>
      <w:r w:rsidRPr="004D01FD">
        <w:rPr>
          <w:rFonts w:cs="Arial"/>
        </w:rPr>
        <w:tab/>
      </w:r>
      <w:r w:rsidR="007F615E" w:rsidRPr="004D01FD">
        <w:rPr>
          <w:rFonts w:cs="Arial"/>
        </w:rPr>
        <w:t>Las ganancias y pérdidas actuariales por primas de repatriación y gastos de viaje son reconocidas de forma inmediata en el estado de rendimiento financiero</w:t>
      </w:r>
      <w:r w:rsidR="009C15EC" w:rsidRPr="004D01FD">
        <w:rPr>
          <w:rFonts w:cs="Arial"/>
        </w:rPr>
        <w:t xml:space="preserve">.  </w:t>
      </w:r>
      <w:r w:rsidR="007F615E" w:rsidRPr="004D01FD">
        <w:rPr>
          <w:rFonts w:cs="Arial"/>
        </w:rPr>
        <w:t>En el siguiente cuadro se recogen las variaciones de la obligación por beneficios definidos</w:t>
      </w:r>
      <w:r w:rsidR="007F615E" w:rsidRPr="004D01FD">
        <w:rPr>
          <w:rFonts w:cs="Arial"/>
          <w:b/>
        </w:rPr>
        <w:t xml:space="preserve"> </w:t>
      </w:r>
      <w:r w:rsidR="00A72151" w:rsidRPr="004D01FD">
        <w:rPr>
          <w:rFonts w:cs="Arial"/>
        </w:rPr>
        <w:t>dimanante de las</w:t>
      </w:r>
      <w:r w:rsidR="007F615E" w:rsidRPr="004D01FD">
        <w:rPr>
          <w:rFonts w:cs="Arial"/>
        </w:rPr>
        <w:t xml:space="preserve"> primas de repatriación y </w:t>
      </w:r>
      <w:r w:rsidR="00A72151" w:rsidRPr="004D01FD">
        <w:rPr>
          <w:rFonts w:cs="Arial"/>
        </w:rPr>
        <w:t xml:space="preserve">los </w:t>
      </w:r>
      <w:r w:rsidR="007F615E" w:rsidRPr="004D01FD">
        <w:rPr>
          <w:rFonts w:cs="Arial"/>
        </w:rPr>
        <w:t>gastos de viaje:</w:t>
      </w:r>
    </w:p>
    <w:p w:rsidR="00ED7198" w:rsidRPr="004D01FD" w:rsidRDefault="008F4441">
      <w:pPr>
        <w:pStyle w:val="Style3"/>
        <w:spacing w:before="240" w:after="0"/>
        <w:rPr>
          <w:rFonts w:cs="Arial"/>
          <w:szCs w:val="22"/>
        </w:rPr>
      </w:pPr>
      <w:r w:rsidRPr="008F4441">
        <w:rPr>
          <w:noProof/>
          <w:lang w:val="en-US" w:eastAsia="en-US" w:bidi="ar-SA"/>
        </w:rPr>
        <w:drawing>
          <wp:inline distT="0" distB="0" distL="0" distR="0">
            <wp:extent cx="5934710" cy="1889125"/>
            <wp:effectExtent l="0" t="0" r="889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934710" cy="1889125"/>
                    </a:xfrm>
                    <a:prstGeom prst="rect">
                      <a:avLst/>
                    </a:prstGeom>
                    <a:noFill/>
                    <a:ln>
                      <a:noFill/>
                    </a:ln>
                  </pic:spPr>
                </pic:pic>
              </a:graphicData>
            </a:graphic>
          </wp:inline>
        </w:drawing>
      </w:r>
    </w:p>
    <w:p w:rsidR="00ED7198" w:rsidRPr="004D01FD" w:rsidRDefault="00ED7198">
      <w:pPr>
        <w:pStyle w:val="Style3"/>
        <w:spacing w:before="240" w:after="0"/>
        <w:rPr>
          <w:rFonts w:cs="Arial"/>
          <w:szCs w:val="22"/>
        </w:rPr>
      </w:pPr>
    </w:p>
    <w:p w:rsidR="00ED7198" w:rsidRPr="004D01FD" w:rsidRDefault="00652DCF" w:rsidP="00652DCF">
      <w:pPr>
        <w:tabs>
          <w:tab w:val="left" w:pos="709"/>
        </w:tabs>
        <w:jc w:val="both"/>
        <w:rPr>
          <w:szCs w:val="22"/>
        </w:rPr>
      </w:pPr>
      <w:r w:rsidRPr="004D01FD">
        <w:t>12.12.</w:t>
      </w:r>
      <w:r w:rsidRPr="004D01FD">
        <w:tab/>
      </w:r>
      <w:r w:rsidR="007F615E" w:rsidRPr="004D01FD">
        <w:t>Las contribuciones abonadas por la Organización en concepto de primas de repatriación y gastos de viaje ascendieron a un total de</w:t>
      </w:r>
      <w:r w:rsidR="00A07A23" w:rsidRPr="004D01FD">
        <w:t xml:space="preserve"> 1</w:t>
      </w:r>
      <w:r w:rsidR="005C7883" w:rsidRPr="004D01FD">
        <w:t>.</w:t>
      </w:r>
      <w:r w:rsidR="00A07A23" w:rsidRPr="004D01FD">
        <w:t>3</w:t>
      </w:r>
      <w:r w:rsidR="005C7883" w:rsidRPr="004D01FD">
        <w:t>00.000</w:t>
      </w:r>
      <w:r w:rsidR="00A07A23" w:rsidRPr="004D01FD">
        <w:t xml:space="preserve"> francos suizos en 2015 (</w:t>
      </w:r>
      <w:r w:rsidR="007F615E" w:rsidRPr="004D01FD">
        <w:t>200.000 francos suizos en 2014</w:t>
      </w:r>
      <w:r w:rsidR="00A07A23" w:rsidRPr="004D01FD">
        <w:t>)</w:t>
      </w:r>
      <w:r w:rsidR="009C15EC" w:rsidRPr="004D01FD">
        <w:t xml:space="preserve">.  </w:t>
      </w:r>
      <w:r w:rsidR="00A07A23" w:rsidRPr="004D01FD">
        <w:t>Está previsto que en 2016</w:t>
      </w:r>
      <w:r w:rsidR="007F615E" w:rsidRPr="004D01FD">
        <w:t xml:space="preserve"> las contribuciones en concepto de primas de repatriació</w:t>
      </w:r>
      <w:r w:rsidR="00A07A23" w:rsidRPr="004D01FD">
        <w:t>n y gast</w:t>
      </w:r>
      <w:r w:rsidR="005C7883" w:rsidRPr="004D01FD">
        <w:t>os de viaje supongan 1.</w:t>
      </w:r>
      <w:r w:rsidR="00A07A23" w:rsidRPr="004D01FD">
        <w:t>3</w:t>
      </w:r>
      <w:r w:rsidR="005C7883" w:rsidRPr="004D01FD">
        <w:t>00.000</w:t>
      </w:r>
      <w:r w:rsidR="007F615E" w:rsidRPr="004D01FD">
        <w:t xml:space="preserve"> francos suizos</w:t>
      </w:r>
      <w:r w:rsidR="009C15EC" w:rsidRPr="004D01FD">
        <w:t xml:space="preserve">.  </w:t>
      </w:r>
      <w:r w:rsidR="007F615E" w:rsidRPr="004D01FD">
        <w:t>El cuadro siguiente refleja el valor actual de la obligación por beneficios definidos y los ajustes por experiencia practicados en el pasivo correspondiente a primas de repatr</w:t>
      </w:r>
      <w:r w:rsidR="00A07A23" w:rsidRPr="004D01FD">
        <w:t>iación y gastos de viaje en 2015</w:t>
      </w:r>
      <w:r w:rsidR="007F615E" w:rsidRPr="004D01FD">
        <w:t xml:space="preserve"> y los cuatro años anteriores:</w:t>
      </w:r>
    </w:p>
    <w:p w:rsidR="00ED7198" w:rsidRPr="004D01FD" w:rsidRDefault="00ED7198">
      <w:pPr>
        <w:jc w:val="both"/>
        <w:rPr>
          <w:szCs w:val="22"/>
        </w:rPr>
      </w:pPr>
    </w:p>
    <w:p w:rsidR="00ED7198" w:rsidRPr="004D01FD" w:rsidRDefault="008F4441">
      <w:pPr>
        <w:rPr>
          <w:lang w:eastAsia="en-US"/>
        </w:rPr>
      </w:pPr>
      <w:r w:rsidRPr="008F4441">
        <w:rPr>
          <w:noProof/>
          <w:lang w:val="en-US" w:eastAsia="en-US"/>
        </w:rPr>
        <w:drawing>
          <wp:inline distT="0" distB="0" distL="0" distR="0" wp14:anchorId="639C967E" wp14:editId="09463C50">
            <wp:extent cx="5976620" cy="1008901"/>
            <wp:effectExtent l="0" t="0" r="5080" b="12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76620" cy="1008901"/>
                    </a:xfrm>
                    <a:prstGeom prst="rect">
                      <a:avLst/>
                    </a:prstGeom>
                    <a:noFill/>
                    <a:ln>
                      <a:noFill/>
                    </a:ln>
                  </pic:spPr>
                </pic:pic>
              </a:graphicData>
            </a:graphic>
          </wp:inline>
        </w:drawing>
      </w:r>
    </w:p>
    <w:p w:rsidR="00ED7198" w:rsidRPr="004D01FD" w:rsidRDefault="00ED7198"/>
    <w:p w:rsidR="00ED7198" w:rsidRPr="004D01FD" w:rsidRDefault="00A07A23" w:rsidP="00652DCF">
      <w:pPr>
        <w:tabs>
          <w:tab w:val="left" w:pos="709"/>
        </w:tabs>
        <w:jc w:val="both"/>
        <w:rPr>
          <w:szCs w:val="22"/>
        </w:rPr>
      </w:pPr>
      <w:r w:rsidRPr="004D01FD">
        <w:t>12.13.</w:t>
      </w:r>
      <w:r w:rsidR="00652DCF" w:rsidRPr="004D01FD">
        <w:tab/>
      </w:r>
      <w:r w:rsidR="007F615E" w:rsidRPr="004D01FD">
        <w:t>Las principales hipótesis utilizadas para determinar el pasivo por primas de repatriación y gastos de viaje y la obligación por beneficios definidos fueron las siguientes:</w:t>
      </w:r>
    </w:p>
    <w:p w:rsidR="00ED7198" w:rsidRPr="004D01FD" w:rsidRDefault="00ED7198">
      <w:pPr>
        <w:jc w:val="both"/>
      </w:pPr>
    </w:p>
    <w:p w:rsidR="00ED7198" w:rsidRPr="004D01FD" w:rsidRDefault="00527B47">
      <w:r w:rsidRPr="004D01FD">
        <w:rPr>
          <w:noProof/>
          <w:lang w:val="en-US" w:eastAsia="en-US"/>
        </w:rPr>
        <w:lastRenderedPageBreak/>
        <w:drawing>
          <wp:inline distT="0" distB="0" distL="0" distR="0" wp14:anchorId="11115C71" wp14:editId="62142228">
            <wp:extent cx="5976620" cy="1688859"/>
            <wp:effectExtent l="0" t="0" r="5080" b="6985"/>
            <wp:docPr id="208" name="Imagen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976620" cy="1688859"/>
                    </a:xfrm>
                    <a:prstGeom prst="rect">
                      <a:avLst/>
                    </a:prstGeom>
                    <a:noFill/>
                    <a:ln>
                      <a:noFill/>
                    </a:ln>
                  </pic:spPr>
                </pic:pic>
              </a:graphicData>
            </a:graphic>
          </wp:inline>
        </w:drawing>
      </w:r>
    </w:p>
    <w:p w:rsidR="00ED7198" w:rsidRPr="004D01FD" w:rsidRDefault="00ED7198">
      <w:pPr>
        <w:jc w:val="both"/>
        <w:rPr>
          <w:szCs w:val="22"/>
        </w:rPr>
      </w:pPr>
    </w:p>
    <w:p w:rsidR="00ED7198" w:rsidRPr="004D01FD" w:rsidRDefault="00527B47" w:rsidP="00652DCF">
      <w:pPr>
        <w:pStyle w:val="Style3"/>
        <w:tabs>
          <w:tab w:val="left" w:pos="709"/>
        </w:tabs>
        <w:spacing w:before="240" w:after="0"/>
        <w:rPr>
          <w:rFonts w:cs="Arial"/>
        </w:rPr>
      </w:pPr>
      <w:r w:rsidRPr="004D01FD">
        <w:rPr>
          <w:rFonts w:cs="Arial"/>
        </w:rPr>
        <w:t>12.14.</w:t>
      </w:r>
      <w:r w:rsidR="00652DCF" w:rsidRPr="004D01FD">
        <w:rPr>
          <w:rFonts w:cs="Arial"/>
        </w:rPr>
        <w:tab/>
      </w:r>
      <w:r w:rsidR="007F615E" w:rsidRPr="004D01FD">
        <w:rPr>
          <w:rFonts w:cs="Arial"/>
          <w:b/>
          <w:i/>
        </w:rPr>
        <w:t>Seguro médico después de la separación del servicio</w:t>
      </w:r>
      <w:r w:rsidR="009C15EC" w:rsidRPr="004D01FD">
        <w:rPr>
          <w:rFonts w:cs="Arial"/>
        </w:rPr>
        <w:t xml:space="preserve">:  </w:t>
      </w:r>
      <w:r w:rsidR="007F615E" w:rsidRPr="004D01FD">
        <w:rPr>
          <w:rFonts w:cs="Arial"/>
        </w:rPr>
        <w:t>La Organización tiene asimismo la obligación contractual de proporcionar a los miembros del personal beneficios médicos posteriores al empleo, e</w:t>
      </w:r>
      <w:r w:rsidR="00A72151" w:rsidRPr="004D01FD">
        <w:rPr>
          <w:rFonts w:cs="Arial"/>
        </w:rPr>
        <w:t>n forma de contribuciones a</w:t>
      </w:r>
      <w:r w:rsidR="007F615E" w:rsidRPr="004D01FD">
        <w:rPr>
          <w:rFonts w:cs="Arial"/>
        </w:rPr>
        <w:t>l plan</w:t>
      </w:r>
      <w:r w:rsidRPr="004D01FD">
        <w:rPr>
          <w:rFonts w:cs="Arial"/>
        </w:rPr>
        <w:t xml:space="preserve"> colectivo</w:t>
      </w:r>
      <w:r w:rsidR="007F615E" w:rsidRPr="004D01FD">
        <w:rPr>
          <w:rFonts w:cs="Arial"/>
        </w:rPr>
        <w:t xml:space="preserve"> </w:t>
      </w:r>
      <w:r w:rsidRPr="004D01FD">
        <w:rPr>
          <w:rFonts w:cs="Arial"/>
        </w:rPr>
        <w:t>de seguro médico</w:t>
      </w:r>
      <w:r w:rsidR="009C15EC" w:rsidRPr="004D01FD">
        <w:rPr>
          <w:rFonts w:cs="Arial"/>
        </w:rPr>
        <w:t xml:space="preserve">.  </w:t>
      </w:r>
      <w:r w:rsidR="007F615E" w:rsidRPr="004D01FD">
        <w:rPr>
          <w:rFonts w:cs="Arial"/>
        </w:rPr>
        <w:t xml:space="preserve">Los miembros del personal (cónyuges, hijos a cargo y causahabientes) que se jubilan están facultados a gozar de beneficios de seguro médico después de la separación del servicio si siguen participando en el </w:t>
      </w:r>
      <w:r w:rsidRPr="004D01FD">
        <w:rPr>
          <w:rFonts w:cs="Arial"/>
        </w:rPr>
        <w:t xml:space="preserve">plan de seguro médico colectivo </w:t>
      </w:r>
      <w:r w:rsidR="007F615E" w:rsidRPr="004D01FD">
        <w:rPr>
          <w:rFonts w:cs="Arial"/>
        </w:rPr>
        <w:t>después de la separación del servicio</w:t>
      </w:r>
      <w:r w:rsidR="009C15EC" w:rsidRPr="004D01FD">
        <w:rPr>
          <w:rFonts w:cs="Arial"/>
        </w:rPr>
        <w:t xml:space="preserve">.  </w:t>
      </w:r>
      <w:r w:rsidR="007F615E" w:rsidRPr="004D01FD">
        <w:rPr>
          <w:rFonts w:cs="Arial"/>
        </w:rPr>
        <w:t>Conforme al Estatuto y Reglamento del Personal de la OMPI, la Organización sufraga el 65% de la prim</w:t>
      </w:r>
      <w:r w:rsidRPr="004D01FD">
        <w:rPr>
          <w:rFonts w:cs="Arial"/>
        </w:rPr>
        <w:t>a mensual de seguro médico</w:t>
      </w:r>
      <w:r w:rsidR="009C15EC" w:rsidRPr="004D01FD">
        <w:rPr>
          <w:rFonts w:cs="Arial"/>
        </w:rPr>
        <w:t xml:space="preserve">.  </w:t>
      </w:r>
      <w:r w:rsidRPr="004D01FD">
        <w:rPr>
          <w:rFonts w:cs="Arial"/>
        </w:rPr>
        <w:t>Desde el 1 de enero de 2016</w:t>
      </w:r>
      <w:r w:rsidR="007F615E" w:rsidRPr="004D01FD">
        <w:rPr>
          <w:rFonts w:cs="Arial"/>
        </w:rPr>
        <w:t>, las primas mensua</w:t>
      </w:r>
      <w:r w:rsidRPr="004D01FD">
        <w:rPr>
          <w:rFonts w:cs="Arial"/>
        </w:rPr>
        <w:t>les del seguro médico suponen 552</w:t>
      </w:r>
      <w:r w:rsidR="007F615E" w:rsidRPr="004D01FD">
        <w:rPr>
          <w:rFonts w:cs="Arial"/>
        </w:rPr>
        <w:t xml:space="preserve"> franc</w:t>
      </w:r>
      <w:r w:rsidRPr="004D01FD">
        <w:rPr>
          <w:rFonts w:cs="Arial"/>
        </w:rPr>
        <w:t>os suizos para los adultos y 246</w:t>
      </w:r>
      <w:r w:rsidR="007F615E" w:rsidRPr="004D01FD">
        <w:rPr>
          <w:rFonts w:cs="Arial"/>
        </w:rPr>
        <w:t xml:space="preserve"> francos suizos para l</w:t>
      </w:r>
      <w:r w:rsidRPr="004D01FD">
        <w:rPr>
          <w:rFonts w:cs="Arial"/>
        </w:rPr>
        <w:t>os niños (anteriormente eran 538 francos suizos y 240</w:t>
      </w:r>
      <w:r w:rsidR="007F615E" w:rsidRPr="004D01FD">
        <w:rPr>
          <w:rFonts w:cs="Arial"/>
        </w:rPr>
        <w:t xml:space="preserve"> francos suizos para adul</w:t>
      </w:r>
      <w:r w:rsidRPr="004D01FD">
        <w:rPr>
          <w:rFonts w:cs="Arial"/>
        </w:rPr>
        <w:t>tos y niños, respectivamente)</w:t>
      </w:r>
      <w:r w:rsidR="009C15EC" w:rsidRPr="004D01FD">
        <w:rPr>
          <w:rFonts w:cs="Arial"/>
        </w:rPr>
        <w:t xml:space="preserve">.  </w:t>
      </w:r>
      <w:r w:rsidR="007F615E" w:rsidRPr="004D01FD">
        <w:rPr>
          <w:rFonts w:cs="Arial"/>
        </w:rPr>
        <w:t>El valor presente de las obligaciones por beneficios definidos relativos al seguro médico posterior al empleo se determina utilizando el método de las unidades de crédito proyectadas, descontando los futuros desembolsos utilizando una tasa de descuento</w:t>
      </w:r>
      <w:r w:rsidR="006E1CF8" w:rsidRPr="004D01FD">
        <w:rPr>
          <w:rFonts w:cs="Arial"/>
        </w:rPr>
        <w:t xml:space="preserve"> basada en bonos corporativos y soberanos suizos de alta calidad crediticia denominados en francos suizos</w:t>
      </w:r>
      <w:r w:rsidR="009C15EC" w:rsidRPr="004D01FD">
        <w:rPr>
          <w:rFonts w:cs="Arial"/>
        </w:rPr>
        <w:t xml:space="preserve">.  </w:t>
      </w:r>
      <w:r w:rsidRPr="004D01FD">
        <w:rPr>
          <w:rFonts w:cs="Arial"/>
        </w:rPr>
        <w:t>De acuerdo con las IPSAS, el p</w:t>
      </w:r>
      <w:r w:rsidR="006E1CF8" w:rsidRPr="004D01FD">
        <w:rPr>
          <w:rFonts w:cs="Arial"/>
        </w:rPr>
        <w:t xml:space="preserve">asivo de la Organización por </w:t>
      </w:r>
      <w:r w:rsidR="004E381B" w:rsidRPr="004D01FD">
        <w:rPr>
          <w:rFonts w:cs="Arial"/>
        </w:rPr>
        <w:t>seguro médico después de la separación del servicio</w:t>
      </w:r>
      <w:r w:rsidRPr="004D01FD">
        <w:rPr>
          <w:rFonts w:cs="Arial"/>
        </w:rPr>
        <w:t xml:space="preserve"> constituye un pasivo no financiado, pues</w:t>
      </w:r>
      <w:r w:rsidR="007F615E" w:rsidRPr="004D01FD">
        <w:rPr>
          <w:rFonts w:cs="Arial"/>
        </w:rPr>
        <w:t xml:space="preserve"> no se mantienen</w:t>
      </w:r>
      <w:r w:rsidRPr="004D01FD">
        <w:rPr>
          <w:rFonts w:cs="Arial"/>
        </w:rPr>
        <w:t xml:space="preserve"> activos del plan en una entidad o fondo legalmente separados</w:t>
      </w:r>
      <w:r w:rsidR="009043C5" w:rsidRPr="004D01FD">
        <w:rPr>
          <w:rFonts w:cs="Arial"/>
        </w:rPr>
        <w:t xml:space="preserve"> y, por consiguiente, no se deduce del pasivo ningún activo del plan, como figura en el estado de situación financiera</w:t>
      </w:r>
      <w:r w:rsidR="009C15EC" w:rsidRPr="004D01FD">
        <w:rPr>
          <w:rFonts w:cs="Arial"/>
        </w:rPr>
        <w:t xml:space="preserve">.  </w:t>
      </w:r>
      <w:r w:rsidR="009043C5" w:rsidRPr="004D01FD">
        <w:rPr>
          <w:rFonts w:cs="Arial"/>
        </w:rPr>
        <w:t xml:space="preserve">No obstante, cabe señalar que la OMPI ha abierto una cuenta bancaria separada para mantener fondos destinados </w:t>
      </w:r>
      <w:r w:rsidR="004852EA" w:rsidRPr="004D01FD">
        <w:rPr>
          <w:rFonts w:cs="Arial"/>
        </w:rPr>
        <w:t xml:space="preserve">a </w:t>
      </w:r>
      <w:r w:rsidR="009043C5" w:rsidRPr="004D01FD">
        <w:rPr>
          <w:rFonts w:cs="Arial"/>
        </w:rPr>
        <w:t xml:space="preserve">la futura financiación de los pasivos por beneficios a los empleados después de la separación del servicio, entre ellos el del </w:t>
      </w:r>
      <w:r w:rsidR="004E381B" w:rsidRPr="004D01FD">
        <w:rPr>
          <w:rFonts w:cs="Arial"/>
        </w:rPr>
        <w:t>seguro médico después de la separación del servicio</w:t>
      </w:r>
      <w:r w:rsidR="009043C5" w:rsidRPr="004D01FD">
        <w:rPr>
          <w:rFonts w:cs="Arial"/>
        </w:rPr>
        <w:t xml:space="preserve"> (véase la Nota 3)</w:t>
      </w:r>
      <w:r w:rsidR="009C15EC" w:rsidRPr="004D01FD">
        <w:rPr>
          <w:rFonts w:cs="Arial"/>
        </w:rPr>
        <w:t xml:space="preserve">.  </w:t>
      </w:r>
      <w:r w:rsidR="007F615E" w:rsidRPr="004D01FD">
        <w:rPr>
          <w:rFonts w:cs="Arial"/>
        </w:rPr>
        <w:t>Sobre la base de una evaluación actuarial lle</w:t>
      </w:r>
      <w:r w:rsidR="009043C5" w:rsidRPr="004D01FD">
        <w:rPr>
          <w:rFonts w:cs="Arial"/>
        </w:rPr>
        <w:t>vada a cabo en diciembre de 2015</w:t>
      </w:r>
      <w:r w:rsidR="007F615E" w:rsidRPr="004D01FD">
        <w:rPr>
          <w:rFonts w:cs="Arial"/>
        </w:rPr>
        <w:t xml:space="preserve"> por una entida</w:t>
      </w:r>
      <w:r w:rsidR="006E1CF8" w:rsidRPr="004D01FD">
        <w:rPr>
          <w:rFonts w:cs="Arial"/>
        </w:rPr>
        <w:t>d independiente, se estimó que a</w:t>
      </w:r>
      <w:r w:rsidR="007F615E" w:rsidRPr="004D01FD">
        <w:rPr>
          <w:rFonts w:cs="Arial"/>
        </w:rPr>
        <w:t xml:space="preserve"> la fecha de cie</w:t>
      </w:r>
      <w:r w:rsidR="006E1CF8" w:rsidRPr="004D01FD">
        <w:rPr>
          <w:rFonts w:cs="Arial"/>
        </w:rPr>
        <w:t xml:space="preserve">rre de los estados financieros </w:t>
      </w:r>
      <w:r w:rsidR="007F615E" w:rsidRPr="004D01FD">
        <w:rPr>
          <w:rFonts w:cs="Arial"/>
        </w:rPr>
        <w:t>ese pasivo</w:t>
      </w:r>
      <w:r w:rsidR="009043C5" w:rsidRPr="004D01FD">
        <w:rPr>
          <w:rFonts w:cs="Arial"/>
        </w:rPr>
        <w:t xml:space="preserve"> por </w:t>
      </w:r>
      <w:r w:rsidR="004E381B" w:rsidRPr="004D01FD">
        <w:rPr>
          <w:rFonts w:cs="Arial"/>
        </w:rPr>
        <w:t>seguro médico después de la separación del servicio</w:t>
      </w:r>
      <w:r w:rsidR="009043C5" w:rsidRPr="004D01FD">
        <w:rPr>
          <w:rFonts w:cs="Arial"/>
        </w:rPr>
        <w:t xml:space="preserve"> de la Organización</w:t>
      </w:r>
      <w:r w:rsidR="007F615E" w:rsidRPr="004D01FD">
        <w:rPr>
          <w:rFonts w:cs="Arial"/>
        </w:rPr>
        <w:t xml:space="preserve"> ascendía al importe siguiente:</w:t>
      </w:r>
    </w:p>
    <w:p w:rsidR="00ED7198" w:rsidRPr="004D01FD" w:rsidRDefault="009043C5">
      <w:pPr>
        <w:pStyle w:val="Style3"/>
        <w:spacing w:before="240" w:after="0"/>
        <w:rPr>
          <w:rFonts w:cs="Arial"/>
          <w:lang w:eastAsia="en-US" w:bidi="ar-SA"/>
        </w:rPr>
      </w:pPr>
      <w:r w:rsidRPr="004D01FD">
        <w:rPr>
          <w:rFonts w:cs="Arial"/>
          <w:noProof/>
          <w:lang w:val="en-US" w:eastAsia="en-US" w:bidi="ar-SA"/>
        </w:rPr>
        <w:drawing>
          <wp:inline distT="0" distB="0" distL="0" distR="0" wp14:anchorId="396F40D5" wp14:editId="7C16FF38">
            <wp:extent cx="5976620" cy="1073619"/>
            <wp:effectExtent l="0" t="0" r="5080" b="0"/>
            <wp:docPr id="209" name="Imagen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976620" cy="1073619"/>
                    </a:xfrm>
                    <a:prstGeom prst="rect">
                      <a:avLst/>
                    </a:prstGeom>
                    <a:noFill/>
                    <a:ln>
                      <a:noFill/>
                    </a:ln>
                  </pic:spPr>
                </pic:pic>
              </a:graphicData>
            </a:graphic>
          </wp:inline>
        </w:drawing>
      </w:r>
    </w:p>
    <w:p w:rsidR="00ED7198" w:rsidRPr="004D01FD" w:rsidRDefault="00ED7198">
      <w:pPr>
        <w:pStyle w:val="Style3"/>
        <w:spacing w:before="240" w:after="0"/>
        <w:rPr>
          <w:rFonts w:cs="Arial"/>
          <w:sz w:val="20"/>
        </w:rPr>
      </w:pPr>
    </w:p>
    <w:p w:rsidR="00ED7198" w:rsidRPr="004D01FD" w:rsidRDefault="009043C5" w:rsidP="00652DCF">
      <w:pPr>
        <w:tabs>
          <w:tab w:val="left" w:pos="709"/>
        </w:tabs>
        <w:jc w:val="both"/>
        <w:rPr>
          <w:szCs w:val="22"/>
        </w:rPr>
      </w:pPr>
      <w:r w:rsidRPr="004D01FD">
        <w:t>12.15.</w:t>
      </w:r>
      <w:r w:rsidR="00652DCF" w:rsidRPr="004D01FD">
        <w:tab/>
      </w:r>
      <w:r w:rsidR="007F615E" w:rsidRPr="004D01FD">
        <w:t>El cuadro que figura a continuación muestra los gastos por seguro médico después de la separación del servicio reconocidos en el estado de rendimiento financiero:</w:t>
      </w:r>
    </w:p>
    <w:p w:rsidR="00ED7198" w:rsidRPr="004D01FD" w:rsidRDefault="00ED7198">
      <w:pPr>
        <w:jc w:val="both"/>
        <w:rPr>
          <w:szCs w:val="22"/>
        </w:rPr>
      </w:pPr>
    </w:p>
    <w:p w:rsidR="00ED7198" w:rsidRPr="004D01FD" w:rsidRDefault="00EE7D8D">
      <w:pPr>
        <w:rPr>
          <w:lang w:eastAsia="en-US"/>
        </w:rPr>
      </w:pPr>
      <w:r w:rsidRPr="004D01FD">
        <w:rPr>
          <w:noProof/>
          <w:lang w:val="en-US" w:eastAsia="en-US"/>
        </w:rPr>
        <w:lastRenderedPageBreak/>
        <w:drawing>
          <wp:inline distT="0" distB="0" distL="0" distR="0" wp14:anchorId="194A115D" wp14:editId="4988E697">
            <wp:extent cx="5976620" cy="1566788"/>
            <wp:effectExtent l="0" t="0" r="5080" b="0"/>
            <wp:docPr id="210" name="Imagen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976620" cy="1566788"/>
                    </a:xfrm>
                    <a:prstGeom prst="rect">
                      <a:avLst/>
                    </a:prstGeom>
                    <a:noFill/>
                    <a:ln>
                      <a:noFill/>
                    </a:ln>
                  </pic:spPr>
                </pic:pic>
              </a:graphicData>
            </a:graphic>
          </wp:inline>
        </w:drawing>
      </w:r>
    </w:p>
    <w:p w:rsidR="00ED7198" w:rsidRPr="004D01FD" w:rsidRDefault="00ED7198">
      <w:pPr>
        <w:rPr>
          <w:szCs w:val="22"/>
        </w:rPr>
      </w:pPr>
    </w:p>
    <w:p w:rsidR="00ED7198" w:rsidRPr="004D01FD" w:rsidRDefault="00652DCF" w:rsidP="00652DCF">
      <w:pPr>
        <w:tabs>
          <w:tab w:val="left" w:pos="709"/>
        </w:tabs>
        <w:jc w:val="both"/>
        <w:rPr>
          <w:szCs w:val="22"/>
        </w:rPr>
      </w:pPr>
      <w:r w:rsidRPr="004D01FD">
        <w:t>12.16.</w:t>
      </w:r>
      <w:r w:rsidRPr="004D01FD">
        <w:tab/>
      </w:r>
      <w:r w:rsidR="007F615E" w:rsidRPr="004D01FD">
        <w:t>La OMPI aplica el método de la banda de fluctuación para el reconocimiento de las ganancias y pérdidas actuariales correspondientes al seguro médico después de la separación del servicio</w:t>
      </w:r>
      <w:r w:rsidR="009C15EC" w:rsidRPr="004D01FD">
        <w:t xml:space="preserve">.  </w:t>
      </w:r>
      <w:r w:rsidR="006E1CF8" w:rsidRPr="004D01FD">
        <w:t>Con arreglo a es</w:t>
      </w:r>
      <w:r w:rsidR="007F615E" w:rsidRPr="004D01FD">
        <w:t>a política contable, una parte de las ganancias y pérdidas actuariales netas es contabilizada si las ganancias y pérdidas netas acumuladas no reconocidas al cierre del período anterior son superiores al 10% d</w:t>
      </w:r>
      <w:r w:rsidR="006E1CF8" w:rsidRPr="004D01FD">
        <w:t>el valor actual de la obligación</w:t>
      </w:r>
      <w:r w:rsidR="007F615E" w:rsidRPr="004D01FD">
        <w:t xml:space="preserve"> por beneficios definidos en esa fecha</w:t>
      </w:r>
      <w:r w:rsidR="009C15EC" w:rsidRPr="004D01FD">
        <w:t xml:space="preserve">.  </w:t>
      </w:r>
      <w:r w:rsidR="007F615E" w:rsidRPr="004D01FD">
        <w:t>En el cuadro siguiente se recogen las variaciones de la obligación por beneficios definidos derivada del seguro médico después de la separación del servicio, y se lleva a cabo una conciliación entre la obligación por beneficios definidos y el pasivo reconocido en el estado de la situación financiera:</w:t>
      </w:r>
    </w:p>
    <w:p w:rsidR="00ED7198" w:rsidRPr="004D01FD" w:rsidRDefault="00ED7198"/>
    <w:p w:rsidR="00ED7198" w:rsidRPr="004D01FD" w:rsidRDefault="00F17ABC">
      <w:r w:rsidRPr="004D01FD">
        <w:rPr>
          <w:noProof/>
          <w:lang w:val="en-US" w:eastAsia="en-US"/>
        </w:rPr>
        <w:drawing>
          <wp:inline distT="0" distB="0" distL="0" distR="0" wp14:anchorId="24030579" wp14:editId="22F5CBE6">
            <wp:extent cx="5931535" cy="221869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931535" cy="2218690"/>
                    </a:xfrm>
                    <a:prstGeom prst="rect">
                      <a:avLst/>
                    </a:prstGeom>
                    <a:noFill/>
                    <a:ln>
                      <a:noFill/>
                    </a:ln>
                  </pic:spPr>
                </pic:pic>
              </a:graphicData>
            </a:graphic>
          </wp:inline>
        </w:drawing>
      </w:r>
    </w:p>
    <w:p w:rsidR="00ED7198" w:rsidRPr="004D01FD" w:rsidRDefault="00ED7198"/>
    <w:p w:rsidR="00ED7198" w:rsidRPr="004D01FD" w:rsidRDefault="00AB3001" w:rsidP="00652DCF">
      <w:pPr>
        <w:tabs>
          <w:tab w:val="left" w:pos="709"/>
        </w:tabs>
        <w:jc w:val="both"/>
        <w:rPr>
          <w:szCs w:val="22"/>
        </w:rPr>
      </w:pPr>
      <w:r w:rsidRPr="004D01FD">
        <w:t>12.17.</w:t>
      </w:r>
      <w:r w:rsidR="00652DCF" w:rsidRPr="004D01FD">
        <w:tab/>
      </w:r>
      <w:r w:rsidR="007F615E" w:rsidRPr="004D01FD">
        <w:t>Las contribuciones abonadas por la Organización en concepto de seguro médico después de la separación del servicio ascendieron a un total de 2,</w:t>
      </w:r>
      <w:r w:rsidRPr="004D01FD">
        <w:t>6</w:t>
      </w:r>
      <w:r w:rsidR="007F615E" w:rsidRPr="004D01FD">
        <w:t xml:space="preserve"> mi</w:t>
      </w:r>
      <w:r w:rsidRPr="004D01FD">
        <w:t>llones de francos suizos en 2015 (2,5</w:t>
      </w:r>
      <w:r w:rsidR="007F615E" w:rsidRPr="004D01FD">
        <w:t xml:space="preserve"> mi</w:t>
      </w:r>
      <w:r w:rsidRPr="004D01FD">
        <w:t>llones de francos suizos en 2014)</w:t>
      </w:r>
      <w:r w:rsidR="009C15EC" w:rsidRPr="004D01FD">
        <w:t xml:space="preserve">.  </w:t>
      </w:r>
      <w:r w:rsidRPr="004D01FD">
        <w:t>Está previsto que en 2016</w:t>
      </w:r>
      <w:r w:rsidR="007F615E" w:rsidRPr="004D01FD">
        <w:t xml:space="preserve"> las contribuciones al seguro médico después de la separac</w:t>
      </w:r>
      <w:r w:rsidRPr="004D01FD">
        <w:t>ión del servicio representen 2,9</w:t>
      </w:r>
      <w:r w:rsidR="007F615E" w:rsidRPr="004D01FD">
        <w:t xml:space="preserve"> millones de francos suizos.</w:t>
      </w:r>
    </w:p>
    <w:p w:rsidR="00ED7198" w:rsidRPr="004D01FD" w:rsidRDefault="00ED7198">
      <w:pPr>
        <w:jc w:val="both"/>
        <w:rPr>
          <w:szCs w:val="22"/>
        </w:rPr>
      </w:pPr>
    </w:p>
    <w:p w:rsidR="00ED7198" w:rsidRPr="004D01FD" w:rsidRDefault="00652DCF" w:rsidP="00652DCF">
      <w:pPr>
        <w:tabs>
          <w:tab w:val="left" w:pos="709"/>
        </w:tabs>
        <w:jc w:val="both"/>
        <w:rPr>
          <w:szCs w:val="22"/>
        </w:rPr>
      </w:pPr>
      <w:r w:rsidRPr="004D01FD">
        <w:t>12.18.</w:t>
      </w:r>
      <w:r w:rsidRPr="004D01FD">
        <w:tab/>
      </w:r>
      <w:r w:rsidR="007F615E" w:rsidRPr="004D01FD">
        <w:t>El cuadro siguiente refleja el valor actual de la obligación por beneficios definidos y los ajustes por experiencia practicados en el pasivo relativo al seguro médico después de la s</w:t>
      </w:r>
      <w:r w:rsidR="00AB3001" w:rsidRPr="004D01FD">
        <w:t>eparación del servicio en 2015</w:t>
      </w:r>
      <w:r w:rsidR="007F615E" w:rsidRPr="004D01FD">
        <w:t xml:space="preserve"> y los cuatro años anteriores:</w:t>
      </w:r>
    </w:p>
    <w:p w:rsidR="00ED7198" w:rsidRPr="004D01FD" w:rsidRDefault="00ED7198">
      <w:pPr>
        <w:jc w:val="both"/>
        <w:rPr>
          <w:szCs w:val="22"/>
        </w:rPr>
      </w:pPr>
    </w:p>
    <w:p w:rsidR="00ED7198" w:rsidRPr="004D01FD" w:rsidRDefault="00F17ABC">
      <w:pPr>
        <w:rPr>
          <w:lang w:eastAsia="en-US"/>
        </w:rPr>
      </w:pPr>
      <w:r w:rsidRPr="004D01FD">
        <w:rPr>
          <w:noProof/>
          <w:lang w:val="en-US" w:eastAsia="en-US"/>
        </w:rPr>
        <w:drawing>
          <wp:inline distT="0" distB="0" distL="0" distR="0" wp14:anchorId="4A9C0155" wp14:editId="5DEBFE5B">
            <wp:extent cx="5976620" cy="1055938"/>
            <wp:effectExtent l="0" t="0" r="508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976620" cy="1055938"/>
                    </a:xfrm>
                    <a:prstGeom prst="rect">
                      <a:avLst/>
                    </a:prstGeom>
                    <a:noFill/>
                    <a:ln>
                      <a:noFill/>
                    </a:ln>
                  </pic:spPr>
                </pic:pic>
              </a:graphicData>
            </a:graphic>
          </wp:inline>
        </w:drawing>
      </w:r>
    </w:p>
    <w:p w:rsidR="00ED7198" w:rsidRPr="004D01FD" w:rsidRDefault="00ED7198">
      <w:pPr>
        <w:rPr>
          <w:szCs w:val="22"/>
        </w:rPr>
      </w:pPr>
    </w:p>
    <w:p w:rsidR="00ED7198" w:rsidRPr="004D01FD" w:rsidRDefault="00652DCF" w:rsidP="00652DCF">
      <w:pPr>
        <w:tabs>
          <w:tab w:val="left" w:pos="709"/>
        </w:tabs>
        <w:jc w:val="both"/>
        <w:rPr>
          <w:szCs w:val="22"/>
        </w:rPr>
      </w:pPr>
      <w:r w:rsidRPr="004D01FD">
        <w:t>12.19.</w:t>
      </w:r>
      <w:r w:rsidRPr="004D01FD">
        <w:tab/>
      </w:r>
      <w:r w:rsidR="007F615E" w:rsidRPr="004D01FD">
        <w:t>Las principales hipótesis utilizadas para determinar el pasivo relativo al seguro médico después de la separación del servicio y la obligación por beneficios definidos fueron las siguientes:</w:t>
      </w:r>
    </w:p>
    <w:p w:rsidR="00ED7198" w:rsidRPr="004D01FD" w:rsidRDefault="00ED7198">
      <w:pPr>
        <w:jc w:val="both"/>
        <w:rPr>
          <w:szCs w:val="22"/>
        </w:rPr>
      </w:pPr>
    </w:p>
    <w:p w:rsidR="00ED7198" w:rsidRPr="004D01FD" w:rsidRDefault="00F17ABC">
      <w:pPr>
        <w:rPr>
          <w:szCs w:val="22"/>
        </w:rPr>
      </w:pPr>
      <w:r w:rsidRPr="004D01FD">
        <w:rPr>
          <w:noProof/>
          <w:lang w:val="en-US" w:eastAsia="en-US"/>
        </w:rPr>
        <w:drawing>
          <wp:inline distT="0" distB="0" distL="0" distR="0" wp14:anchorId="4189D927" wp14:editId="605C7CD1">
            <wp:extent cx="5976620" cy="2673043"/>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976620" cy="2673043"/>
                    </a:xfrm>
                    <a:prstGeom prst="rect">
                      <a:avLst/>
                    </a:prstGeom>
                    <a:noFill/>
                    <a:ln>
                      <a:noFill/>
                    </a:ln>
                  </pic:spPr>
                </pic:pic>
              </a:graphicData>
            </a:graphic>
          </wp:inline>
        </w:drawing>
      </w:r>
    </w:p>
    <w:p w:rsidR="00ED7198" w:rsidRPr="004D01FD" w:rsidRDefault="00ED7198">
      <w:pPr>
        <w:jc w:val="both"/>
        <w:rPr>
          <w:szCs w:val="22"/>
        </w:rPr>
      </w:pPr>
    </w:p>
    <w:p w:rsidR="00ED7198" w:rsidRPr="004D01FD" w:rsidRDefault="00BB3416" w:rsidP="00652DCF">
      <w:pPr>
        <w:tabs>
          <w:tab w:val="left" w:pos="709"/>
        </w:tabs>
        <w:jc w:val="both"/>
        <w:rPr>
          <w:szCs w:val="22"/>
        </w:rPr>
      </w:pPr>
      <w:r w:rsidRPr="004D01FD">
        <w:t>12.20.</w:t>
      </w:r>
      <w:r w:rsidR="00652DCF" w:rsidRPr="004D01FD">
        <w:tab/>
      </w:r>
      <w:r w:rsidR="007F615E" w:rsidRPr="004D01FD">
        <w:t>Las hipótesis sobre tendencias en los costos de atención sanitaria tienen una incidencia significativa en las cuantías calculadas para el pasivo relativo al seguro médico después de la separación del servicio</w:t>
      </w:r>
      <w:r w:rsidR="009C15EC" w:rsidRPr="004D01FD">
        <w:t xml:space="preserve">.  </w:t>
      </w:r>
      <w:r w:rsidR="007F615E" w:rsidRPr="004D01FD">
        <w:t>Un cambio de un punto porcentual en las hipótesis sobre tendencias en los costos de atención sanitaria produciría los efectos siguientes:</w:t>
      </w:r>
    </w:p>
    <w:p w:rsidR="00ED7198" w:rsidRPr="004D01FD" w:rsidRDefault="00ED7198">
      <w:pPr>
        <w:jc w:val="both"/>
        <w:rPr>
          <w:szCs w:val="22"/>
        </w:rPr>
      </w:pPr>
    </w:p>
    <w:p w:rsidR="00ED7198" w:rsidRPr="004D01FD" w:rsidRDefault="00F17ABC">
      <w:pPr>
        <w:rPr>
          <w:sz w:val="20"/>
        </w:rPr>
      </w:pPr>
      <w:r w:rsidRPr="004D01FD">
        <w:rPr>
          <w:noProof/>
          <w:lang w:val="en-US" w:eastAsia="en-US"/>
        </w:rPr>
        <w:drawing>
          <wp:inline distT="0" distB="0" distL="0" distR="0" wp14:anchorId="572D3AFC" wp14:editId="7D3CC64F">
            <wp:extent cx="5976620" cy="2362661"/>
            <wp:effectExtent l="0" t="0" r="508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976620" cy="2362661"/>
                    </a:xfrm>
                    <a:prstGeom prst="rect">
                      <a:avLst/>
                    </a:prstGeom>
                    <a:noFill/>
                    <a:ln>
                      <a:noFill/>
                    </a:ln>
                  </pic:spPr>
                </pic:pic>
              </a:graphicData>
            </a:graphic>
          </wp:inline>
        </w:drawing>
      </w:r>
    </w:p>
    <w:p w:rsidR="00ED7198" w:rsidRPr="004D01FD" w:rsidRDefault="007F615E">
      <w:pPr>
        <w:pStyle w:val="Style3"/>
        <w:spacing w:before="240" w:after="0"/>
        <w:rPr>
          <w:rFonts w:cs="Arial"/>
        </w:rPr>
      </w:pPr>
      <w:r w:rsidRPr="004D01FD">
        <w:rPr>
          <w:rFonts w:cs="Arial"/>
          <w:b/>
        </w:rPr>
        <w:t>Caja Común de Pensiones del Personal de las Naciones Unidas</w:t>
      </w:r>
    </w:p>
    <w:p w:rsidR="00A87819" w:rsidRPr="004D01FD" w:rsidRDefault="00A87819">
      <w:pPr>
        <w:jc w:val="both"/>
      </w:pPr>
    </w:p>
    <w:p w:rsidR="00ED7198" w:rsidRPr="004D01FD" w:rsidRDefault="00652DCF" w:rsidP="00652DCF">
      <w:pPr>
        <w:tabs>
          <w:tab w:val="left" w:pos="709"/>
        </w:tabs>
        <w:jc w:val="both"/>
        <w:rPr>
          <w:szCs w:val="22"/>
        </w:rPr>
      </w:pPr>
      <w:r w:rsidRPr="004D01FD">
        <w:t>12.21.</w:t>
      </w:r>
      <w:r w:rsidRPr="004D01FD">
        <w:tab/>
      </w:r>
      <w:r w:rsidR="007F615E" w:rsidRPr="004D01FD">
        <w:t>En el Reglamento de la Caja Común de Pensiones se establece que el Comité Mixto hará realizar una evaluación actuarial de la</w:t>
      </w:r>
      <w:r w:rsidR="002811A4" w:rsidRPr="004D01FD">
        <w:t xml:space="preserve"> Caja por el Actuario Consultor</w:t>
      </w:r>
      <w:r w:rsidR="007F615E" w:rsidRPr="004D01FD">
        <w:t xml:space="preserve"> al menos una vez cada tres años</w:t>
      </w:r>
      <w:r w:rsidR="009C15EC" w:rsidRPr="004D01FD">
        <w:t xml:space="preserve">.  </w:t>
      </w:r>
      <w:r w:rsidR="007F615E" w:rsidRPr="004D01FD">
        <w:t>El Comité Mixto ha tenido como práctica realizar una evaluación actuarial cada dos años utilizando la metodología denominada de “grupo abierto”</w:t>
      </w:r>
      <w:r w:rsidR="009C15EC" w:rsidRPr="004D01FD">
        <w:t xml:space="preserve">.  </w:t>
      </w:r>
      <w:r w:rsidR="007F615E" w:rsidRPr="004D01FD">
        <w:t>El objetivo principal de la evaluación actuarial consiste en determinar si los activos actuales de la Caja de Pensiones y los que se prevén para el futuro serán suficientes para cumplir con sus obligaciones</w:t>
      </w:r>
      <w:r w:rsidR="009C15EC" w:rsidRPr="004D01FD">
        <w:t xml:space="preserve">.  </w:t>
      </w:r>
    </w:p>
    <w:p w:rsidR="00ED7198" w:rsidRPr="004D01FD" w:rsidRDefault="00ED7198" w:rsidP="00652DCF">
      <w:pPr>
        <w:tabs>
          <w:tab w:val="left" w:pos="709"/>
        </w:tabs>
        <w:jc w:val="both"/>
        <w:rPr>
          <w:szCs w:val="22"/>
        </w:rPr>
      </w:pPr>
    </w:p>
    <w:p w:rsidR="00ED7198" w:rsidRPr="004D01FD" w:rsidRDefault="00652DCF" w:rsidP="00652DCF">
      <w:pPr>
        <w:tabs>
          <w:tab w:val="left" w:pos="709"/>
        </w:tabs>
        <w:jc w:val="both"/>
        <w:rPr>
          <w:szCs w:val="22"/>
        </w:rPr>
      </w:pPr>
      <w:r w:rsidRPr="004D01FD">
        <w:t>12.22.</w:t>
      </w:r>
      <w:r w:rsidRPr="004D01FD">
        <w:tab/>
      </w:r>
      <w:r w:rsidR="007F615E" w:rsidRPr="004D01FD">
        <w:t>La obligación financiera de la Organización respecto de la CCPPNU consiste en la contribución estipulada que deb</w:t>
      </w:r>
      <w:r w:rsidR="002811A4" w:rsidRPr="004D01FD">
        <w:t>e efectuar con arreglo al porcentaje</w:t>
      </w:r>
      <w:r w:rsidR="007F615E" w:rsidRPr="004D01FD">
        <w:t xml:space="preserve"> establecido por la Asamblea General de las Naciones Unidas (actualmente el 7,9% para los participantes y el 15,8% par</w:t>
      </w:r>
      <w:r w:rsidR="002811A4" w:rsidRPr="004D01FD">
        <w:t xml:space="preserve">a las organizaciones) y en </w:t>
      </w:r>
      <w:r w:rsidR="007F615E" w:rsidRPr="004D01FD">
        <w:t>el porcentaje correspondiente de los pagos para enjugar el déficit actuarial conforme a lo dispuesto en el artículo 26 del Reglamento de la Caja de Pensiones</w:t>
      </w:r>
      <w:r w:rsidR="009C15EC" w:rsidRPr="004D01FD">
        <w:t xml:space="preserve">.  </w:t>
      </w:r>
      <w:r w:rsidR="007F615E" w:rsidRPr="004D01FD">
        <w:t xml:space="preserve">Los pagos necesarios para enjugar el déficit actuarial se efectúan únicamente cuando la Asamblea General de las Naciones Unidas invoca las disposiciones del artículo 26, tras determinar que es necesario efectuar pagos para enjugar el déficit </w:t>
      </w:r>
      <w:r w:rsidR="002811A4" w:rsidRPr="004D01FD">
        <w:t>teniendo en cuenta la valoración</w:t>
      </w:r>
      <w:r w:rsidR="007F615E" w:rsidRPr="004D01FD">
        <w:t xml:space="preserve"> de la </w:t>
      </w:r>
      <w:r w:rsidR="007F615E" w:rsidRPr="004D01FD">
        <w:lastRenderedPageBreak/>
        <w:t>suficiencia actuarial de la Caja de Pensio</w:t>
      </w:r>
      <w:r w:rsidR="002811A4" w:rsidRPr="004D01FD">
        <w:t>nes en la fecha de la evaluación</w:t>
      </w:r>
      <w:r w:rsidR="009C15EC" w:rsidRPr="004D01FD">
        <w:t xml:space="preserve">.  </w:t>
      </w:r>
      <w:r w:rsidR="007F615E" w:rsidRPr="004D01FD">
        <w:t>Cada organiz</w:t>
      </w:r>
      <w:r w:rsidR="002811A4" w:rsidRPr="004D01FD">
        <w:t>ación afiliada contribuirá a es</w:t>
      </w:r>
      <w:r w:rsidR="007F615E" w:rsidRPr="004D01FD">
        <w:t>a suma una cantidad proporcional al total de las aportaciones que haya pagado durante los tres años anteriores a la fecha de la evaluación.</w:t>
      </w:r>
    </w:p>
    <w:p w:rsidR="00ED7198" w:rsidRPr="004D01FD" w:rsidRDefault="00ED7198" w:rsidP="00652DCF">
      <w:pPr>
        <w:tabs>
          <w:tab w:val="left" w:pos="709"/>
        </w:tabs>
        <w:jc w:val="both"/>
        <w:rPr>
          <w:szCs w:val="22"/>
        </w:rPr>
      </w:pPr>
    </w:p>
    <w:p w:rsidR="00ED7198" w:rsidRPr="004D01FD" w:rsidRDefault="00652DCF" w:rsidP="00652DCF">
      <w:pPr>
        <w:tabs>
          <w:tab w:val="left" w:pos="709"/>
          <w:tab w:val="left" w:pos="1080"/>
        </w:tabs>
        <w:jc w:val="both"/>
        <w:rPr>
          <w:szCs w:val="22"/>
        </w:rPr>
      </w:pPr>
      <w:r w:rsidRPr="004D01FD">
        <w:t>12.23.</w:t>
      </w:r>
      <w:r w:rsidRPr="004D01FD">
        <w:tab/>
      </w:r>
      <w:r w:rsidR="007F615E" w:rsidRPr="004D01FD">
        <w:t xml:space="preserve">En la evaluación actuarial realizada </w:t>
      </w:r>
      <w:r w:rsidR="002811A4" w:rsidRPr="004D01FD">
        <w:t>e</w:t>
      </w:r>
      <w:r w:rsidR="008036E2" w:rsidRPr="004D01FD">
        <w:t>l 31 de diciembre</w:t>
      </w:r>
      <w:r w:rsidR="007F615E" w:rsidRPr="004D01FD">
        <w:t xml:space="preserve"> de 2013 se puso de manifiesto un déficit actuarial del 0,72% (1,87% en la evaluación de 2011) de la remuneración pensionable, lo que implica que el índice de contribución necesario en teoría para equilibrar las cuentas </w:t>
      </w:r>
      <w:r w:rsidR="008036E2" w:rsidRPr="004D01FD">
        <w:t>al 31 de diciembre</w:t>
      </w:r>
      <w:r w:rsidR="007F615E" w:rsidRPr="004D01FD">
        <w:t xml:space="preserve"> de 2013 era del 24,42% de la remuneración pensionable, lo que contrasta con un índice de</w:t>
      </w:r>
      <w:r w:rsidR="00367A60" w:rsidRPr="004D01FD">
        <w:t xml:space="preserve"> contribución real del 23,70%</w:t>
      </w:r>
      <w:r w:rsidR="009C15EC" w:rsidRPr="004D01FD">
        <w:t xml:space="preserve">.  </w:t>
      </w:r>
      <w:r w:rsidR="007F615E" w:rsidRPr="004D01FD">
        <w:t>La próxima evaluación actuarial se llevará a cabo</w:t>
      </w:r>
      <w:r w:rsidR="00367A60" w:rsidRPr="004D01FD">
        <w:t xml:space="preserve"> teniendo en cuenta la situación </w:t>
      </w:r>
      <w:r w:rsidR="008036E2" w:rsidRPr="004D01FD">
        <w:t>al 31 de diciembre</w:t>
      </w:r>
      <w:r w:rsidR="00367A60" w:rsidRPr="004D01FD">
        <w:t xml:space="preserve"> de 2015, y no está disponible en el momento de elaboración de los presentes estados financieros.</w:t>
      </w:r>
    </w:p>
    <w:p w:rsidR="00ED7198" w:rsidRPr="004D01FD" w:rsidRDefault="00ED7198" w:rsidP="00652DCF">
      <w:pPr>
        <w:tabs>
          <w:tab w:val="left" w:pos="709"/>
          <w:tab w:val="left" w:pos="1080"/>
        </w:tabs>
        <w:jc w:val="both"/>
        <w:rPr>
          <w:szCs w:val="22"/>
        </w:rPr>
      </w:pPr>
    </w:p>
    <w:p w:rsidR="00ED7198" w:rsidRPr="004D01FD" w:rsidRDefault="00652DCF" w:rsidP="00652DCF">
      <w:pPr>
        <w:tabs>
          <w:tab w:val="left" w:pos="709"/>
          <w:tab w:val="left" w:pos="1080"/>
        </w:tabs>
        <w:jc w:val="both"/>
        <w:rPr>
          <w:szCs w:val="22"/>
        </w:rPr>
      </w:pPr>
      <w:r w:rsidRPr="004D01FD">
        <w:t>12.24.</w:t>
      </w:r>
      <w:r w:rsidRPr="004D01FD">
        <w:tab/>
      </w:r>
      <w:r w:rsidR="008036E2" w:rsidRPr="004D01FD">
        <w:t>Al 31 de diciembre</w:t>
      </w:r>
      <w:r w:rsidR="007F615E" w:rsidRPr="004D01FD">
        <w:t xml:space="preserve"> de 2013, el índice de financiamiento del valor actuarial de los activos en relación con el valor actuarial de los pasivos, suponiendo que no hubiera ajustes de pensiones en el futuro, era del 127,5% (130,0% en la evaluación de 2011)</w:t>
      </w:r>
      <w:r w:rsidR="009C15EC" w:rsidRPr="004D01FD">
        <w:t xml:space="preserve">.  </w:t>
      </w:r>
      <w:r w:rsidR="007F615E" w:rsidRPr="004D01FD">
        <w:t>El índice de financiamiento era del 91,2% (86,2% en la evaluación de 2011) al tener en cuenta el sistema vigente de ajustes de pensiones</w:t>
      </w:r>
      <w:r w:rsidR="009C15EC" w:rsidRPr="004D01FD">
        <w:t xml:space="preserve">.  </w:t>
      </w:r>
    </w:p>
    <w:p w:rsidR="00ED7198" w:rsidRPr="004D01FD" w:rsidRDefault="00ED7198" w:rsidP="00652DCF">
      <w:pPr>
        <w:tabs>
          <w:tab w:val="left" w:pos="709"/>
          <w:tab w:val="left" w:pos="1080"/>
        </w:tabs>
        <w:jc w:val="both"/>
        <w:rPr>
          <w:szCs w:val="22"/>
        </w:rPr>
      </w:pPr>
    </w:p>
    <w:p w:rsidR="00ED7198" w:rsidRPr="004D01FD" w:rsidRDefault="00652DCF" w:rsidP="00652DCF">
      <w:pPr>
        <w:tabs>
          <w:tab w:val="left" w:pos="709"/>
          <w:tab w:val="left" w:pos="1080"/>
        </w:tabs>
        <w:jc w:val="both"/>
        <w:rPr>
          <w:szCs w:val="22"/>
        </w:rPr>
      </w:pPr>
      <w:r w:rsidRPr="004D01FD">
        <w:t>12.25.</w:t>
      </w:r>
      <w:r w:rsidRPr="004D01FD">
        <w:tab/>
      </w:r>
      <w:r w:rsidR="007F615E" w:rsidRPr="004D01FD">
        <w:t xml:space="preserve">Tras evaluar la suficiencia actuarial de la Caja, el Actuario Consultor llegó a la conclusión de que, </w:t>
      </w:r>
      <w:r w:rsidR="008036E2" w:rsidRPr="004D01FD">
        <w:t>al 31 de diciembre</w:t>
      </w:r>
      <w:r w:rsidR="007F615E" w:rsidRPr="004D01FD">
        <w:t xml:space="preserve"> de 2013, no era necesario efectuar pagos para enjugar el déficit conforme a lo dispuesto en el artículo 26 del Reglamento de la Caja de Pensiones, ya que el valor actuarial de los activos superaba al de todos los pasivos acumulados con cargo a la Caja</w:t>
      </w:r>
      <w:r w:rsidR="009C15EC" w:rsidRPr="004D01FD">
        <w:t xml:space="preserve">.  </w:t>
      </w:r>
      <w:r w:rsidR="0060465F" w:rsidRPr="004D01FD">
        <w:t>Además, el valor razonable</w:t>
      </w:r>
      <w:r w:rsidR="007F615E" w:rsidRPr="004D01FD">
        <w:t xml:space="preserve"> de los activos superaba igualmente el valor actuarial de todos los pasivos acumulados en la fecha de la evaluación</w:t>
      </w:r>
      <w:r w:rsidR="009C15EC" w:rsidRPr="004D01FD">
        <w:t xml:space="preserve">.  </w:t>
      </w:r>
      <w:r w:rsidR="007F615E" w:rsidRPr="004D01FD">
        <w:t>En el momento de elaborar el presente informe, la Asamblea General no ha hecho valer lo dispuesto en el artículo 26.</w:t>
      </w:r>
    </w:p>
    <w:p w:rsidR="00ED7198" w:rsidRPr="004D01FD" w:rsidRDefault="00ED7198" w:rsidP="00652DCF">
      <w:pPr>
        <w:tabs>
          <w:tab w:val="left" w:pos="709"/>
          <w:tab w:val="left" w:pos="1080"/>
        </w:tabs>
        <w:jc w:val="both"/>
        <w:rPr>
          <w:rFonts w:eastAsia="宋體"/>
          <w:szCs w:val="22"/>
        </w:rPr>
      </w:pPr>
    </w:p>
    <w:p w:rsidR="00ED7198" w:rsidRPr="004D01FD" w:rsidRDefault="00652DCF" w:rsidP="00652DCF">
      <w:pPr>
        <w:tabs>
          <w:tab w:val="left" w:pos="709"/>
        </w:tabs>
        <w:jc w:val="both"/>
        <w:rPr>
          <w:szCs w:val="22"/>
        </w:rPr>
      </w:pPr>
      <w:r w:rsidRPr="004D01FD">
        <w:t>12.26.</w:t>
      </w:r>
      <w:r w:rsidRPr="004D01FD">
        <w:tab/>
      </w:r>
      <w:r w:rsidR="007F615E" w:rsidRPr="004D01FD">
        <w:t>En diciembre de 2012 y abril de 2013, la Asamblea</w:t>
      </w:r>
      <w:r w:rsidR="002811A4" w:rsidRPr="004D01FD">
        <w:t xml:space="preserve"> General autorizó que se aumentase</w:t>
      </w:r>
      <w:r w:rsidR="007F615E" w:rsidRPr="004D01FD">
        <w:t xml:space="preserve"> a 65 años la edad normal de jubilación y la edad obligatoria de separación del servicio para los </w:t>
      </w:r>
      <w:r w:rsidR="00F4206B" w:rsidRPr="004D01FD">
        <w:t xml:space="preserve">nuevos participantes en la Caja, y que tales disposiciones surtiesen efecto </w:t>
      </w:r>
      <w:r w:rsidR="007F615E" w:rsidRPr="004D01FD">
        <w:t>a más tardar el 1 de enero de 2014</w:t>
      </w:r>
      <w:r w:rsidR="009C15EC" w:rsidRPr="004D01FD">
        <w:t xml:space="preserve">.  </w:t>
      </w:r>
      <w:r w:rsidR="007F615E" w:rsidRPr="004D01FD">
        <w:t>El cambio que a ese respecto se introdujo en el Reglamento de la Caja Común de Pensiones fue aprobado por la Asamblea General en diciembre de 2013</w:t>
      </w:r>
      <w:r w:rsidR="009C15EC" w:rsidRPr="004D01FD">
        <w:t xml:space="preserve">.  </w:t>
      </w:r>
      <w:r w:rsidR="007F615E" w:rsidRPr="004D01FD">
        <w:t xml:space="preserve">El aumento de la edad normal de jubilación queda reflejado en la evaluación actuarial de la Caja </w:t>
      </w:r>
      <w:r w:rsidR="008036E2" w:rsidRPr="004D01FD">
        <w:t>al 31 de diciembre</w:t>
      </w:r>
      <w:r w:rsidR="007F615E" w:rsidRPr="004D01FD">
        <w:t xml:space="preserve"> de 2013.</w:t>
      </w:r>
    </w:p>
    <w:p w:rsidR="00ED7198" w:rsidRPr="004D01FD" w:rsidRDefault="00ED7198" w:rsidP="00652DCF">
      <w:pPr>
        <w:tabs>
          <w:tab w:val="left" w:pos="709"/>
        </w:tabs>
        <w:jc w:val="both"/>
        <w:rPr>
          <w:szCs w:val="22"/>
        </w:rPr>
      </w:pPr>
    </w:p>
    <w:p w:rsidR="00ED7198" w:rsidRPr="004D01FD" w:rsidRDefault="00652DCF" w:rsidP="00652DCF">
      <w:pPr>
        <w:tabs>
          <w:tab w:val="left" w:pos="709"/>
        </w:tabs>
        <w:jc w:val="both"/>
      </w:pPr>
      <w:r w:rsidRPr="004D01FD">
        <w:t>12.27.</w:t>
      </w:r>
      <w:r w:rsidRPr="004D01FD">
        <w:tab/>
      </w:r>
      <w:r w:rsidR="00367A60" w:rsidRPr="004D01FD">
        <w:t>En 2015</w:t>
      </w:r>
      <w:r w:rsidR="007F615E" w:rsidRPr="004D01FD">
        <w:t xml:space="preserve"> las contribuciones abonadas por la OMPI a la CCPPNU asc</w:t>
      </w:r>
      <w:r w:rsidR="00367A60" w:rsidRPr="004D01FD">
        <w:t>endieron a 26,7 millo</w:t>
      </w:r>
      <w:r w:rsidR="00F4206B" w:rsidRPr="004D01FD">
        <w:t>nes de francos suizos (</w:t>
      </w:r>
      <w:r w:rsidR="00367A60" w:rsidRPr="004D01FD">
        <w:t>26,0 millones de francos suizos</w:t>
      </w:r>
      <w:r w:rsidR="00F4206B" w:rsidRPr="004D01FD">
        <w:t xml:space="preserve"> en 2014</w:t>
      </w:r>
      <w:r w:rsidR="00367A60" w:rsidRPr="004D01FD">
        <w:t>)</w:t>
      </w:r>
      <w:r w:rsidR="009C15EC" w:rsidRPr="004D01FD">
        <w:t xml:space="preserve">.  </w:t>
      </w:r>
      <w:r w:rsidR="007F615E" w:rsidRPr="004D01FD">
        <w:t>Está previsto que la</w:t>
      </w:r>
      <w:r w:rsidR="00367A60" w:rsidRPr="004D01FD">
        <w:t>s contribuciones debidas en 2016</w:t>
      </w:r>
      <w:r w:rsidR="007F615E" w:rsidRPr="004D01FD">
        <w:t xml:space="preserve"> asciendan a 26</w:t>
      </w:r>
      <w:r w:rsidR="00F4206B" w:rsidRPr="004D01FD">
        <w:t>,4</w:t>
      </w:r>
      <w:r w:rsidR="00367A60" w:rsidRPr="004D01FD">
        <w:t xml:space="preserve"> millones de francos suizos</w:t>
      </w:r>
      <w:r w:rsidR="009C15EC" w:rsidRPr="004D01FD">
        <w:t xml:space="preserve">.  </w:t>
      </w:r>
      <w:r w:rsidR="007F615E" w:rsidRPr="004D01FD">
        <w:t>La Junta de Auditores de las Naciones Unidas lleva a cabo una auditoría anual de la CCPPNU y todos los años informa de la auditoría al Comité Mixto</w:t>
      </w:r>
      <w:r w:rsidR="009C15EC" w:rsidRPr="004D01FD">
        <w:t xml:space="preserve">.  </w:t>
      </w:r>
      <w:r w:rsidR="007F615E" w:rsidRPr="004D01FD">
        <w:t>La CCPPNU publica informes trimestrales sobre sus inversiones, que pueden consultarse visit</w:t>
      </w:r>
      <w:r w:rsidR="00F4206B" w:rsidRPr="004D01FD">
        <w:t>ando el sitio web de la CCPPNU</w:t>
      </w:r>
      <w:r w:rsidR="009C15EC" w:rsidRPr="004D01FD">
        <w:t xml:space="preserve">:  </w:t>
      </w:r>
      <w:hyperlink r:id="rId95">
        <w:r w:rsidR="007F615E" w:rsidRPr="004D01FD">
          <w:rPr>
            <w:rStyle w:val="InternetLink"/>
          </w:rPr>
          <w:t>www.unjspf.org</w:t>
        </w:r>
      </w:hyperlink>
      <w:r w:rsidR="007F615E" w:rsidRPr="004D01FD">
        <w:t>.</w:t>
      </w:r>
    </w:p>
    <w:p w:rsidR="00ED7198" w:rsidRPr="004D01FD" w:rsidRDefault="00ED7198" w:rsidP="00652DCF">
      <w:pPr>
        <w:tabs>
          <w:tab w:val="left" w:pos="709"/>
        </w:tabs>
        <w:jc w:val="both"/>
        <w:rPr>
          <w:szCs w:val="22"/>
        </w:rPr>
      </w:pPr>
    </w:p>
    <w:p w:rsidR="00ED7198" w:rsidRPr="004D01FD" w:rsidRDefault="007F615E">
      <w:pPr>
        <w:pStyle w:val="StyleHeading211ptNotBoldNotItalicAllcaps"/>
        <w:spacing w:before="0" w:after="0"/>
        <w:rPr>
          <w:szCs w:val="22"/>
        </w:rPr>
      </w:pPr>
      <w:r w:rsidRPr="004D01FD">
        <w:lastRenderedPageBreak/>
        <w:t>Nota 13:</w:t>
      </w:r>
      <w:r w:rsidRPr="004D01FD">
        <w:tab/>
        <w:t>Transferencias por pagar</w:t>
      </w:r>
    </w:p>
    <w:p w:rsidR="00ED7198" w:rsidRPr="004D01FD" w:rsidRDefault="00ED7198">
      <w:pPr>
        <w:pStyle w:val="StyleHeading211ptNotBoldNotItalicAllcaps"/>
        <w:spacing w:before="0" w:after="0"/>
        <w:rPr>
          <w:b w:val="0"/>
          <w:szCs w:val="22"/>
        </w:rPr>
      </w:pPr>
    </w:p>
    <w:p w:rsidR="00ED7198" w:rsidRPr="004D01FD" w:rsidRDefault="00367A60">
      <w:pPr>
        <w:pStyle w:val="StyleHeading211ptNotBoldNotItalicAllcaps"/>
        <w:spacing w:before="0" w:after="0"/>
        <w:rPr>
          <w:b w:val="0"/>
          <w:szCs w:val="22"/>
        </w:rPr>
      </w:pPr>
      <w:r w:rsidRPr="004D01FD">
        <w:rPr>
          <w:noProof/>
          <w:lang w:val="en-US" w:eastAsia="en-US" w:bidi="ar-SA"/>
        </w:rPr>
        <w:drawing>
          <wp:inline distT="0" distB="0" distL="0" distR="0" wp14:anchorId="1F90D311" wp14:editId="11FDEB26">
            <wp:extent cx="5623087" cy="2556000"/>
            <wp:effectExtent l="0" t="0" r="0" b="0"/>
            <wp:docPr id="215" name="Imagen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623087" cy="2556000"/>
                    </a:xfrm>
                    <a:prstGeom prst="rect">
                      <a:avLst/>
                    </a:prstGeom>
                    <a:noFill/>
                    <a:ln>
                      <a:noFill/>
                    </a:ln>
                  </pic:spPr>
                </pic:pic>
              </a:graphicData>
            </a:graphic>
          </wp:inline>
        </w:drawing>
      </w:r>
    </w:p>
    <w:p w:rsidR="00ED7198" w:rsidRPr="004D01FD" w:rsidRDefault="00043F1C" w:rsidP="00652DCF">
      <w:pPr>
        <w:pStyle w:val="Style3"/>
        <w:tabs>
          <w:tab w:val="left" w:pos="709"/>
        </w:tabs>
        <w:spacing w:before="240" w:after="0"/>
        <w:rPr>
          <w:rFonts w:cs="Arial"/>
        </w:rPr>
      </w:pPr>
      <w:r w:rsidRPr="004D01FD">
        <w:rPr>
          <w:rFonts w:cs="Arial"/>
        </w:rPr>
        <w:t>13.1.</w:t>
      </w:r>
      <w:r w:rsidR="00652DCF" w:rsidRPr="004D01FD">
        <w:rPr>
          <w:rFonts w:cs="Arial"/>
        </w:rPr>
        <w:tab/>
      </w:r>
      <w:r w:rsidR="007F615E" w:rsidRPr="004D01FD">
        <w:rPr>
          <w:rFonts w:cs="Arial"/>
        </w:rPr>
        <w:t>La Organización recauda tasas en nombre de las partes contratantes del Arreglo y Protocolo concerniente al Arreglo de Madrid y del Reglamento Común del Arreglo de La Haya</w:t>
      </w:r>
      <w:r w:rsidR="009C15EC" w:rsidRPr="004D01FD">
        <w:rPr>
          <w:rFonts w:cs="Arial"/>
        </w:rPr>
        <w:t xml:space="preserve">.  </w:t>
      </w:r>
      <w:r w:rsidR="007F615E" w:rsidRPr="004D01FD">
        <w:rPr>
          <w:rFonts w:cs="Arial"/>
        </w:rPr>
        <w:t xml:space="preserve">La Oficina Internacional del PCT </w:t>
      </w:r>
      <w:r w:rsidR="00F4206B" w:rsidRPr="004D01FD">
        <w:rPr>
          <w:rFonts w:cs="Arial"/>
        </w:rPr>
        <w:t xml:space="preserve">de </w:t>
      </w:r>
      <w:r w:rsidR="007F615E" w:rsidRPr="004D01FD">
        <w:rPr>
          <w:rFonts w:cs="Arial"/>
        </w:rPr>
        <w:t>la Organización recauda fondos de los solicitantes para cubrir el costo de los pagos a las Administraciones encargadas de la búsqueda internacional</w:t>
      </w:r>
      <w:r w:rsidR="009C15EC" w:rsidRPr="004D01FD">
        <w:rPr>
          <w:rFonts w:cs="Arial"/>
        </w:rPr>
        <w:t xml:space="preserve">.  </w:t>
      </w:r>
      <w:r w:rsidR="007F615E" w:rsidRPr="004D01FD">
        <w:rPr>
          <w:rFonts w:cs="Arial"/>
        </w:rPr>
        <w:t>Además, la Organización recauda los honorarios que han de abonarse directamente a mediadores, árbitros o expertos en los asuntos de los que conoce el Ce</w:t>
      </w:r>
      <w:r w:rsidRPr="004D01FD">
        <w:rPr>
          <w:rFonts w:cs="Arial"/>
        </w:rPr>
        <w:t>ntro de Arbitraje y Mediación</w:t>
      </w:r>
      <w:r w:rsidR="009C15EC" w:rsidRPr="004D01FD">
        <w:rPr>
          <w:rFonts w:cs="Arial"/>
        </w:rPr>
        <w:t xml:space="preserve">.  </w:t>
      </w:r>
      <w:r w:rsidR="007F615E" w:rsidRPr="004D01FD">
        <w:rPr>
          <w:rFonts w:cs="Arial"/>
        </w:rPr>
        <w:t>La Organización mantiene esos fondos de manera temporal hasta que se transfieren a los beneficiarios finales de conformidad con los distintos tratados y arreglos administrados por</w:t>
      </w:r>
      <w:r w:rsidRPr="004D01FD">
        <w:rPr>
          <w:rFonts w:cs="Arial"/>
        </w:rPr>
        <w:t xml:space="preserve"> la Organización</w:t>
      </w:r>
      <w:r w:rsidR="009C15EC" w:rsidRPr="004D01FD">
        <w:rPr>
          <w:rFonts w:cs="Arial"/>
        </w:rPr>
        <w:t xml:space="preserve">.  </w:t>
      </w:r>
    </w:p>
    <w:p w:rsidR="00ED7198" w:rsidRPr="004D01FD" w:rsidRDefault="007F615E" w:rsidP="005929BE">
      <w:pPr>
        <w:pStyle w:val="Style3"/>
        <w:numPr>
          <w:ilvl w:val="0"/>
          <w:numId w:val="26"/>
        </w:numPr>
        <w:spacing w:before="240" w:after="0"/>
        <w:rPr>
          <w:rFonts w:cs="Arial"/>
        </w:rPr>
      </w:pPr>
      <w:r w:rsidRPr="004D01FD">
        <w:rPr>
          <w:rFonts w:cs="Arial"/>
          <w:i/>
        </w:rPr>
        <w:t>Complementos de tasa</w:t>
      </w:r>
      <w:r w:rsidR="00F4206B" w:rsidRPr="004D01FD">
        <w:rPr>
          <w:rFonts w:cs="Arial"/>
          <w:i/>
        </w:rPr>
        <w:t>s</w:t>
      </w:r>
      <w:r w:rsidRPr="004D01FD">
        <w:rPr>
          <w:rFonts w:cs="Arial"/>
          <w:i/>
        </w:rPr>
        <w:t xml:space="preserve"> y tasas suplementarias de la Unión de Madrid</w:t>
      </w:r>
      <w:r w:rsidR="009C15EC" w:rsidRPr="004D01FD">
        <w:rPr>
          <w:rFonts w:cs="Arial"/>
          <w:i/>
        </w:rPr>
        <w:t xml:space="preserve">:  </w:t>
      </w:r>
      <w:r w:rsidRPr="004D01FD">
        <w:rPr>
          <w:rFonts w:cs="Arial"/>
        </w:rPr>
        <w:t xml:space="preserve">De conformidad con el Arreglo de Madrid </w:t>
      </w:r>
      <w:r w:rsidR="00043F1C" w:rsidRPr="004D01FD">
        <w:rPr>
          <w:rFonts w:cs="Arial"/>
        </w:rPr>
        <w:t>(artículo 8.2) b) y c))</w:t>
      </w:r>
      <w:r w:rsidRPr="004D01FD">
        <w:rPr>
          <w:rFonts w:cs="Arial"/>
        </w:rPr>
        <w:t xml:space="preserve"> y el Protocolo concerniente a</w:t>
      </w:r>
      <w:r w:rsidR="00043F1C" w:rsidRPr="004D01FD">
        <w:rPr>
          <w:rFonts w:cs="Arial"/>
        </w:rPr>
        <w:t>l Arreglo de Madrid (artículo 8.</w:t>
      </w:r>
      <w:r w:rsidRPr="004D01FD">
        <w:rPr>
          <w:rFonts w:cs="Arial"/>
        </w:rPr>
        <w:t>2)</w:t>
      </w:r>
      <w:r w:rsidR="00043F1C" w:rsidRPr="004D01FD">
        <w:rPr>
          <w:rFonts w:cs="Arial"/>
        </w:rPr>
        <w:t xml:space="preserve"> ii) y iii))</w:t>
      </w:r>
      <w:r w:rsidRPr="004D01FD">
        <w:rPr>
          <w:rFonts w:cs="Arial"/>
        </w:rPr>
        <w:t xml:space="preserve">, la Organización recauda complementos de tasas y tasas suplementarias por un importe de 100 francos suizos por solicitud o renovación en nombre de las partes </w:t>
      </w:r>
      <w:r w:rsidR="00043F1C" w:rsidRPr="004D01FD">
        <w:rPr>
          <w:rFonts w:cs="Arial"/>
        </w:rPr>
        <w:t>contratantes</w:t>
      </w:r>
      <w:r w:rsidR="009C15EC" w:rsidRPr="004D01FD">
        <w:rPr>
          <w:rFonts w:cs="Arial"/>
        </w:rPr>
        <w:t xml:space="preserve">.  </w:t>
      </w:r>
      <w:r w:rsidRPr="004D01FD">
        <w:rPr>
          <w:rFonts w:cs="Arial"/>
        </w:rPr>
        <w:t>El importe adeudado a cada parte contratante varía en función de los servicios prestados por la parte (e</w:t>
      </w:r>
      <w:r w:rsidR="00043F1C" w:rsidRPr="004D01FD">
        <w:rPr>
          <w:rFonts w:cs="Arial"/>
        </w:rPr>
        <w:t>l examen que se lleve a cabo)</w:t>
      </w:r>
      <w:r w:rsidR="009C15EC" w:rsidRPr="004D01FD">
        <w:rPr>
          <w:rFonts w:cs="Arial"/>
        </w:rPr>
        <w:t xml:space="preserve">.  </w:t>
      </w:r>
      <w:r w:rsidRPr="004D01FD">
        <w:rPr>
          <w:rFonts w:cs="Arial"/>
        </w:rPr>
        <w:t>Los fondos se transfieren anualmente durante el primer semestre del año siguiente a la fecha de cierre de los estados financieros.</w:t>
      </w:r>
    </w:p>
    <w:p w:rsidR="00ED7198" w:rsidRPr="004D01FD" w:rsidRDefault="007F615E" w:rsidP="00043F1C">
      <w:pPr>
        <w:pStyle w:val="Style3"/>
        <w:numPr>
          <w:ilvl w:val="0"/>
          <w:numId w:val="26"/>
        </w:numPr>
        <w:spacing w:before="240" w:after="0"/>
        <w:rPr>
          <w:rFonts w:cs="Arial"/>
        </w:rPr>
      </w:pPr>
      <w:r w:rsidRPr="004D01FD">
        <w:rPr>
          <w:rFonts w:cs="Arial"/>
        </w:rPr>
        <w:t>Tasas individuales de la Unión de Madrid De conformidad con el artículo 8.7) del Protocolo concerniente al Arreglo de Madrid y la regla 38 del Reglamento Común, las partes contratantes pueden establecer tasas que son recaudadas por la Organización y pagaderas a las partes contratantes durante el mes siguiente al de la inscripción del registro o la designación de la renovación respecto de las cuales se haya abonado la tasa</w:t>
      </w:r>
      <w:r w:rsidR="009C15EC" w:rsidRPr="004D01FD">
        <w:rPr>
          <w:rFonts w:cs="Arial"/>
        </w:rPr>
        <w:t xml:space="preserve">.  </w:t>
      </w:r>
      <w:r w:rsidRPr="004D01FD">
        <w:rPr>
          <w:rFonts w:cs="Arial"/>
        </w:rPr>
        <w:t>Las partes contratantes que hayan optado por establecer tasas individuales no tienen derecho a recibir las tasas suplementarias y los complementos de tasa descritos anteriormente</w:t>
      </w:r>
      <w:r w:rsidR="009C15EC" w:rsidRPr="004D01FD">
        <w:rPr>
          <w:rFonts w:cs="Arial"/>
        </w:rPr>
        <w:t xml:space="preserve">.  </w:t>
      </w:r>
      <w:r w:rsidRPr="004D01FD">
        <w:rPr>
          <w:rFonts w:cs="Arial"/>
        </w:rPr>
        <w:t>El importe por pagar indicado anteriormente representa el importe de las tasas que han de transferirse al final del año sobre el que se informa.</w:t>
      </w:r>
    </w:p>
    <w:p w:rsidR="00ED7198" w:rsidRPr="004D01FD" w:rsidRDefault="007F615E" w:rsidP="005929BE">
      <w:pPr>
        <w:pStyle w:val="Style3"/>
        <w:numPr>
          <w:ilvl w:val="0"/>
          <w:numId w:val="26"/>
        </w:numPr>
        <w:spacing w:before="240" w:after="0"/>
        <w:rPr>
          <w:rFonts w:cs="Arial"/>
        </w:rPr>
      </w:pPr>
      <w:r w:rsidRPr="004D01FD">
        <w:rPr>
          <w:rFonts w:cs="Arial"/>
          <w:i/>
        </w:rPr>
        <w:t>Depósitos de la Unión de Madrid</w:t>
      </w:r>
      <w:r w:rsidR="009C15EC" w:rsidRPr="004D01FD">
        <w:rPr>
          <w:rFonts w:cs="Arial"/>
          <w:i/>
        </w:rPr>
        <w:t xml:space="preserve">:  </w:t>
      </w:r>
      <w:r w:rsidRPr="004D01FD">
        <w:rPr>
          <w:rFonts w:cs="Arial"/>
        </w:rPr>
        <w:t>La Organización recibe los pagos realizados por los solicitantes en el marco del Sistema de Madrid, a saber, depósitos respecto de procedimientos pendientes en relación con las marcas</w:t>
      </w:r>
      <w:r w:rsidR="009C15EC" w:rsidRPr="004D01FD">
        <w:rPr>
          <w:rFonts w:cs="Arial"/>
        </w:rPr>
        <w:t xml:space="preserve">.  </w:t>
      </w:r>
      <w:r w:rsidR="00F4206B" w:rsidRPr="004D01FD">
        <w:rPr>
          <w:rFonts w:cs="Arial"/>
        </w:rPr>
        <w:t xml:space="preserve">La parte de esos depósitos que se estima representa </w:t>
      </w:r>
      <w:r w:rsidRPr="004D01FD">
        <w:rPr>
          <w:rFonts w:cs="Arial"/>
        </w:rPr>
        <w:t>fondos recaudados por la OMPI en nombre de terceros, para ser transferidos posteriormente con arreglo al Tratado, se incluye en las transferencias por pagar en los estados financieros</w:t>
      </w:r>
      <w:r w:rsidR="009C15EC" w:rsidRPr="004D01FD">
        <w:rPr>
          <w:rFonts w:cs="Arial"/>
        </w:rPr>
        <w:t xml:space="preserve">.  </w:t>
      </w:r>
      <w:r w:rsidR="00CC1634" w:rsidRPr="004D01FD">
        <w:rPr>
          <w:rFonts w:cs="Arial"/>
        </w:rPr>
        <w:t>La parte de esos depósitos que se estima</w:t>
      </w:r>
      <w:r w:rsidRPr="004D01FD">
        <w:rPr>
          <w:rFonts w:cs="Arial"/>
        </w:rPr>
        <w:t xml:space="preserve"> representa las tasas percibidas por anticipado por la Organización se incluye en los cobros anticipados en los estados financieros (véase la Nota 14).</w:t>
      </w:r>
    </w:p>
    <w:p w:rsidR="00ED7198" w:rsidRPr="004D01FD" w:rsidRDefault="007F615E" w:rsidP="005929BE">
      <w:pPr>
        <w:pStyle w:val="Style3"/>
        <w:numPr>
          <w:ilvl w:val="0"/>
          <w:numId w:val="26"/>
        </w:numPr>
        <w:spacing w:before="240" w:after="0"/>
        <w:rPr>
          <w:rFonts w:cs="Arial"/>
          <w:u w:val="single"/>
        </w:rPr>
      </w:pPr>
      <w:r w:rsidRPr="004D01FD">
        <w:rPr>
          <w:rFonts w:cs="Arial"/>
          <w:i/>
        </w:rPr>
        <w:lastRenderedPageBreak/>
        <w:t>Distribución de las tasas de la Unión de La Haya</w:t>
      </w:r>
      <w:r w:rsidR="009C15EC" w:rsidRPr="004D01FD">
        <w:rPr>
          <w:rFonts w:cs="Arial"/>
          <w:i/>
        </w:rPr>
        <w:t xml:space="preserve">:  </w:t>
      </w:r>
      <w:r w:rsidRPr="004D01FD">
        <w:rPr>
          <w:rFonts w:cs="Arial"/>
        </w:rPr>
        <w:t>De conformidad con las reglas 13.2.a)iii), 13.2.e) y 24.2 del Reglamento Común del Arreglo de La Haya, la Organización recauda tasas estatales ordinarias, tasas estatales de renovación y tasas de examen de la novedad en nombre de las partes contratantes por los registros internacionales o sus renovaciones</w:t>
      </w:r>
      <w:r w:rsidR="009C15EC" w:rsidRPr="004D01FD">
        <w:rPr>
          <w:rFonts w:cs="Arial"/>
        </w:rPr>
        <w:t xml:space="preserve">.  </w:t>
      </w:r>
      <w:r w:rsidRPr="004D01FD">
        <w:rPr>
          <w:rFonts w:cs="Arial"/>
        </w:rPr>
        <w:t>Esos fondos se han de abonar mensualmente a las Partes Contratantes</w:t>
      </w:r>
      <w:r w:rsidR="009C15EC" w:rsidRPr="004D01FD">
        <w:rPr>
          <w:rFonts w:cs="Arial"/>
        </w:rPr>
        <w:t xml:space="preserve">.  </w:t>
      </w:r>
      <w:r w:rsidRPr="004D01FD">
        <w:rPr>
          <w:rFonts w:cs="Arial"/>
        </w:rPr>
        <w:t>El importe por pagar indicado anteriormente representa el importe que ha de transferirse al final del período de cierre de los estados financieros</w:t>
      </w:r>
      <w:r w:rsidR="009C15EC" w:rsidRPr="004D01FD">
        <w:rPr>
          <w:rFonts w:cs="Arial"/>
        </w:rPr>
        <w:t xml:space="preserve">.  </w:t>
      </w:r>
    </w:p>
    <w:p w:rsidR="00ED7198" w:rsidRPr="004D01FD" w:rsidRDefault="007F615E" w:rsidP="005929BE">
      <w:pPr>
        <w:pStyle w:val="Style3"/>
        <w:numPr>
          <w:ilvl w:val="0"/>
          <w:numId w:val="26"/>
        </w:numPr>
        <w:spacing w:before="240" w:after="0"/>
        <w:rPr>
          <w:rFonts w:cs="Arial"/>
        </w:rPr>
      </w:pPr>
      <w:r w:rsidRPr="004D01FD">
        <w:rPr>
          <w:rFonts w:cs="Arial"/>
          <w:i/>
        </w:rPr>
        <w:t>Distribución de tasas de la Unión de Madrid y de La Haya</w:t>
      </w:r>
      <w:r w:rsidR="009C15EC" w:rsidRPr="004D01FD">
        <w:rPr>
          <w:rFonts w:cs="Arial"/>
          <w:i/>
        </w:rPr>
        <w:t xml:space="preserve">:  </w:t>
      </w:r>
      <w:r w:rsidRPr="004D01FD">
        <w:rPr>
          <w:rFonts w:cs="Arial"/>
        </w:rPr>
        <w:t>La Organización conserva los fondos pagaderos a las part</w:t>
      </w:r>
      <w:r w:rsidR="00CC1634" w:rsidRPr="004D01FD">
        <w:rPr>
          <w:rFonts w:cs="Arial"/>
        </w:rPr>
        <w:t>es contratantes cuando no se hayan</w:t>
      </w:r>
      <w:r w:rsidRPr="004D01FD">
        <w:rPr>
          <w:rFonts w:cs="Arial"/>
        </w:rPr>
        <w:t xml:space="preserve"> recibido instrucciones claras de pago o cuando la parte contratante solicita el aplazamiento del pago pendiente de confirmación</w:t>
      </w:r>
      <w:r w:rsidR="009C15EC" w:rsidRPr="004D01FD">
        <w:rPr>
          <w:rFonts w:cs="Arial"/>
        </w:rPr>
        <w:t xml:space="preserve">.  </w:t>
      </w:r>
      <w:r w:rsidRPr="004D01FD">
        <w:rPr>
          <w:rFonts w:cs="Arial"/>
        </w:rPr>
        <w:t>En el importe i</w:t>
      </w:r>
      <w:r w:rsidR="005C7883" w:rsidRPr="004D01FD">
        <w:rPr>
          <w:rFonts w:cs="Arial"/>
        </w:rPr>
        <w:t>ndicado se incluye la suma de 1.</w:t>
      </w:r>
      <w:r w:rsidRPr="004D01FD">
        <w:rPr>
          <w:rFonts w:cs="Arial"/>
        </w:rPr>
        <w:t>8</w:t>
      </w:r>
      <w:r w:rsidR="005C7883" w:rsidRPr="004D01FD">
        <w:rPr>
          <w:rFonts w:cs="Arial"/>
        </w:rPr>
        <w:t>00.000</w:t>
      </w:r>
      <w:r w:rsidRPr="004D01FD">
        <w:rPr>
          <w:rFonts w:cs="Arial"/>
        </w:rPr>
        <w:t xml:space="preserve"> francos suizos adeudados a todos los países que conforman la ex República Federativa de Yugoslavia, a saber, Bosnia y Herzegovina, Croacia, la ex República Yugoslava de Macedonia, Eslovenia, Montenegro y Serbia</w:t>
      </w:r>
      <w:r w:rsidR="009C15EC" w:rsidRPr="004D01FD">
        <w:rPr>
          <w:rFonts w:cs="Arial"/>
        </w:rPr>
        <w:t xml:space="preserve">.  </w:t>
      </w:r>
      <w:r w:rsidRPr="004D01FD">
        <w:rPr>
          <w:rFonts w:cs="Arial"/>
        </w:rPr>
        <w:t>El pago se efectuará tan pronto como la Oficina Internacional reciba un acuerdo mutuo entre los Estados miembros interesados en cuanto a las cantidades adeudadas a cada país</w:t>
      </w:r>
      <w:r w:rsidR="009C15EC" w:rsidRPr="004D01FD">
        <w:rPr>
          <w:rFonts w:cs="Arial"/>
        </w:rPr>
        <w:t xml:space="preserve">.  </w:t>
      </w:r>
    </w:p>
    <w:p w:rsidR="00ED7198" w:rsidRPr="004D01FD" w:rsidRDefault="007F615E" w:rsidP="005929BE">
      <w:pPr>
        <w:pStyle w:val="Style3"/>
        <w:numPr>
          <w:ilvl w:val="0"/>
          <w:numId w:val="26"/>
        </w:numPr>
        <w:spacing w:before="240" w:after="0"/>
        <w:rPr>
          <w:rFonts w:cs="Arial"/>
        </w:rPr>
      </w:pPr>
      <w:r w:rsidRPr="004D01FD">
        <w:rPr>
          <w:rFonts w:cs="Arial"/>
          <w:i/>
        </w:rPr>
        <w:t>Depósitos del Centro de Arbitraje y Mediación</w:t>
      </w:r>
      <w:r w:rsidR="009C15EC" w:rsidRPr="004D01FD">
        <w:rPr>
          <w:rFonts w:cs="Arial"/>
          <w:i/>
        </w:rPr>
        <w:t xml:space="preserve">:  </w:t>
      </w:r>
      <w:r w:rsidRPr="004D01FD">
        <w:rPr>
          <w:rFonts w:cs="Arial"/>
        </w:rPr>
        <w:t>La Organización recauda tasas por los procedimientos de arbitraje sustanciados por medio de su Centro de Arbitraje y Mediación que guardan relación con nombres de dominio y otras cuestiones relacionadas con la propiedad intelectual</w:t>
      </w:r>
      <w:r w:rsidR="009C15EC" w:rsidRPr="004D01FD">
        <w:rPr>
          <w:rFonts w:cs="Arial"/>
        </w:rPr>
        <w:t xml:space="preserve">.  </w:t>
      </w:r>
      <w:r w:rsidRPr="004D01FD">
        <w:rPr>
          <w:rFonts w:cs="Arial"/>
        </w:rPr>
        <w:t>Además de la tasa abonada a la Organización, los usuarios depositan un importe equivalente a los honorarios estimados del árbitro</w:t>
      </w:r>
      <w:r w:rsidR="009C15EC" w:rsidRPr="004D01FD">
        <w:rPr>
          <w:rFonts w:cs="Arial"/>
        </w:rPr>
        <w:t xml:space="preserve">.  </w:t>
      </w:r>
      <w:r w:rsidRPr="004D01FD">
        <w:rPr>
          <w:rFonts w:cs="Arial"/>
        </w:rPr>
        <w:t>Si los honorarios del árbitro son más elevados de lo previsto, la Organización exige a los usuarios que proporcionen los fondos adicionales necesarios</w:t>
      </w:r>
      <w:r w:rsidR="009C15EC" w:rsidRPr="004D01FD">
        <w:rPr>
          <w:rFonts w:cs="Arial"/>
        </w:rPr>
        <w:t xml:space="preserve">.  </w:t>
      </w:r>
      <w:r w:rsidRPr="004D01FD">
        <w:rPr>
          <w:rFonts w:cs="Arial"/>
        </w:rPr>
        <w:t>El importe recaudado se abona directamente al árbitro y no se reconoce como ingresos de la Organización</w:t>
      </w:r>
      <w:r w:rsidR="009C15EC" w:rsidRPr="004D01FD">
        <w:rPr>
          <w:rFonts w:cs="Arial"/>
        </w:rPr>
        <w:t xml:space="preserve">.  </w:t>
      </w:r>
      <w:r w:rsidRPr="004D01FD">
        <w:rPr>
          <w:rFonts w:cs="Arial"/>
        </w:rPr>
        <w:t>El importe indicado en el cuadro anterior representa el importe neto a</w:t>
      </w:r>
      <w:r w:rsidR="00CC1634" w:rsidRPr="004D01FD">
        <w:rPr>
          <w:rFonts w:cs="Arial"/>
        </w:rPr>
        <w:t>bonado por los usuarios pero aún no pagado a los árbitros a</w:t>
      </w:r>
      <w:r w:rsidRPr="004D01FD">
        <w:rPr>
          <w:rFonts w:cs="Arial"/>
        </w:rPr>
        <w:t xml:space="preserve"> la fecha de cierre de los estados financieros.</w:t>
      </w:r>
    </w:p>
    <w:p w:rsidR="00ED7198" w:rsidRPr="004D01FD" w:rsidRDefault="007F615E" w:rsidP="005929BE">
      <w:pPr>
        <w:pStyle w:val="Style3"/>
        <w:numPr>
          <w:ilvl w:val="0"/>
          <w:numId w:val="26"/>
        </w:numPr>
        <w:spacing w:before="240" w:after="0"/>
        <w:rPr>
          <w:rFonts w:cs="Arial"/>
        </w:rPr>
      </w:pPr>
      <w:r w:rsidRPr="004D01FD">
        <w:rPr>
          <w:rFonts w:cs="Arial"/>
          <w:i/>
        </w:rPr>
        <w:t>Administraciones encargadas de la búsqueda internacional del PCT</w:t>
      </w:r>
      <w:r w:rsidR="009C15EC" w:rsidRPr="004D01FD">
        <w:rPr>
          <w:rFonts w:cs="Arial"/>
          <w:i/>
        </w:rPr>
        <w:t xml:space="preserve">:  </w:t>
      </w:r>
      <w:r w:rsidRPr="004D01FD">
        <w:rPr>
          <w:rFonts w:cs="Arial"/>
        </w:rPr>
        <w:t>La Oficina Internacional recauda tasas de los solicitantes que presentan solicitudes internacionales de patente ante la Oficina Internacional para cubrir los costos de las búsquedas internacionales realizadas por las Administraciones encargadas de la búsqueda internacional designadas por la Organización de conformidad con el PCT</w:t>
      </w:r>
      <w:r w:rsidR="009C15EC" w:rsidRPr="004D01FD">
        <w:rPr>
          <w:rFonts w:cs="Arial"/>
        </w:rPr>
        <w:t xml:space="preserve">.  </w:t>
      </w:r>
      <w:r w:rsidRPr="004D01FD">
        <w:rPr>
          <w:rFonts w:cs="Arial"/>
        </w:rPr>
        <w:t>El importe indicado en el cuadro anterior representa la cantidad que ha de transferirse a las Administraciones encargadas</w:t>
      </w:r>
      <w:r w:rsidR="00CC1634" w:rsidRPr="004D01FD">
        <w:rPr>
          <w:rFonts w:cs="Arial"/>
        </w:rPr>
        <w:t xml:space="preserve"> de la búsqueda internacional a</w:t>
      </w:r>
      <w:r w:rsidRPr="004D01FD">
        <w:rPr>
          <w:rFonts w:cs="Arial"/>
        </w:rPr>
        <w:t xml:space="preserve"> la fecha de cierre de los estados financieros.</w:t>
      </w:r>
    </w:p>
    <w:p w:rsidR="00ED7198" w:rsidRPr="004D01FD" w:rsidRDefault="007F615E" w:rsidP="00043F1C">
      <w:pPr>
        <w:pStyle w:val="Style3"/>
        <w:numPr>
          <w:ilvl w:val="0"/>
          <w:numId w:val="26"/>
        </w:numPr>
        <w:spacing w:before="240" w:after="0"/>
        <w:rPr>
          <w:rFonts w:cs="Arial"/>
        </w:rPr>
      </w:pPr>
      <w:r w:rsidRPr="004D01FD">
        <w:rPr>
          <w:rFonts w:cs="Arial"/>
          <w:i/>
        </w:rPr>
        <w:t>Tasas de búsqueda de la Oficina de Patentes y Marcas de los Estados Unidos de América adeudadas a la Oficina Europea de Patentes</w:t>
      </w:r>
      <w:r w:rsidR="009C15EC" w:rsidRPr="004D01FD">
        <w:rPr>
          <w:rFonts w:cs="Arial"/>
        </w:rPr>
        <w:t xml:space="preserve">:  </w:t>
      </w:r>
      <w:r w:rsidRPr="004D01FD">
        <w:rPr>
          <w:rFonts w:cs="Arial"/>
        </w:rPr>
        <w:t>conforme a un memorando de entendimiento celebrado entre la Oficina Europea de Patentes, la Oficina de Patentes y Marcas de los Estados Unidos de América y la OMPI, las tasas de búsqueda del PCT que deban ser transferidas por la Oficina de Patentes y Marcas de los Estados Unidos de América (como oficina receptora del PCT) a la Oficina Europea de Patentes (como Administración encargada de la búsqueda internacional) serán remitidas por la Oficina de Patentes y Marcas de los Estados Unidos de América a la OMPI y</w:t>
      </w:r>
      <w:r w:rsidR="00CC1634" w:rsidRPr="004D01FD">
        <w:rPr>
          <w:rFonts w:cs="Arial"/>
        </w:rPr>
        <w:t xml:space="preserve"> transferidas acto seguido por e</w:t>
      </w:r>
      <w:r w:rsidRPr="004D01FD">
        <w:rPr>
          <w:rFonts w:cs="Arial"/>
        </w:rPr>
        <w:t>sta a la Oficina Europea de Patentes</w:t>
      </w:r>
      <w:r w:rsidR="009C15EC" w:rsidRPr="004D01FD">
        <w:rPr>
          <w:rFonts w:cs="Arial"/>
        </w:rPr>
        <w:t xml:space="preserve">.  </w:t>
      </w:r>
      <w:r w:rsidRPr="004D01FD">
        <w:rPr>
          <w:rFonts w:cs="Arial"/>
        </w:rPr>
        <w:t>Dicho memorando de entendimiento persigue mejorar la gestión de las transferencias de las tasas de búsqueda y reducir las pérdidas que soporta la Oficina Internacional conforme a la Regla 16.1.e) del PCT como consecuencia de las fluctuaciones de los tipos de cambio</w:t>
      </w:r>
      <w:r w:rsidR="009C15EC" w:rsidRPr="004D01FD">
        <w:rPr>
          <w:rFonts w:cs="Arial"/>
        </w:rPr>
        <w:t xml:space="preserve">.  </w:t>
      </w:r>
      <w:r w:rsidRPr="004D01FD">
        <w:rPr>
          <w:rFonts w:cs="Arial"/>
        </w:rPr>
        <w:t>El importe consignado en el cuadro anterior representa el saldo de las transferencia</w:t>
      </w:r>
      <w:r w:rsidR="00CC1634" w:rsidRPr="004D01FD">
        <w:rPr>
          <w:rFonts w:cs="Arial"/>
        </w:rPr>
        <w:t>s recibidas por la OMPI aún no se remitidas</w:t>
      </w:r>
      <w:r w:rsidRPr="004D01FD">
        <w:rPr>
          <w:rFonts w:cs="Arial"/>
        </w:rPr>
        <w:t xml:space="preserve"> a l</w:t>
      </w:r>
      <w:r w:rsidR="00CC1634" w:rsidRPr="004D01FD">
        <w:rPr>
          <w:rFonts w:cs="Arial"/>
        </w:rPr>
        <w:t>a Oficina Europea de Patentes a</w:t>
      </w:r>
      <w:r w:rsidRPr="004D01FD">
        <w:rPr>
          <w:rFonts w:cs="Arial"/>
        </w:rPr>
        <w:t xml:space="preserve"> la fecha de cierre de los estados financieros.</w:t>
      </w:r>
    </w:p>
    <w:p w:rsidR="00ED7198" w:rsidRPr="004D01FD" w:rsidRDefault="00ED7198">
      <w:pPr>
        <w:pStyle w:val="ListParagraph"/>
        <w:rPr>
          <w:rFonts w:ascii="Arial" w:hAnsi="Arial" w:cs="Arial"/>
        </w:rPr>
      </w:pPr>
    </w:p>
    <w:p w:rsidR="00ED7198" w:rsidRPr="004D01FD" w:rsidRDefault="007F615E">
      <w:pPr>
        <w:pStyle w:val="StyleHeading211ptNotBoldNotItalicAllcaps"/>
        <w:spacing w:before="0" w:after="0"/>
        <w:rPr>
          <w:szCs w:val="22"/>
        </w:rPr>
      </w:pPr>
      <w:r w:rsidRPr="004D01FD">
        <w:lastRenderedPageBreak/>
        <w:t>Nota 14:</w:t>
      </w:r>
      <w:r w:rsidRPr="004D01FD">
        <w:tab/>
        <w:t>Cobros anticipados</w:t>
      </w:r>
    </w:p>
    <w:p w:rsidR="00ED7198" w:rsidRPr="004D01FD" w:rsidRDefault="00ED7198">
      <w:pPr>
        <w:jc w:val="both"/>
        <w:rPr>
          <w:szCs w:val="22"/>
        </w:rPr>
      </w:pPr>
    </w:p>
    <w:p w:rsidR="00ED7198" w:rsidRPr="004D01FD" w:rsidRDefault="000B05C4">
      <w:pPr>
        <w:jc w:val="both"/>
        <w:rPr>
          <w:szCs w:val="22"/>
        </w:rPr>
      </w:pPr>
      <w:r w:rsidRPr="004D01FD">
        <w:rPr>
          <w:noProof/>
          <w:lang w:val="en-US" w:eastAsia="en-US"/>
        </w:rPr>
        <w:drawing>
          <wp:inline distT="0" distB="0" distL="0" distR="0" wp14:anchorId="5532DE94" wp14:editId="1B91C270">
            <wp:extent cx="5976620" cy="3095123"/>
            <wp:effectExtent l="0" t="0" r="5080" b="0"/>
            <wp:docPr id="216" name="Imagen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976620" cy="3095123"/>
                    </a:xfrm>
                    <a:prstGeom prst="rect">
                      <a:avLst/>
                    </a:prstGeom>
                    <a:noFill/>
                    <a:ln>
                      <a:noFill/>
                    </a:ln>
                  </pic:spPr>
                </pic:pic>
              </a:graphicData>
            </a:graphic>
          </wp:inline>
        </w:drawing>
      </w:r>
    </w:p>
    <w:p w:rsidR="00ED7198" w:rsidRPr="004D01FD" w:rsidRDefault="00ED7198">
      <w:bookmarkStart w:id="16" w:name="RANGE!C4:F16"/>
      <w:bookmarkEnd w:id="16"/>
    </w:p>
    <w:p w:rsidR="00ED7198" w:rsidRPr="004D01FD" w:rsidRDefault="00652DCF" w:rsidP="00652DCF">
      <w:pPr>
        <w:pStyle w:val="Style3"/>
        <w:tabs>
          <w:tab w:val="left" w:pos="709"/>
        </w:tabs>
        <w:spacing w:before="240" w:after="0"/>
        <w:rPr>
          <w:rFonts w:cs="Arial"/>
          <w:szCs w:val="22"/>
        </w:rPr>
      </w:pPr>
      <w:r w:rsidRPr="004D01FD">
        <w:rPr>
          <w:rFonts w:cs="Arial"/>
        </w:rPr>
        <w:t>14.1.</w:t>
      </w:r>
      <w:r w:rsidRPr="004D01FD">
        <w:rPr>
          <w:rFonts w:cs="Arial"/>
        </w:rPr>
        <w:tab/>
      </w:r>
      <w:r w:rsidR="007F615E" w:rsidRPr="004D01FD">
        <w:rPr>
          <w:rFonts w:cs="Arial"/>
        </w:rPr>
        <w:t>En muchos casos, la Organización recauda tasas y car</w:t>
      </w:r>
      <w:r w:rsidR="00866BFA" w:rsidRPr="004D01FD">
        <w:rPr>
          <w:rFonts w:cs="Arial"/>
        </w:rPr>
        <w:t>gos por servicios antes de que e</w:t>
      </w:r>
      <w:r w:rsidR="007F615E" w:rsidRPr="004D01FD">
        <w:rPr>
          <w:rFonts w:cs="Arial"/>
        </w:rPr>
        <w:t>stos sean prestados por completo, o antes de que la tasa se devengue de conformidad con los tratados, acuerdos, protocolos y reglamentos admi</w:t>
      </w:r>
      <w:r w:rsidR="000B05C4" w:rsidRPr="004D01FD">
        <w:rPr>
          <w:rFonts w:cs="Arial"/>
        </w:rPr>
        <w:t>nistrados por la Organización</w:t>
      </w:r>
      <w:r w:rsidR="009C15EC" w:rsidRPr="004D01FD">
        <w:rPr>
          <w:rFonts w:cs="Arial"/>
        </w:rPr>
        <w:t xml:space="preserve">.  </w:t>
      </w:r>
      <w:r w:rsidR="007F615E" w:rsidRPr="004D01FD">
        <w:rPr>
          <w:rFonts w:cs="Arial"/>
        </w:rPr>
        <w:t>Los ingresos procedentes de las tasas relativas a la tramitación de solicitudes internacionales</w:t>
      </w:r>
      <w:r w:rsidR="000B05C4" w:rsidRPr="004D01FD">
        <w:rPr>
          <w:rFonts w:cs="Arial"/>
        </w:rPr>
        <w:t xml:space="preserve"> bajo los sistemas del PCT, Madrid y La Haya</w:t>
      </w:r>
      <w:r w:rsidR="007F615E" w:rsidRPr="004D01FD">
        <w:rPr>
          <w:rFonts w:cs="Arial"/>
        </w:rPr>
        <w:t xml:space="preserve"> se reconocen cuando se</w:t>
      </w:r>
      <w:r w:rsidR="00866BFA" w:rsidRPr="004D01FD">
        <w:rPr>
          <w:rFonts w:cs="Arial"/>
        </w:rPr>
        <w:t xml:space="preserve"> publica</w:t>
      </w:r>
      <w:r w:rsidR="000B05C4" w:rsidRPr="004D01FD">
        <w:rPr>
          <w:rFonts w:cs="Arial"/>
        </w:rPr>
        <w:t xml:space="preserve"> la solicitud</w:t>
      </w:r>
      <w:r w:rsidR="009C15EC" w:rsidRPr="004D01FD">
        <w:rPr>
          <w:rFonts w:cs="Arial"/>
        </w:rPr>
        <w:t xml:space="preserve">.  </w:t>
      </w:r>
      <w:r w:rsidR="007F615E" w:rsidRPr="004D01FD">
        <w:rPr>
          <w:rFonts w:cs="Arial"/>
        </w:rPr>
        <w:t>Los ingresos derivados de las tasas que se cobran por cada página adicional en relación con solicitudes internacionales de patente son diferidos hasta que se publica la solicitud correspondiente</w:t>
      </w:r>
      <w:r w:rsidR="009C15EC" w:rsidRPr="004D01FD">
        <w:rPr>
          <w:rFonts w:cs="Arial"/>
        </w:rPr>
        <w:t xml:space="preserve">.  </w:t>
      </w:r>
      <w:r w:rsidR="00866BFA" w:rsidRPr="004D01FD">
        <w:rPr>
          <w:rFonts w:cs="Arial"/>
        </w:rPr>
        <w:t>Además, la p</w:t>
      </w:r>
      <w:r w:rsidR="007F615E" w:rsidRPr="004D01FD">
        <w:rPr>
          <w:rFonts w:cs="Arial"/>
        </w:rPr>
        <w:t xml:space="preserve">arte </w:t>
      </w:r>
      <w:r w:rsidR="00CB7F33" w:rsidRPr="004D01FD">
        <w:rPr>
          <w:rFonts w:cs="Arial"/>
        </w:rPr>
        <w:t>de las tasas de las solicitudes</w:t>
      </w:r>
      <w:r w:rsidR="000B05C4" w:rsidRPr="004D01FD">
        <w:rPr>
          <w:rFonts w:cs="Arial"/>
        </w:rPr>
        <w:t xml:space="preserve"> PCT </w:t>
      </w:r>
      <w:r w:rsidR="007F615E" w:rsidRPr="004D01FD">
        <w:rPr>
          <w:rFonts w:cs="Arial"/>
        </w:rPr>
        <w:t>que cubre los costos de traducción de los informes sobre la patentabilidad no presentados en idioma inglés es diferida hasta que se ha realizado la traducción</w:t>
      </w:r>
      <w:r w:rsidR="009C15EC" w:rsidRPr="004D01FD">
        <w:rPr>
          <w:rFonts w:cs="Arial"/>
        </w:rPr>
        <w:t xml:space="preserve">.  </w:t>
      </w:r>
      <w:r w:rsidR="007F615E" w:rsidRPr="004D01FD">
        <w:rPr>
          <w:rFonts w:cs="Arial"/>
        </w:rPr>
        <w:t>Todos los ingresos procedentes de tasas como las renovaciones, extractos, modificaciones, abandono, transferencias, confirmaciones y ajustes se reconocen cuanto se ha ejecutado el servicio.</w:t>
      </w:r>
    </w:p>
    <w:p w:rsidR="00ED7198" w:rsidRPr="004D01FD" w:rsidRDefault="00652DCF" w:rsidP="00652DCF">
      <w:pPr>
        <w:pStyle w:val="Style3"/>
        <w:tabs>
          <w:tab w:val="left" w:pos="709"/>
        </w:tabs>
        <w:spacing w:before="240" w:after="0"/>
        <w:rPr>
          <w:rFonts w:cs="Arial"/>
        </w:rPr>
      </w:pPr>
      <w:r w:rsidRPr="004D01FD">
        <w:rPr>
          <w:rFonts w:cs="Arial"/>
        </w:rPr>
        <w:t>14.2.</w:t>
      </w:r>
      <w:r w:rsidRPr="004D01FD">
        <w:rPr>
          <w:rFonts w:cs="Arial"/>
        </w:rPr>
        <w:tab/>
      </w:r>
      <w:r w:rsidR="007F615E" w:rsidRPr="004D01FD">
        <w:rPr>
          <w:rFonts w:cs="Arial"/>
        </w:rPr>
        <w:t>Las contribuciones voluntarias de donantes depositadas en cuentas especiales sujetas a condiciones que prevén el suministro de productos o la prestación de servicios por parte de la Organización a los gobiernos destinatarios u otras partes interesadas, se procesan como ingresos diferidos y únicamente se procede al reconocimiento de tales ingresos tras la prestación efectiva de los servicios previstos en los acuerdos relativos a las contribuciones voluntarias.</w:t>
      </w:r>
    </w:p>
    <w:p w:rsidR="00ED7198" w:rsidRPr="004D01FD" w:rsidRDefault="000B05C4" w:rsidP="00652DCF">
      <w:pPr>
        <w:pStyle w:val="Style3"/>
        <w:tabs>
          <w:tab w:val="left" w:pos="709"/>
        </w:tabs>
        <w:spacing w:before="240" w:after="0"/>
        <w:rPr>
          <w:rFonts w:cs="Arial"/>
          <w:szCs w:val="22"/>
        </w:rPr>
      </w:pPr>
      <w:r w:rsidRPr="004D01FD">
        <w:rPr>
          <w:rFonts w:cs="Arial"/>
        </w:rPr>
        <w:t>14.3.</w:t>
      </w:r>
      <w:r w:rsidR="00652DCF" w:rsidRPr="004D01FD">
        <w:rPr>
          <w:rFonts w:cs="Arial"/>
        </w:rPr>
        <w:tab/>
      </w:r>
      <w:r w:rsidR="00866BFA" w:rsidRPr="004D01FD">
        <w:rPr>
          <w:rFonts w:cs="Arial"/>
        </w:rPr>
        <w:t xml:space="preserve">El proyecto de construcción destinado a reforzar las normas de seguridad y vigilancia </w:t>
      </w:r>
      <w:r w:rsidR="00EB53D0" w:rsidRPr="004D01FD">
        <w:rPr>
          <w:rFonts w:cs="Arial"/>
        </w:rPr>
        <w:t xml:space="preserve">de los edificios existentes de la OMPI </w:t>
      </w:r>
      <w:r w:rsidR="007F615E" w:rsidRPr="004D01FD">
        <w:rPr>
          <w:rFonts w:cs="Arial"/>
        </w:rPr>
        <w:t>ha sido financiado en parte por la FIPOI</w:t>
      </w:r>
      <w:r w:rsidR="009C15EC" w:rsidRPr="004D01FD">
        <w:rPr>
          <w:rFonts w:cs="Arial"/>
        </w:rPr>
        <w:t xml:space="preserve">.  </w:t>
      </w:r>
      <w:r w:rsidR="007F615E" w:rsidRPr="004D01FD">
        <w:rPr>
          <w:rFonts w:cs="Arial"/>
        </w:rPr>
        <w:t>Las obras de construcción financiadas por la FIPOI se</w:t>
      </w:r>
      <w:r w:rsidRPr="004D01FD">
        <w:rPr>
          <w:rFonts w:cs="Arial"/>
        </w:rPr>
        <w:t xml:space="preserve"> han capitalizado como parte de los costos del perímetro de seguridad</w:t>
      </w:r>
      <w:r w:rsidR="007F615E" w:rsidRPr="004D01FD">
        <w:rPr>
          <w:rFonts w:cs="Arial"/>
        </w:rPr>
        <w:t>, y se ha reconocido el importe correspondiente como ingresos diferidos</w:t>
      </w:r>
      <w:r w:rsidR="009C15EC" w:rsidRPr="004D01FD">
        <w:rPr>
          <w:rFonts w:cs="Arial"/>
        </w:rPr>
        <w:t xml:space="preserve">.  </w:t>
      </w:r>
      <w:r w:rsidR="007F615E" w:rsidRPr="004D01FD">
        <w:rPr>
          <w:rFonts w:cs="Arial"/>
        </w:rPr>
        <w:t>El saldo de los ingresos dife</w:t>
      </w:r>
      <w:r w:rsidRPr="004D01FD">
        <w:rPr>
          <w:rFonts w:cs="Arial"/>
        </w:rPr>
        <w:t xml:space="preserve">ridos </w:t>
      </w:r>
      <w:r w:rsidR="008036E2" w:rsidRPr="004D01FD">
        <w:rPr>
          <w:rFonts w:cs="Arial"/>
        </w:rPr>
        <w:t>al 31 de diciembre</w:t>
      </w:r>
      <w:r w:rsidRPr="004D01FD">
        <w:rPr>
          <w:rFonts w:cs="Arial"/>
        </w:rPr>
        <w:t xml:space="preserve"> de 2015 era de 4,3</w:t>
      </w:r>
      <w:r w:rsidR="007F615E" w:rsidRPr="004D01FD">
        <w:rPr>
          <w:rFonts w:cs="Arial"/>
        </w:rPr>
        <w:t xml:space="preserve"> millo</w:t>
      </w:r>
      <w:r w:rsidRPr="004D01FD">
        <w:rPr>
          <w:rFonts w:cs="Arial"/>
        </w:rPr>
        <w:t xml:space="preserve">nes de francos suizos (3,0 millones de francos suizos </w:t>
      </w:r>
      <w:r w:rsidR="008036E2" w:rsidRPr="004D01FD">
        <w:rPr>
          <w:rFonts w:cs="Arial"/>
        </w:rPr>
        <w:t>al 31 de diciembre</w:t>
      </w:r>
      <w:r w:rsidRPr="004D01FD">
        <w:rPr>
          <w:rFonts w:cs="Arial"/>
        </w:rPr>
        <w:t xml:space="preserve"> de 2014)</w:t>
      </w:r>
      <w:r w:rsidR="009C15EC" w:rsidRPr="004D01FD">
        <w:rPr>
          <w:rFonts w:cs="Arial"/>
        </w:rPr>
        <w:t xml:space="preserve">.  </w:t>
      </w:r>
      <w:r w:rsidR="007F615E" w:rsidRPr="004D01FD">
        <w:rPr>
          <w:rFonts w:cs="Arial"/>
        </w:rPr>
        <w:t xml:space="preserve">Dichos ingresos se reconocen gradualmente a medida que las obras de construcción para fomentar la seguridad </w:t>
      </w:r>
      <w:r w:rsidR="00EB53D0" w:rsidRPr="004D01FD">
        <w:rPr>
          <w:rFonts w:cs="Arial"/>
        </w:rPr>
        <w:t xml:space="preserve">se vayan </w:t>
      </w:r>
      <w:r w:rsidR="00813528" w:rsidRPr="004D01FD">
        <w:rPr>
          <w:rFonts w:cs="Arial"/>
        </w:rPr>
        <w:t>depreciando</w:t>
      </w:r>
      <w:r w:rsidR="007F615E" w:rsidRPr="004D01FD">
        <w:rPr>
          <w:rFonts w:cs="Arial"/>
        </w:rPr>
        <w:t xml:space="preserve"> a lo largo de su vida útil</w:t>
      </w:r>
      <w:r w:rsidR="009C15EC" w:rsidRPr="004D01FD">
        <w:rPr>
          <w:rFonts w:cs="Arial"/>
        </w:rPr>
        <w:t xml:space="preserve">.  </w:t>
      </w:r>
    </w:p>
    <w:p w:rsidR="00A87819" w:rsidRPr="004D01FD" w:rsidRDefault="00A87819" w:rsidP="00652DCF">
      <w:pPr>
        <w:pStyle w:val="Style3"/>
        <w:tabs>
          <w:tab w:val="left" w:pos="709"/>
        </w:tabs>
        <w:spacing w:before="240" w:after="0"/>
        <w:rPr>
          <w:rFonts w:cs="Arial"/>
          <w:szCs w:val="22"/>
        </w:rPr>
      </w:pPr>
    </w:p>
    <w:p w:rsidR="00ED7198" w:rsidRPr="004D01FD" w:rsidRDefault="00950D50">
      <w:pPr>
        <w:pStyle w:val="StyleHeading211ptNotBoldNotItalicAllcaps"/>
        <w:spacing w:before="0" w:after="0"/>
      </w:pPr>
      <w:r w:rsidRPr="004D01FD">
        <w:lastRenderedPageBreak/>
        <w:t>Nota 15</w:t>
      </w:r>
      <w:r w:rsidR="009C15EC" w:rsidRPr="004D01FD">
        <w:t xml:space="preserve">:  </w:t>
      </w:r>
      <w:r w:rsidRPr="004D01FD">
        <w:t>empréstitos</w:t>
      </w:r>
    </w:p>
    <w:p w:rsidR="00ED7198" w:rsidRPr="004D01FD" w:rsidRDefault="00ED7198">
      <w:pPr>
        <w:pStyle w:val="StyleHeading211ptNotBoldNotItalicAllcaps"/>
        <w:spacing w:before="0" w:after="0"/>
        <w:rPr>
          <w:b w:val="0"/>
        </w:rPr>
      </w:pPr>
    </w:p>
    <w:p w:rsidR="00ED7198" w:rsidRPr="004D01FD" w:rsidRDefault="00EB53D0">
      <w:pPr>
        <w:pStyle w:val="StyleHeading211ptNotBoldNotItalicAllcaps"/>
        <w:spacing w:before="0" w:after="0"/>
        <w:rPr>
          <w:b w:val="0"/>
        </w:rPr>
      </w:pPr>
      <w:r w:rsidRPr="004D01FD">
        <w:rPr>
          <w:noProof/>
          <w:lang w:val="en-US" w:eastAsia="en-US" w:bidi="ar-SA"/>
        </w:rPr>
        <w:drawing>
          <wp:inline distT="0" distB="0" distL="0" distR="0" wp14:anchorId="41DD0107" wp14:editId="567D482D">
            <wp:extent cx="5976620" cy="2070731"/>
            <wp:effectExtent l="0" t="0" r="5080" b="6350"/>
            <wp:docPr id="274" name="Imagen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976620" cy="2070731"/>
                    </a:xfrm>
                    <a:prstGeom prst="rect">
                      <a:avLst/>
                    </a:prstGeom>
                    <a:noFill/>
                    <a:ln>
                      <a:noFill/>
                    </a:ln>
                  </pic:spPr>
                </pic:pic>
              </a:graphicData>
            </a:graphic>
          </wp:inline>
        </w:drawing>
      </w:r>
    </w:p>
    <w:p w:rsidR="00ED7198" w:rsidRPr="004D01FD" w:rsidRDefault="000B05C4" w:rsidP="00652DCF">
      <w:pPr>
        <w:pStyle w:val="style30"/>
        <w:tabs>
          <w:tab w:val="left" w:pos="709"/>
        </w:tabs>
        <w:spacing w:before="240" w:after="0"/>
      </w:pPr>
      <w:bookmarkStart w:id="17" w:name="RANGE!B5:E17"/>
      <w:bookmarkEnd w:id="17"/>
      <w:r w:rsidRPr="004D01FD">
        <w:t>15.1.</w:t>
      </w:r>
      <w:r w:rsidR="00652DCF" w:rsidRPr="004D01FD">
        <w:tab/>
      </w:r>
      <w:r w:rsidR="007F615E" w:rsidRPr="004D01FD">
        <w:t>La Organización ha contraído préstamos (50,8 m</w:t>
      </w:r>
      <w:r w:rsidRPr="004D01FD">
        <w:t>illones de francos suizos y 8,4</w:t>
      </w:r>
      <w:r w:rsidR="007F615E" w:rsidRPr="004D01FD">
        <w:t xml:space="preserve"> millones de francos suizos aprobados en 1977 y 1987 respectivamente) con la FIPOI con el fin de</w:t>
      </w:r>
      <w:r w:rsidR="00EB53D0" w:rsidRPr="004D01FD">
        <w:t xml:space="preserve"> construir sus edificios de la s</w:t>
      </w:r>
      <w:r w:rsidR="007F615E" w:rsidRPr="004D01FD">
        <w:t>ede de Ginebra (Suiza)</w:t>
      </w:r>
      <w:r w:rsidR="009C15EC" w:rsidRPr="004D01FD">
        <w:t xml:space="preserve">.  </w:t>
      </w:r>
      <w:r w:rsidR="007F615E" w:rsidRPr="004D01FD">
        <w:t>Esos préstamos estaban sujetos originalmente al pago de intereses</w:t>
      </w:r>
      <w:r w:rsidR="009C15EC" w:rsidRPr="004D01FD">
        <w:t xml:space="preserve">.  </w:t>
      </w:r>
      <w:r w:rsidR="007F615E" w:rsidRPr="004D01FD">
        <w:t xml:space="preserve">Sin embargo, en 1996 el Departamento Federal Suizo de Relaciones Exteriores acordó exonerar a la Organización del pago de intereses y actualmente </w:t>
      </w:r>
      <w:r w:rsidR="00E66B80" w:rsidRPr="004D01FD">
        <w:t>solo</w:t>
      </w:r>
      <w:r w:rsidR="007F615E" w:rsidRPr="004D01FD">
        <w:t xml:space="preserve"> es necesario reembolsar el capital restante del préstamo</w:t>
      </w:r>
      <w:r w:rsidR="009C15EC" w:rsidRPr="004D01FD">
        <w:t xml:space="preserve">.  </w:t>
      </w:r>
    </w:p>
    <w:p w:rsidR="00ED7198" w:rsidRPr="004D01FD" w:rsidRDefault="00652DCF" w:rsidP="00652DCF">
      <w:pPr>
        <w:pStyle w:val="Style3"/>
        <w:tabs>
          <w:tab w:val="left" w:pos="709"/>
        </w:tabs>
        <w:spacing w:before="240" w:after="0"/>
        <w:rPr>
          <w:rFonts w:cs="Arial"/>
        </w:rPr>
      </w:pPr>
      <w:r w:rsidRPr="004D01FD">
        <w:rPr>
          <w:rFonts w:cs="Arial"/>
        </w:rPr>
        <w:t>15.2.</w:t>
      </w:r>
      <w:r w:rsidRPr="004D01FD">
        <w:rPr>
          <w:rFonts w:cs="Arial"/>
        </w:rPr>
        <w:tab/>
      </w:r>
      <w:r w:rsidR="007F615E" w:rsidRPr="004D01FD">
        <w:rPr>
          <w:rFonts w:cs="Arial"/>
        </w:rPr>
        <w:t>En febrero de 2008, la Org</w:t>
      </w:r>
      <w:r w:rsidR="00561C26" w:rsidRPr="004D01FD">
        <w:rPr>
          <w:rFonts w:cs="Arial"/>
        </w:rPr>
        <w:t xml:space="preserve">anización suscribió un contrato de préstamo </w:t>
      </w:r>
      <w:r w:rsidR="007F615E" w:rsidRPr="004D01FD">
        <w:rPr>
          <w:rFonts w:cs="Arial"/>
        </w:rPr>
        <w:t xml:space="preserve">con los bancos suizos </w:t>
      </w:r>
      <w:r w:rsidR="007F615E" w:rsidRPr="004D01FD">
        <w:rPr>
          <w:rFonts w:cs="Arial"/>
          <w:i/>
        </w:rPr>
        <w:t>Banque Cantonale de Genève</w:t>
      </w:r>
      <w:r w:rsidR="007F615E" w:rsidRPr="004D01FD">
        <w:rPr>
          <w:rFonts w:cs="Arial"/>
        </w:rPr>
        <w:t xml:space="preserve"> (BCG) y </w:t>
      </w:r>
      <w:r w:rsidR="007F615E" w:rsidRPr="004D01FD">
        <w:rPr>
          <w:rFonts w:cs="Arial"/>
          <w:i/>
        </w:rPr>
        <w:t>Banque Cantonale Vaudoise</w:t>
      </w:r>
      <w:r w:rsidR="007F615E" w:rsidRPr="004D01FD">
        <w:rPr>
          <w:rFonts w:cs="Arial"/>
        </w:rPr>
        <w:t xml:space="preserve"> (BCV) </w:t>
      </w:r>
      <w:r w:rsidR="00561C26" w:rsidRPr="004D01FD">
        <w:rPr>
          <w:rFonts w:cs="Arial"/>
        </w:rPr>
        <w:t>por 114 millones de francos suizos –</w:t>
      </w:r>
      <w:r w:rsidR="007F615E" w:rsidRPr="004D01FD">
        <w:rPr>
          <w:rFonts w:cs="Arial"/>
        </w:rPr>
        <w:t xml:space="preserve">además de un posible importe complementario de 16 millones </w:t>
      </w:r>
      <w:r w:rsidR="00EB53D0" w:rsidRPr="004D01FD">
        <w:rPr>
          <w:rFonts w:cs="Arial"/>
        </w:rPr>
        <w:t>de francos suizos</w:t>
      </w:r>
      <w:r w:rsidR="00561C26" w:rsidRPr="004D01FD">
        <w:rPr>
          <w:rFonts w:cs="Arial"/>
        </w:rPr>
        <w:t>–</w:t>
      </w:r>
      <w:r w:rsidR="00EB53D0" w:rsidRPr="004D01FD">
        <w:rPr>
          <w:rFonts w:cs="Arial"/>
        </w:rPr>
        <w:t xml:space="preserve"> disponibles para su utilización hasta el 28 de febrero de 2011 para</w:t>
      </w:r>
      <w:r w:rsidR="007F615E" w:rsidRPr="004D01FD">
        <w:rPr>
          <w:rFonts w:cs="Arial"/>
        </w:rPr>
        <w:t xml:space="preserve"> financiar parte de los costos de construcción del nuevo ed</w:t>
      </w:r>
      <w:r w:rsidR="00EB53D0" w:rsidRPr="004D01FD">
        <w:rPr>
          <w:rFonts w:cs="Arial"/>
        </w:rPr>
        <w:t>ificio de oficinas</w:t>
      </w:r>
      <w:r w:rsidR="009C15EC" w:rsidRPr="004D01FD">
        <w:rPr>
          <w:rFonts w:cs="Arial"/>
        </w:rPr>
        <w:t xml:space="preserve">.  </w:t>
      </w:r>
      <w:r w:rsidR="007F615E" w:rsidRPr="004D01FD">
        <w:rPr>
          <w:rFonts w:cs="Arial"/>
        </w:rPr>
        <w:t>El 27 de enero de 2011 se hizo uso de un importe suplementario de 16 millones de francos suizos</w:t>
      </w:r>
      <w:r w:rsidR="009C15EC" w:rsidRPr="004D01FD">
        <w:rPr>
          <w:rFonts w:cs="Arial"/>
        </w:rPr>
        <w:t xml:space="preserve">.  </w:t>
      </w:r>
      <w:r w:rsidR="007F615E" w:rsidRPr="004D01FD">
        <w:rPr>
          <w:rFonts w:cs="Arial"/>
        </w:rPr>
        <w:t>El tipo de interés fijado fue el LIBOR Swap en francos suizos por un período de hasta 15 años, más un margen del 0,30% al 0,70% en función de la duración del contrato determina</w:t>
      </w:r>
      <w:r w:rsidR="000B05C4" w:rsidRPr="004D01FD">
        <w:rPr>
          <w:rFonts w:cs="Arial"/>
        </w:rPr>
        <w:t>da por la Organización</w:t>
      </w:r>
      <w:r w:rsidR="009C15EC" w:rsidRPr="004D01FD">
        <w:rPr>
          <w:rFonts w:cs="Arial"/>
        </w:rPr>
        <w:t xml:space="preserve">.  </w:t>
      </w:r>
      <w:r w:rsidRPr="004D01FD">
        <w:rPr>
          <w:rFonts w:cs="Arial"/>
        </w:rPr>
        <w:t>En </w:t>
      </w:r>
      <w:r w:rsidR="000B05C4" w:rsidRPr="004D01FD">
        <w:rPr>
          <w:rFonts w:cs="Arial"/>
        </w:rPr>
        <w:t>2015</w:t>
      </w:r>
      <w:r w:rsidR="007F615E" w:rsidRPr="004D01FD">
        <w:rPr>
          <w:rFonts w:cs="Arial"/>
        </w:rPr>
        <w:t>, los pagos de inter</w:t>
      </w:r>
      <w:r w:rsidR="000B05C4" w:rsidRPr="004D01FD">
        <w:rPr>
          <w:rFonts w:cs="Arial"/>
        </w:rPr>
        <w:t>eses representaron un total de 2,9</w:t>
      </w:r>
      <w:r w:rsidR="007F615E" w:rsidRPr="004D01FD">
        <w:rPr>
          <w:rFonts w:cs="Arial"/>
        </w:rPr>
        <w:t xml:space="preserve"> millones de francos suizos, con un tipo de interés med</w:t>
      </w:r>
      <w:r w:rsidR="00561C26" w:rsidRPr="004D01FD">
        <w:rPr>
          <w:rFonts w:cs="Arial"/>
        </w:rPr>
        <w:t>io ponderado del 2,60% anual</w:t>
      </w:r>
      <w:r w:rsidR="009C15EC" w:rsidRPr="004D01FD">
        <w:rPr>
          <w:rFonts w:cs="Arial"/>
        </w:rPr>
        <w:t xml:space="preserve">.  </w:t>
      </w:r>
      <w:r w:rsidR="007F615E" w:rsidRPr="004D01FD">
        <w:rPr>
          <w:rFonts w:cs="Arial"/>
        </w:rPr>
        <w:t xml:space="preserve">Además del pago de los intereses, en el contrato se estipula el reembolso anual del capital por un importe equivalente al 3,0% del total del préstamo a partir del 28 de febrero de 2012 en lo que se </w:t>
      </w:r>
      <w:r w:rsidRPr="004D01FD">
        <w:rPr>
          <w:rFonts w:cs="Arial"/>
        </w:rPr>
        <w:t>refiere al préstamo original de </w:t>
      </w:r>
      <w:r w:rsidR="007F615E" w:rsidRPr="004D01FD">
        <w:rPr>
          <w:rFonts w:cs="Arial"/>
        </w:rPr>
        <w:t>114,0 millones de francos suizos, así como al préstamo adicional de 16,0 millones de francos suizos</w:t>
      </w:r>
      <w:r w:rsidR="009C15EC" w:rsidRPr="004D01FD">
        <w:rPr>
          <w:rFonts w:cs="Arial"/>
        </w:rPr>
        <w:t xml:space="preserve">.  </w:t>
      </w:r>
      <w:r w:rsidR="007F615E" w:rsidRPr="004D01FD">
        <w:rPr>
          <w:rFonts w:cs="Arial"/>
        </w:rPr>
        <w:t>En noviembre de 2015, la Organizació</w:t>
      </w:r>
      <w:r w:rsidR="000B05C4" w:rsidRPr="004D01FD">
        <w:rPr>
          <w:rFonts w:cs="Arial"/>
        </w:rPr>
        <w:t>n efectuó</w:t>
      </w:r>
      <w:r w:rsidR="007F615E" w:rsidRPr="004D01FD">
        <w:rPr>
          <w:rFonts w:cs="Arial"/>
        </w:rPr>
        <w:t xml:space="preserve"> el primero de sus dos reembolsos anticipado</w:t>
      </w:r>
      <w:r w:rsidR="00561C26" w:rsidRPr="004D01FD">
        <w:rPr>
          <w:rFonts w:cs="Arial"/>
        </w:rPr>
        <w:t>s</w:t>
      </w:r>
      <w:r w:rsidR="007F615E" w:rsidRPr="004D01FD">
        <w:rPr>
          <w:rFonts w:cs="Arial"/>
        </w:rPr>
        <w:t xml:space="preserve"> programado</w:t>
      </w:r>
      <w:r w:rsidR="00561C26" w:rsidRPr="004D01FD">
        <w:rPr>
          <w:rFonts w:cs="Arial"/>
        </w:rPr>
        <w:t>s</w:t>
      </w:r>
      <w:r w:rsidR="007F615E" w:rsidRPr="004D01FD">
        <w:rPr>
          <w:rFonts w:cs="Arial"/>
        </w:rPr>
        <w:t xml:space="preserve"> del préstamo, por un importe de 24</w:t>
      </w:r>
      <w:r w:rsidR="000B05C4" w:rsidRPr="004D01FD">
        <w:rPr>
          <w:rFonts w:cs="Arial"/>
        </w:rPr>
        <w:t>,0 millones de francos suizos</w:t>
      </w:r>
      <w:r w:rsidR="009C15EC" w:rsidRPr="004D01FD">
        <w:rPr>
          <w:rFonts w:cs="Arial"/>
        </w:rPr>
        <w:t xml:space="preserve">.  </w:t>
      </w:r>
      <w:r w:rsidR="007F615E" w:rsidRPr="004D01FD">
        <w:rPr>
          <w:rFonts w:cs="Arial"/>
        </w:rPr>
        <w:t>El segundo de esos reembolsos, de 16,0 millones de fr</w:t>
      </w:r>
      <w:r w:rsidR="000B05C4" w:rsidRPr="004D01FD">
        <w:rPr>
          <w:rFonts w:cs="Arial"/>
        </w:rPr>
        <w:t>ancos suizos, se realizó en</w:t>
      </w:r>
      <w:r w:rsidR="007F615E" w:rsidRPr="004D01FD">
        <w:rPr>
          <w:rFonts w:cs="Arial"/>
        </w:rPr>
        <w:t xml:space="preserve"> enero de 2016.</w:t>
      </w:r>
    </w:p>
    <w:p w:rsidR="00A87819" w:rsidRPr="004D01FD" w:rsidRDefault="00A87819">
      <w:pPr>
        <w:pStyle w:val="Style3"/>
        <w:spacing w:before="240" w:after="0"/>
        <w:rPr>
          <w:rFonts w:cs="Arial"/>
        </w:rPr>
      </w:pPr>
    </w:p>
    <w:p w:rsidR="00ED7198" w:rsidRPr="004D01FD" w:rsidRDefault="007F615E">
      <w:pPr>
        <w:pStyle w:val="StyleHeading211ptNotBoldNotItalicAllcaps"/>
        <w:spacing w:before="0" w:after="0"/>
        <w:rPr>
          <w:szCs w:val="22"/>
        </w:rPr>
      </w:pPr>
      <w:r w:rsidRPr="004D01FD">
        <w:t>Nota 16:</w:t>
      </w:r>
      <w:r w:rsidRPr="004D01FD">
        <w:tab/>
        <w:t>Provisiones</w:t>
      </w:r>
    </w:p>
    <w:p w:rsidR="00ED7198" w:rsidRPr="004D01FD" w:rsidRDefault="00ED7198">
      <w:pPr>
        <w:pStyle w:val="StyleHeading211ptNotBoldNotItalicAllcaps"/>
        <w:spacing w:before="0" w:after="0"/>
        <w:rPr>
          <w:b w:val="0"/>
          <w:szCs w:val="22"/>
        </w:rPr>
      </w:pPr>
    </w:p>
    <w:p w:rsidR="00ED7198" w:rsidRPr="004D01FD" w:rsidRDefault="00150023">
      <w:pPr>
        <w:rPr>
          <w:szCs w:val="22"/>
        </w:rPr>
      </w:pPr>
      <w:bookmarkStart w:id="18" w:name="RANGE!B2:E7"/>
      <w:bookmarkEnd w:id="18"/>
      <w:r w:rsidRPr="004D01FD">
        <w:rPr>
          <w:noProof/>
          <w:lang w:val="en-US" w:eastAsia="en-US"/>
        </w:rPr>
        <w:drawing>
          <wp:inline distT="0" distB="0" distL="0" distR="0" wp14:anchorId="1F46D000" wp14:editId="7AA647D1">
            <wp:extent cx="5976620" cy="984406"/>
            <wp:effectExtent l="0" t="0" r="5080" b="6350"/>
            <wp:docPr id="275" name="Imagen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976620" cy="984406"/>
                    </a:xfrm>
                    <a:prstGeom prst="rect">
                      <a:avLst/>
                    </a:prstGeom>
                    <a:noFill/>
                    <a:ln>
                      <a:noFill/>
                    </a:ln>
                  </pic:spPr>
                </pic:pic>
              </a:graphicData>
            </a:graphic>
          </wp:inline>
        </w:drawing>
      </w:r>
    </w:p>
    <w:p w:rsidR="00ED7198" w:rsidRPr="004D01FD" w:rsidRDefault="00ED7198">
      <w:pPr>
        <w:rPr>
          <w:szCs w:val="22"/>
        </w:rPr>
      </w:pPr>
    </w:p>
    <w:p w:rsidR="00ED7198" w:rsidRPr="004D01FD" w:rsidRDefault="009B6B1B" w:rsidP="00652DCF">
      <w:pPr>
        <w:pStyle w:val="Style3"/>
        <w:tabs>
          <w:tab w:val="left" w:pos="709"/>
        </w:tabs>
        <w:spacing w:before="240" w:after="0"/>
        <w:rPr>
          <w:rFonts w:cs="Arial"/>
        </w:rPr>
      </w:pPr>
      <w:r w:rsidRPr="004D01FD">
        <w:rPr>
          <w:rFonts w:cs="Arial"/>
        </w:rPr>
        <w:t>16.1.</w:t>
      </w:r>
      <w:r w:rsidR="00652DCF" w:rsidRPr="004D01FD">
        <w:rPr>
          <w:rFonts w:cs="Arial"/>
        </w:rPr>
        <w:tab/>
      </w:r>
      <w:r w:rsidR="007F615E" w:rsidRPr="004D01FD">
        <w:rPr>
          <w:rFonts w:cs="Arial"/>
        </w:rPr>
        <w:t>La Organización es parte en litigios surgidos en el curso normal de sus actividades</w:t>
      </w:r>
      <w:r w:rsidR="009C15EC" w:rsidRPr="004D01FD">
        <w:rPr>
          <w:rFonts w:cs="Arial"/>
        </w:rPr>
        <w:t xml:space="preserve">.  </w:t>
      </w:r>
      <w:r w:rsidR="007F615E" w:rsidRPr="004D01FD">
        <w:rPr>
          <w:rFonts w:cs="Arial"/>
        </w:rPr>
        <w:t>Los hechos ocurridos a</w:t>
      </w:r>
      <w:r w:rsidRPr="004D01FD">
        <w:rPr>
          <w:rFonts w:cs="Arial"/>
        </w:rPr>
        <w:t>ntes del 31 de diciembre de 2015</w:t>
      </w:r>
      <w:r w:rsidR="007F615E" w:rsidRPr="004D01FD">
        <w:rPr>
          <w:rFonts w:cs="Arial"/>
        </w:rPr>
        <w:t xml:space="preserve"> han creado c</w:t>
      </w:r>
      <w:r w:rsidR="00150023" w:rsidRPr="004D01FD">
        <w:rPr>
          <w:rFonts w:cs="Arial"/>
        </w:rPr>
        <w:t>iertas obligaciones jurídicas a</w:t>
      </w:r>
      <w:r w:rsidR="007F615E" w:rsidRPr="004D01FD">
        <w:rPr>
          <w:rFonts w:cs="Arial"/>
        </w:rPr>
        <w:t xml:space="preserve"> la fecha de cierre de los estados financieros</w:t>
      </w:r>
      <w:r w:rsidR="009C15EC" w:rsidRPr="004D01FD">
        <w:rPr>
          <w:rFonts w:cs="Arial"/>
        </w:rPr>
        <w:t xml:space="preserve">.  </w:t>
      </w:r>
      <w:r w:rsidR="007F615E" w:rsidRPr="004D01FD">
        <w:rPr>
          <w:rFonts w:cs="Arial"/>
        </w:rPr>
        <w:t xml:space="preserve">Puesto que cabe suponer que esas obligaciones exigirán futuros acuerdos y que es posible estimar de forma fiable los importes relativos a tales acuerdos, se ha establecido una </w:t>
      </w:r>
      <w:r w:rsidR="00150023" w:rsidRPr="004D01FD">
        <w:rPr>
          <w:rFonts w:cs="Arial"/>
        </w:rPr>
        <w:t>provisión para los costos de esos litigios</w:t>
      </w:r>
      <w:r w:rsidR="009C15EC" w:rsidRPr="004D01FD">
        <w:rPr>
          <w:rFonts w:cs="Arial"/>
        </w:rPr>
        <w:t xml:space="preserve">.  </w:t>
      </w:r>
      <w:r w:rsidRPr="004D01FD">
        <w:rPr>
          <w:rFonts w:cs="Arial"/>
        </w:rPr>
        <w:t xml:space="preserve">En el momento de la </w:t>
      </w:r>
      <w:r w:rsidRPr="004D01FD">
        <w:rPr>
          <w:rFonts w:cs="Arial"/>
        </w:rPr>
        <w:lastRenderedPageBreak/>
        <w:t>elaboración del presente informe, no se conocen las fechas de esos posibles acuerdos</w:t>
      </w:r>
      <w:r w:rsidR="009C15EC" w:rsidRPr="004D01FD">
        <w:rPr>
          <w:rFonts w:cs="Arial"/>
        </w:rPr>
        <w:t xml:space="preserve">.  </w:t>
      </w:r>
      <w:r w:rsidR="007F615E" w:rsidRPr="004D01FD">
        <w:rPr>
          <w:rFonts w:cs="Arial"/>
        </w:rPr>
        <w:t>El importe de tal provisión se ha estimado de la manera más exacta posible teniendo en cuenta la información disponible.</w:t>
      </w:r>
    </w:p>
    <w:p w:rsidR="00ED7198" w:rsidRPr="004D01FD" w:rsidRDefault="00150023" w:rsidP="0074703C">
      <w:pPr>
        <w:pStyle w:val="Style3"/>
        <w:spacing w:before="240" w:after="0"/>
        <w:jc w:val="center"/>
        <w:rPr>
          <w:rFonts w:cs="Arial"/>
          <w:lang w:eastAsia="en-US" w:bidi="ar-SA"/>
        </w:rPr>
      </w:pPr>
      <w:r w:rsidRPr="004D01FD">
        <w:rPr>
          <w:rFonts w:cs="Arial"/>
          <w:noProof/>
          <w:lang w:val="en-US" w:eastAsia="en-US" w:bidi="ar-SA"/>
        </w:rPr>
        <w:drawing>
          <wp:inline distT="0" distB="0" distL="0" distR="0" wp14:anchorId="581E297D" wp14:editId="182A9753">
            <wp:extent cx="4648200" cy="3348355"/>
            <wp:effectExtent l="0" t="0" r="0" b="4445"/>
            <wp:docPr id="276" name="Imagen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4648200" cy="3348355"/>
                    </a:xfrm>
                    <a:prstGeom prst="rect">
                      <a:avLst/>
                    </a:prstGeom>
                    <a:noFill/>
                    <a:ln>
                      <a:noFill/>
                    </a:ln>
                  </pic:spPr>
                </pic:pic>
              </a:graphicData>
            </a:graphic>
          </wp:inline>
        </w:drawing>
      </w:r>
    </w:p>
    <w:p w:rsidR="00ED7198" w:rsidRPr="004D01FD" w:rsidRDefault="00ED7198">
      <w:pPr>
        <w:pStyle w:val="Style3"/>
        <w:spacing w:before="240" w:after="0"/>
        <w:rPr>
          <w:rFonts w:cs="Arial"/>
          <w:szCs w:val="22"/>
        </w:rPr>
      </w:pPr>
    </w:p>
    <w:p w:rsidR="00ED7198" w:rsidRPr="004D01FD" w:rsidRDefault="007F615E">
      <w:pPr>
        <w:pStyle w:val="StyleHeading211ptNotBoldNotItalicAllcaps"/>
        <w:spacing w:before="0" w:after="0"/>
      </w:pPr>
      <w:r w:rsidRPr="004D01FD">
        <w:t>Nota 17:</w:t>
      </w:r>
      <w:r w:rsidRPr="004D01FD">
        <w:tab/>
        <w:t>Otros pasivos</w:t>
      </w:r>
    </w:p>
    <w:p w:rsidR="00ED7198" w:rsidRPr="004D01FD" w:rsidRDefault="00ED7198">
      <w:pPr>
        <w:pStyle w:val="StyleHeading211ptNotBoldNotItalicAllcaps"/>
        <w:spacing w:before="0" w:after="0"/>
        <w:rPr>
          <w:b w:val="0"/>
          <w:szCs w:val="22"/>
        </w:rPr>
      </w:pPr>
    </w:p>
    <w:p w:rsidR="00ED7198" w:rsidRPr="004D01FD" w:rsidRDefault="006F5A8A" w:rsidP="00A87819">
      <w:pPr>
        <w:rPr>
          <w:szCs w:val="22"/>
        </w:rPr>
      </w:pPr>
      <w:r w:rsidRPr="004D01FD">
        <w:rPr>
          <w:noProof/>
          <w:lang w:val="en-US" w:eastAsia="en-US"/>
        </w:rPr>
        <w:drawing>
          <wp:inline distT="0" distB="0" distL="0" distR="0" wp14:anchorId="34FC08BF" wp14:editId="43E846B4">
            <wp:extent cx="5976620" cy="1112071"/>
            <wp:effectExtent l="0" t="0" r="5080" b="0"/>
            <wp:docPr id="221" name="Imagen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976620" cy="1112071"/>
                    </a:xfrm>
                    <a:prstGeom prst="rect">
                      <a:avLst/>
                    </a:prstGeom>
                    <a:noFill/>
                    <a:ln>
                      <a:noFill/>
                    </a:ln>
                  </pic:spPr>
                </pic:pic>
              </a:graphicData>
            </a:graphic>
          </wp:inline>
        </w:drawing>
      </w:r>
    </w:p>
    <w:p w:rsidR="00ED7198" w:rsidRPr="004D01FD" w:rsidRDefault="006F5A8A" w:rsidP="00652DCF">
      <w:pPr>
        <w:pStyle w:val="Style3"/>
        <w:tabs>
          <w:tab w:val="left" w:pos="709"/>
        </w:tabs>
        <w:spacing w:before="240" w:after="0"/>
        <w:rPr>
          <w:rFonts w:cs="Arial"/>
        </w:rPr>
      </w:pPr>
      <w:r w:rsidRPr="004D01FD">
        <w:rPr>
          <w:rFonts w:cs="Arial"/>
        </w:rPr>
        <w:t>17.1.</w:t>
      </w:r>
      <w:r w:rsidR="00652DCF" w:rsidRPr="004D01FD">
        <w:rPr>
          <w:rFonts w:cs="Arial"/>
        </w:rPr>
        <w:tab/>
      </w:r>
      <w:r w:rsidR="007F615E" w:rsidRPr="004D01FD">
        <w:rPr>
          <w:rFonts w:cs="Arial"/>
        </w:rPr>
        <w:t xml:space="preserve">La Organización proporciona a los solicitantes </w:t>
      </w:r>
      <w:r w:rsidRPr="004D01FD">
        <w:rPr>
          <w:rFonts w:cs="Arial"/>
        </w:rPr>
        <w:t>de lo</w:t>
      </w:r>
      <w:r w:rsidR="00652DCF" w:rsidRPr="004D01FD">
        <w:rPr>
          <w:rFonts w:cs="Arial"/>
        </w:rPr>
        <w:t>s sistemas del PCT, Madrid y La </w:t>
      </w:r>
      <w:r w:rsidRPr="004D01FD">
        <w:rPr>
          <w:rFonts w:cs="Arial"/>
        </w:rPr>
        <w:t xml:space="preserve">Haya </w:t>
      </w:r>
      <w:r w:rsidR="007F615E" w:rsidRPr="004D01FD">
        <w:rPr>
          <w:rFonts w:cs="Arial"/>
        </w:rPr>
        <w:t xml:space="preserve">un mecanismo mediante el cual pueden depositar fondos en las denominadas “cuentas corrientes” respecto de las cuales </w:t>
      </w:r>
      <w:r w:rsidR="00150023" w:rsidRPr="004D01FD">
        <w:rPr>
          <w:rFonts w:cs="Arial"/>
        </w:rPr>
        <w:t xml:space="preserve">la OMPI actúa como </w:t>
      </w:r>
      <w:r w:rsidR="007F615E" w:rsidRPr="004D01FD">
        <w:rPr>
          <w:rFonts w:cs="Arial"/>
        </w:rPr>
        <w:t>custodio hasta que</w:t>
      </w:r>
      <w:r w:rsidR="00150023" w:rsidRPr="004D01FD">
        <w:rPr>
          <w:rFonts w:cs="Arial"/>
        </w:rPr>
        <w:t xml:space="preserve"> los fondos</w:t>
      </w:r>
      <w:r w:rsidR="007F615E" w:rsidRPr="004D01FD">
        <w:rPr>
          <w:rFonts w:cs="Arial"/>
        </w:rPr>
        <w:t xml:space="preserve"> se utilicen para pagar las tasas necesarias en relación con las solicitudes</w:t>
      </w:r>
      <w:r w:rsidRPr="004D01FD">
        <w:rPr>
          <w:rFonts w:cs="Arial"/>
        </w:rPr>
        <w:t xml:space="preserve"> y renovaciones que </w:t>
      </w:r>
      <w:r w:rsidR="00150023" w:rsidRPr="004D01FD">
        <w:rPr>
          <w:rFonts w:cs="Arial"/>
        </w:rPr>
        <w:t xml:space="preserve">aquellos </w:t>
      </w:r>
      <w:r w:rsidRPr="004D01FD">
        <w:rPr>
          <w:rFonts w:cs="Arial"/>
        </w:rPr>
        <w:t>presentan</w:t>
      </w:r>
      <w:r w:rsidR="009C15EC" w:rsidRPr="004D01FD">
        <w:rPr>
          <w:rFonts w:cs="Arial"/>
        </w:rPr>
        <w:t xml:space="preserve">.  </w:t>
      </w:r>
      <w:r w:rsidR="007F615E" w:rsidRPr="004D01FD">
        <w:rPr>
          <w:rFonts w:cs="Arial"/>
        </w:rPr>
        <w:t>Esos fondos se mantienen hasta el momento en que se presenta</w:t>
      </w:r>
      <w:r w:rsidRPr="004D01FD">
        <w:rPr>
          <w:rFonts w:cs="Arial"/>
        </w:rPr>
        <w:t>n las solicitudes en cuestión</w:t>
      </w:r>
      <w:r w:rsidR="009C15EC" w:rsidRPr="004D01FD">
        <w:rPr>
          <w:rFonts w:cs="Arial"/>
        </w:rPr>
        <w:t xml:space="preserve">.  </w:t>
      </w:r>
      <w:r w:rsidR="007F615E" w:rsidRPr="004D01FD">
        <w:rPr>
          <w:rFonts w:cs="Arial"/>
        </w:rPr>
        <w:t>Una vez recibida la solicitud y la autorización, se deduce el importe del saldo de la cuenta y los fondos se consideran como depósitos hasta que se haya registrado la solicitud.</w:t>
      </w:r>
    </w:p>
    <w:p w:rsidR="00ED7198" w:rsidRPr="004D01FD" w:rsidRDefault="00937CA0" w:rsidP="00652DCF">
      <w:pPr>
        <w:pStyle w:val="Style3"/>
        <w:tabs>
          <w:tab w:val="left" w:pos="709"/>
        </w:tabs>
        <w:spacing w:before="240" w:after="0"/>
        <w:rPr>
          <w:rFonts w:cs="Arial"/>
        </w:rPr>
      </w:pPr>
      <w:r w:rsidRPr="004D01FD">
        <w:rPr>
          <w:rFonts w:cs="Arial"/>
        </w:rPr>
        <w:t>17.2.</w:t>
      </w:r>
      <w:r w:rsidR="00652DCF" w:rsidRPr="004D01FD">
        <w:rPr>
          <w:rFonts w:cs="Arial"/>
        </w:rPr>
        <w:tab/>
      </w:r>
      <w:r w:rsidR="007F615E" w:rsidRPr="004D01FD">
        <w:rPr>
          <w:rFonts w:cs="Arial"/>
        </w:rPr>
        <w:t>Además, la Organización mantiene cuentas bancarias en su nombre a fin de ofrecer a determinadas partes contratantes un mecanismo para t</w:t>
      </w:r>
      <w:r w:rsidR="00150023" w:rsidRPr="004D01FD">
        <w:rPr>
          <w:rFonts w:cs="Arial"/>
        </w:rPr>
        <w:t>ransferir los fondos que</w:t>
      </w:r>
      <w:r w:rsidR="007F615E" w:rsidRPr="004D01FD">
        <w:rPr>
          <w:rFonts w:cs="Arial"/>
        </w:rPr>
        <w:t xml:space="preserve"> recaudan</w:t>
      </w:r>
      <w:r w:rsidRPr="004D01FD">
        <w:rPr>
          <w:rFonts w:cs="Arial"/>
        </w:rPr>
        <w:t xml:space="preserve"> en nombre de la Organización</w:t>
      </w:r>
      <w:r w:rsidR="009C15EC" w:rsidRPr="004D01FD">
        <w:rPr>
          <w:rFonts w:cs="Arial"/>
        </w:rPr>
        <w:t xml:space="preserve">.  </w:t>
      </w:r>
      <w:r w:rsidR="00150023" w:rsidRPr="004D01FD">
        <w:rPr>
          <w:rFonts w:cs="Arial"/>
        </w:rPr>
        <w:t>Hasta el momento en que la parte c</w:t>
      </w:r>
      <w:r w:rsidR="00785D0B" w:rsidRPr="004D01FD">
        <w:rPr>
          <w:rFonts w:cs="Arial"/>
        </w:rPr>
        <w:t>ontratante en cuestión informa</w:t>
      </w:r>
      <w:r w:rsidR="007F615E" w:rsidRPr="004D01FD">
        <w:rPr>
          <w:rFonts w:cs="Arial"/>
        </w:rPr>
        <w:t xml:space="preserve"> a la Organización de que los fondos mantenidos en esas cuentas representan ingresos pertenecientes a la Organiza</w:t>
      </w:r>
      <w:r w:rsidR="00785D0B" w:rsidRPr="004D01FD">
        <w:rPr>
          <w:rFonts w:cs="Arial"/>
        </w:rPr>
        <w:t xml:space="preserve">ción, el saldo de </w:t>
      </w:r>
      <w:r w:rsidR="007F615E" w:rsidRPr="004D01FD">
        <w:rPr>
          <w:rFonts w:cs="Arial"/>
        </w:rPr>
        <w:t>las cuentas no se reconoce como ingresos.</w:t>
      </w:r>
    </w:p>
    <w:p w:rsidR="00ED7198" w:rsidRPr="004D01FD" w:rsidRDefault="007F615E" w:rsidP="00652DCF">
      <w:pPr>
        <w:pStyle w:val="StyleHeading211ptNotBoldNotItalicAllcaps"/>
        <w:spacing w:after="0"/>
        <w:rPr>
          <w:szCs w:val="22"/>
        </w:rPr>
      </w:pPr>
      <w:r w:rsidRPr="004D01FD">
        <w:t>Nota 18:</w:t>
      </w:r>
      <w:r w:rsidRPr="004D01FD">
        <w:tab/>
        <w:t>Activos y pasivos contingentes</w:t>
      </w:r>
    </w:p>
    <w:p w:rsidR="00ED7198" w:rsidRPr="004D01FD" w:rsidRDefault="00652DCF" w:rsidP="00652DCF">
      <w:pPr>
        <w:pStyle w:val="Style3"/>
        <w:tabs>
          <w:tab w:val="left" w:pos="709"/>
        </w:tabs>
        <w:spacing w:before="120" w:after="0"/>
        <w:rPr>
          <w:rFonts w:cs="Arial"/>
        </w:rPr>
      </w:pPr>
      <w:r w:rsidRPr="004D01FD">
        <w:rPr>
          <w:rFonts w:cs="Arial"/>
        </w:rPr>
        <w:t>18.1.</w:t>
      </w:r>
      <w:r w:rsidRPr="004D01FD">
        <w:rPr>
          <w:rFonts w:cs="Arial"/>
        </w:rPr>
        <w:tab/>
      </w:r>
      <w:r w:rsidR="007F615E" w:rsidRPr="004D01FD">
        <w:rPr>
          <w:rFonts w:cs="Arial"/>
        </w:rPr>
        <w:t xml:space="preserve">Varios miembros del personal de la OMPI </w:t>
      </w:r>
      <w:r w:rsidR="00785D0B" w:rsidRPr="004D01FD">
        <w:rPr>
          <w:rFonts w:cs="Arial"/>
        </w:rPr>
        <w:t>man</w:t>
      </w:r>
      <w:r w:rsidR="007F615E" w:rsidRPr="004D01FD">
        <w:rPr>
          <w:rFonts w:cs="Arial"/>
        </w:rPr>
        <w:t>tienen un litigio con la Organización</w:t>
      </w:r>
      <w:r w:rsidR="009C15EC" w:rsidRPr="004D01FD">
        <w:rPr>
          <w:rFonts w:cs="Arial"/>
        </w:rPr>
        <w:t xml:space="preserve">.  </w:t>
      </w:r>
      <w:r w:rsidR="007F615E" w:rsidRPr="004D01FD">
        <w:rPr>
          <w:rFonts w:cs="Arial"/>
        </w:rPr>
        <w:t xml:space="preserve">En la Nota 16 se reflejan las demandas presentadas ante la Junta de Apelación de la OMPI y el Tribunal Administrativo de la OIT para las </w:t>
      </w:r>
      <w:r w:rsidR="00937CA0" w:rsidRPr="004D01FD">
        <w:rPr>
          <w:rFonts w:cs="Arial"/>
        </w:rPr>
        <w:t>que se han dotado provisiones</w:t>
      </w:r>
      <w:r w:rsidR="009C15EC" w:rsidRPr="004D01FD">
        <w:rPr>
          <w:rFonts w:cs="Arial"/>
        </w:rPr>
        <w:t xml:space="preserve">.  </w:t>
      </w:r>
      <w:r w:rsidR="00785D0B" w:rsidRPr="004D01FD">
        <w:rPr>
          <w:rFonts w:cs="Arial"/>
        </w:rPr>
        <w:t>No se han consignado</w:t>
      </w:r>
      <w:r w:rsidR="007F615E" w:rsidRPr="004D01FD">
        <w:rPr>
          <w:rFonts w:cs="Arial"/>
        </w:rPr>
        <w:t xml:space="preserve"> provisiones para otras demandas presentadas ante la Junta de Apelación de la </w:t>
      </w:r>
      <w:r w:rsidR="007F615E" w:rsidRPr="004D01FD">
        <w:rPr>
          <w:rFonts w:cs="Arial"/>
        </w:rPr>
        <w:lastRenderedPageBreak/>
        <w:t>OMPI o el Tribunal</w:t>
      </w:r>
      <w:r w:rsidR="00785D0B" w:rsidRPr="004D01FD">
        <w:rPr>
          <w:rFonts w:cs="Arial"/>
        </w:rPr>
        <w:t xml:space="preserve"> Administrativo de la OIT porque los asesores</w:t>
      </w:r>
      <w:r w:rsidR="007F615E" w:rsidRPr="004D01FD">
        <w:rPr>
          <w:rFonts w:cs="Arial"/>
        </w:rPr>
        <w:t xml:space="preserve"> jurídico</w:t>
      </w:r>
      <w:r w:rsidR="00785D0B" w:rsidRPr="004D01FD">
        <w:rPr>
          <w:rFonts w:cs="Arial"/>
        </w:rPr>
        <w:t>s han señalado</w:t>
      </w:r>
      <w:r w:rsidR="007F615E" w:rsidRPr="004D01FD">
        <w:rPr>
          <w:rFonts w:cs="Arial"/>
        </w:rPr>
        <w:t xml:space="preserve"> que no es proba</w:t>
      </w:r>
      <w:r w:rsidR="00785D0B" w:rsidRPr="004D01FD">
        <w:rPr>
          <w:rFonts w:cs="Arial"/>
        </w:rPr>
        <w:t>ble que de ella</w:t>
      </w:r>
      <w:r w:rsidR="007F615E" w:rsidRPr="004D01FD">
        <w:rPr>
          <w:rFonts w:cs="Arial"/>
        </w:rPr>
        <w:t>s</w:t>
      </w:r>
      <w:r w:rsidR="00937CA0" w:rsidRPr="004D01FD">
        <w:rPr>
          <w:rFonts w:cs="Arial"/>
        </w:rPr>
        <w:t xml:space="preserve"> se derive ninguna obligación</w:t>
      </w:r>
      <w:r w:rsidR="009C15EC" w:rsidRPr="004D01FD">
        <w:rPr>
          <w:rFonts w:cs="Arial"/>
        </w:rPr>
        <w:t xml:space="preserve">.  </w:t>
      </w:r>
      <w:r w:rsidR="007F615E" w:rsidRPr="004D01FD">
        <w:rPr>
          <w:rFonts w:cs="Arial"/>
        </w:rPr>
        <w:t>El valor estimado de los pasivos contingentes por posibles pagos de la Organización relacionados con demandas deriva</w:t>
      </w:r>
      <w:r w:rsidR="00937CA0" w:rsidRPr="004D01FD">
        <w:rPr>
          <w:rFonts w:cs="Arial"/>
        </w:rPr>
        <w:t>das de esos casos asciende a 85.0</w:t>
      </w:r>
      <w:r w:rsidR="00785D0B" w:rsidRPr="004D01FD">
        <w:rPr>
          <w:rFonts w:cs="Arial"/>
        </w:rPr>
        <w:t>00 francos suizos a</w:t>
      </w:r>
      <w:r w:rsidR="007F615E" w:rsidRPr="004D01FD">
        <w:rPr>
          <w:rFonts w:cs="Arial"/>
        </w:rPr>
        <w:t xml:space="preserve"> la fecha de cier</w:t>
      </w:r>
      <w:r w:rsidR="00937CA0" w:rsidRPr="004D01FD">
        <w:rPr>
          <w:rFonts w:cs="Arial"/>
        </w:rPr>
        <w:t>re de los estados financieros</w:t>
      </w:r>
      <w:r w:rsidR="009C15EC" w:rsidRPr="004D01FD">
        <w:rPr>
          <w:rFonts w:cs="Arial"/>
        </w:rPr>
        <w:t xml:space="preserve">.  </w:t>
      </w:r>
      <w:r w:rsidR="007F615E" w:rsidRPr="004D01FD">
        <w:rPr>
          <w:rFonts w:cs="Arial"/>
        </w:rPr>
        <w:t xml:space="preserve">Algunos miembros del personal también han presentado </w:t>
      </w:r>
      <w:r w:rsidR="00785D0B" w:rsidRPr="004D01FD">
        <w:rPr>
          <w:rFonts w:cs="Arial"/>
        </w:rPr>
        <w:t>peticiones de revisión</w:t>
      </w:r>
      <w:r w:rsidR="009C15EC" w:rsidRPr="004D01FD">
        <w:rPr>
          <w:rFonts w:cs="Arial"/>
        </w:rPr>
        <w:t xml:space="preserve">.  </w:t>
      </w:r>
      <w:r w:rsidR="007F615E" w:rsidRPr="004D01FD">
        <w:rPr>
          <w:rFonts w:cs="Arial"/>
        </w:rPr>
        <w:t>En esos casos el importe de la demanda está aún por conf</w:t>
      </w:r>
      <w:r w:rsidR="00937CA0" w:rsidRPr="004D01FD">
        <w:rPr>
          <w:rFonts w:cs="Arial"/>
        </w:rPr>
        <w:t>irmar, y por lo tanto no se consignan provisiones al respecto</w:t>
      </w:r>
      <w:r w:rsidR="009C15EC" w:rsidRPr="004D01FD">
        <w:rPr>
          <w:rFonts w:cs="Arial"/>
        </w:rPr>
        <w:t xml:space="preserve">.  </w:t>
      </w:r>
      <w:r w:rsidR="00937CA0" w:rsidRPr="004D01FD">
        <w:rPr>
          <w:rFonts w:cs="Arial"/>
        </w:rPr>
        <w:t xml:space="preserve">A la fecha de cierre de los estados financieros, no se han reconocido </w:t>
      </w:r>
      <w:r w:rsidR="007F615E" w:rsidRPr="004D01FD">
        <w:rPr>
          <w:rFonts w:cs="Arial"/>
        </w:rPr>
        <w:t>pasivos contingentes por potenciales pagos de conc</w:t>
      </w:r>
      <w:r w:rsidR="00937CA0" w:rsidRPr="004D01FD">
        <w:rPr>
          <w:rFonts w:cs="Arial"/>
        </w:rPr>
        <w:t>iliación de la Organización en esos casos</w:t>
      </w:r>
      <w:r w:rsidR="009C15EC" w:rsidRPr="004D01FD">
        <w:rPr>
          <w:rFonts w:cs="Arial"/>
        </w:rPr>
        <w:t xml:space="preserve">.  </w:t>
      </w:r>
    </w:p>
    <w:p w:rsidR="00ED7198" w:rsidRPr="004D01FD" w:rsidRDefault="00652DCF" w:rsidP="00652DCF">
      <w:pPr>
        <w:pStyle w:val="Style3"/>
        <w:tabs>
          <w:tab w:val="left" w:pos="709"/>
        </w:tabs>
        <w:spacing w:before="240" w:after="0"/>
        <w:rPr>
          <w:rFonts w:cs="Arial"/>
        </w:rPr>
      </w:pPr>
      <w:r w:rsidRPr="004D01FD">
        <w:rPr>
          <w:rFonts w:cs="Arial"/>
        </w:rPr>
        <w:t>18.2.</w:t>
      </w:r>
      <w:r w:rsidRPr="004D01FD">
        <w:rPr>
          <w:rFonts w:cs="Arial"/>
        </w:rPr>
        <w:tab/>
      </w:r>
      <w:r w:rsidR="008036E2" w:rsidRPr="004D01FD">
        <w:rPr>
          <w:rFonts w:cs="Arial"/>
        </w:rPr>
        <w:t>Al 31 de diciembre</w:t>
      </w:r>
      <w:r w:rsidR="00785D0B" w:rsidRPr="004D01FD">
        <w:rPr>
          <w:rFonts w:cs="Arial"/>
        </w:rPr>
        <w:t xml:space="preserve"> de 2015 los</w:t>
      </w:r>
      <w:r w:rsidR="007F615E" w:rsidRPr="004D01FD">
        <w:rPr>
          <w:rFonts w:cs="Arial"/>
        </w:rPr>
        <w:t xml:space="preserve"> contratos no rescindibles relativos a</w:t>
      </w:r>
      <w:r w:rsidR="00937CA0" w:rsidRPr="004D01FD">
        <w:rPr>
          <w:rFonts w:cs="Arial"/>
        </w:rPr>
        <w:t xml:space="preserve">l suministro de bienes y servicios </w:t>
      </w:r>
      <w:r w:rsidR="00785D0B" w:rsidRPr="004D01FD">
        <w:rPr>
          <w:rFonts w:cs="Arial"/>
        </w:rPr>
        <w:t xml:space="preserve">de la Organización ascendía a un </w:t>
      </w:r>
      <w:r w:rsidR="005C7883" w:rsidRPr="004D01FD">
        <w:rPr>
          <w:rFonts w:cs="Arial"/>
        </w:rPr>
        <w:t>total de 1.</w:t>
      </w:r>
      <w:r w:rsidR="00937CA0" w:rsidRPr="004D01FD">
        <w:rPr>
          <w:rFonts w:cs="Arial"/>
        </w:rPr>
        <w:t>7</w:t>
      </w:r>
      <w:r w:rsidR="005C7883" w:rsidRPr="004D01FD">
        <w:rPr>
          <w:rFonts w:cs="Arial"/>
        </w:rPr>
        <w:t>00.000</w:t>
      </w:r>
      <w:r w:rsidR="007F615E" w:rsidRPr="004D01FD">
        <w:rPr>
          <w:rFonts w:cs="Arial"/>
        </w:rPr>
        <w:t xml:space="preserve"> francos suizos.</w:t>
      </w:r>
    </w:p>
    <w:p w:rsidR="00ED7198" w:rsidRPr="004D01FD" w:rsidRDefault="00937CA0" w:rsidP="00652DCF">
      <w:pPr>
        <w:pStyle w:val="style30"/>
        <w:tabs>
          <w:tab w:val="left" w:pos="709"/>
        </w:tabs>
        <w:spacing w:before="240" w:after="0"/>
      </w:pPr>
      <w:r w:rsidRPr="004D01FD">
        <w:t>18.3.</w:t>
      </w:r>
      <w:r w:rsidR="00652DCF" w:rsidRPr="004D01FD">
        <w:tab/>
      </w:r>
      <w:r w:rsidR="007F615E" w:rsidRPr="004D01FD">
        <w:t xml:space="preserve">La OMPI es un organismo asociado del Centro Internacional de Cálculos Electrónicos (CICE), el mecanismo de las organizaciones creado para proporcionar servicios de </w:t>
      </w:r>
      <w:r w:rsidRPr="004D01FD">
        <w:t>tecnologías de la información</w:t>
      </w:r>
      <w:r w:rsidR="009C15EC" w:rsidRPr="004D01FD">
        <w:t xml:space="preserve">.  </w:t>
      </w:r>
      <w:r w:rsidR="007F615E" w:rsidRPr="004D01FD">
        <w:t>Con arreglo al mandato del CICE, las organizaciones asociadas serán responsables de la parte que les corresponde de determinadas obligaciones derivadas de las operaciones del CICE</w:t>
      </w:r>
      <w:r w:rsidR="009C15EC" w:rsidRPr="004D01FD">
        <w:t xml:space="preserve">.  </w:t>
      </w:r>
    </w:p>
    <w:p w:rsidR="00ED7198" w:rsidRPr="004D01FD" w:rsidRDefault="00652DCF" w:rsidP="00652DCF">
      <w:pPr>
        <w:pStyle w:val="style30"/>
        <w:tabs>
          <w:tab w:val="left" w:pos="709"/>
        </w:tabs>
        <w:spacing w:before="240" w:after="0"/>
      </w:pPr>
      <w:r w:rsidRPr="004D01FD">
        <w:t>18.4.</w:t>
      </w:r>
      <w:r w:rsidRPr="004D01FD">
        <w:tab/>
      </w:r>
      <w:r w:rsidR="00023A31" w:rsidRPr="004D01FD">
        <w:t>La OMPI está obligada por</w:t>
      </w:r>
      <w:r w:rsidR="007F615E" w:rsidRPr="004D01FD">
        <w:t xml:space="preserve"> compromisos contractuales relativos a contratos de arrendamiento no rescindibles</w:t>
      </w:r>
      <w:r w:rsidR="009C15EC" w:rsidRPr="004D01FD">
        <w:t xml:space="preserve">.  </w:t>
      </w:r>
      <w:r w:rsidR="007F615E" w:rsidRPr="004D01FD">
        <w:t>Esos compromisos se exponen detalladamente en la Nota 19.</w:t>
      </w:r>
    </w:p>
    <w:p w:rsidR="00ED7198" w:rsidRPr="004D01FD" w:rsidRDefault="00ED7198">
      <w:pPr>
        <w:pStyle w:val="Style3"/>
        <w:spacing w:before="240" w:after="0"/>
        <w:rPr>
          <w:rFonts w:cs="Arial"/>
          <w:szCs w:val="22"/>
        </w:rPr>
      </w:pPr>
    </w:p>
    <w:p w:rsidR="00ED7198" w:rsidRPr="004D01FD" w:rsidRDefault="007F615E">
      <w:pPr>
        <w:pStyle w:val="StyleHeading211ptNotBoldNotItalicAllcaps"/>
        <w:spacing w:before="0" w:after="0"/>
        <w:rPr>
          <w:szCs w:val="22"/>
        </w:rPr>
      </w:pPr>
      <w:r w:rsidRPr="004D01FD">
        <w:t>Nota 19:</w:t>
      </w:r>
      <w:r w:rsidRPr="004D01FD">
        <w:tab/>
        <w:t>Arrendamientos</w:t>
      </w:r>
    </w:p>
    <w:p w:rsidR="00ED7198" w:rsidRPr="004D01FD" w:rsidRDefault="00ED7198">
      <w:pPr>
        <w:jc w:val="both"/>
        <w:rPr>
          <w:b/>
          <w:szCs w:val="22"/>
        </w:rPr>
      </w:pPr>
    </w:p>
    <w:p w:rsidR="00ED7198" w:rsidRPr="004D01FD" w:rsidRDefault="007F615E">
      <w:pPr>
        <w:jc w:val="both"/>
        <w:rPr>
          <w:b/>
          <w:i/>
          <w:szCs w:val="22"/>
        </w:rPr>
      </w:pPr>
      <w:r w:rsidRPr="004D01FD">
        <w:rPr>
          <w:b/>
          <w:i/>
        </w:rPr>
        <w:t>La OMPI en calidad de arrendataria</w:t>
      </w:r>
    </w:p>
    <w:p w:rsidR="00ED7198" w:rsidRPr="004D01FD" w:rsidRDefault="00652DCF" w:rsidP="00652DCF">
      <w:pPr>
        <w:pStyle w:val="Style3"/>
        <w:tabs>
          <w:tab w:val="left" w:pos="709"/>
        </w:tabs>
        <w:spacing w:before="240" w:after="0"/>
        <w:rPr>
          <w:rFonts w:cs="Arial"/>
        </w:rPr>
      </w:pPr>
      <w:r w:rsidRPr="004D01FD">
        <w:rPr>
          <w:rFonts w:cs="Arial"/>
        </w:rPr>
        <w:t>19.1.</w:t>
      </w:r>
      <w:r w:rsidRPr="004D01FD">
        <w:rPr>
          <w:rFonts w:cs="Arial"/>
        </w:rPr>
        <w:tab/>
      </w:r>
      <w:r w:rsidR="007F615E" w:rsidRPr="004D01FD">
        <w:rPr>
          <w:rFonts w:cs="Arial"/>
        </w:rPr>
        <w:t>La Organización ha celebrado varios contratos de arrendamiento a fin de obtener e</w:t>
      </w:r>
      <w:r w:rsidR="00023A31" w:rsidRPr="004D01FD">
        <w:rPr>
          <w:rFonts w:cs="Arial"/>
        </w:rPr>
        <w:t>spacio adicional, almacenes</w:t>
      </w:r>
      <w:r w:rsidR="007F615E" w:rsidRPr="004D01FD">
        <w:rPr>
          <w:rFonts w:cs="Arial"/>
        </w:rPr>
        <w:t xml:space="preserve"> e instalacio</w:t>
      </w:r>
      <w:r w:rsidR="00937CA0" w:rsidRPr="004D01FD">
        <w:rPr>
          <w:rFonts w:cs="Arial"/>
        </w:rPr>
        <w:t>nes especializadas en Ginebra</w:t>
      </w:r>
      <w:r w:rsidR="009C15EC" w:rsidRPr="004D01FD">
        <w:rPr>
          <w:rFonts w:cs="Arial"/>
        </w:rPr>
        <w:t xml:space="preserve">.  </w:t>
      </w:r>
      <w:r w:rsidR="007F615E" w:rsidRPr="004D01FD">
        <w:rPr>
          <w:rFonts w:cs="Arial"/>
        </w:rPr>
        <w:t>Asimismo, la Organización arrienda espacio de oficinas para sus oficin</w:t>
      </w:r>
      <w:r w:rsidR="00937CA0" w:rsidRPr="004D01FD">
        <w:rPr>
          <w:rFonts w:cs="Arial"/>
        </w:rPr>
        <w:t>as en el exterior de</w:t>
      </w:r>
      <w:r w:rsidR="007F615E" w:rsidRPr="004D01FD">
        <w:rPr>
          <w:rFonts w:cs="Arial"/>
        </w:rPr>
        <w:t xml:space="preserve"> Río de Janeiro y Tokio</w:t>
      </w:r>
      <w:r w:rsidR="00937CA0" w:rsidRPr="004D01FD">
        <w:rPr>
          <w:rFonts w:cs="Arial"/>
        </w:rPr>
        <w:t>, y su oficina de coordinación en Nueva York</w:t>
      </w:r>
      <w:r w:rsidR="009C15EC" w:rsidRPr="004D01FD">
        <w:rPr>
          <w:rFonts w:cs="Arial"/>
        </w:rPr>
        <w:t xml:space="preserve">.  </w:t>
      </w:r>
      <w:r w:rsidR="007F615E" w:rsidRPr="004D01FD">
        <w:rPr>
          <w:rFonts w:cs="Arial"/>
        </w:rPr>
        <w:t>El valor de las rentas mínimas de arrendamiento futuras en virtud de los</w:t>
      </w:r>
      <w:r w:rsidR="000B089F" w:rsidRPr="004D01FD">
        <w:rPr>
          <w:rFonts w:cs="Arial"/>
        </w:rPr>
        <w:t xml:space="preserve"> contratos de arrendamiento</w:t>
      </w:r>
      <w:r w:rsidR="007F615E" w:rsidRPr="004D01FD">
        <w:rPr>
          <w:rFonts w:cs="Arial"/>
        </w:rPr>
        <w:t xml:space="preserve"> no rescindibles es el siguiente:</w:t>
      </w:r>
    </w:p>
    <w:p w:rsidR="00ED7198" w:rsidRPr="004D01FD" w:rsidRDefault="008B6DF3">
      <w:pPr>
        <w:pStyle w:val="Style3"/>
        <w:spacing w:before="240" w:after="0"/>
        <w:rPr>
          <w:rFonts w:cs="Arial"/>
          <w:lang w:eastAsia="en-US" w:bidi="ar-SA"/>
        </w:rPr>
      </w:pPr>
      <w:r w:rsidRPr="004D01FD">
        <w:rPr>
          <w:rFonts w:cs="Arial"/>
          <w:noProof/>
          <w:lang w:val="en-US" w:eastAsia="en-US" w:bidi="ar-SA"/>
        </w:rPr>
        <w:drawing>
          <wp:inline distT="0" distB="0" distL="0" distR="0" wp14:anchorId="40ED2D86" wp14:editId="65F8481E">
            <wp:extent cx="5976620" cy="1203625"/>
            <wp:effectExtent l="0" t="0" r="5080" b="0"/>
            <wp:docPr id="222" name="Imagen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976620" cy="1203625"/>
                    </a:xfrm>
                    <a:prstGeom prst="rect">
                      <a:avLst/>
                    </a:prstGeom>
                    <a:noFill/>
                    <a:ln>
                      <a:noFill/>
                    </a:ln>
                  </pic:spPr>
                </pic:pic>
              </a:graphicData>
            </a:graphic>
          </wp:inline>
        </w:drawing>
      </w:r>
    </w:p>
    <w:p w:rsidR="00ED7198" w:rsidRPr="004D01FD" w:rsidRDefault="00652DCF" w:rsidP="00652DCF">
      <w:pPr>
        <w:pStyle w:val="Style3"/>
        <w:tabs>
          <w:tab w:val="left" w:pos="709"/>
        </w:tabs>
        <w:spacing w:before="240" w:after="0"/>
        <w:rPr>
          <w:rFonts w:cs="Arial"/>
        </w:rPr>
      </w:pPr>
      <w:r w:rsidRPr="004D01FD">
        <w:rPr>
          <w:rFonts w:cs="Arial"/>
        </w:rPr>
        <w:t>19.2.</w:t>
      </w:r>
      <w:r w:rsidRPr="004D01FD">
        <w:rPr>
          <w:rFonts w:cs="Arial"/>
        </w:rPr>
        <w:tab/>
      </w:r>
      <w:r w:rsidR="007F615E" w:rsidRPr="004D01FD">
        <w:rPr>
          <w:rFonts w:cs="Arial"/>
        </w:rPr>
        <w:t xml:space="preserve">La Organización ha celebrado asimismo un contrato para arrendar un edificio a la </w:t>
      </w:r>
      <w:r w:rsidR="007F615E" w:rsidRPr="004D01FD">
        <w:rPr>
          <w:rFonts w:cs="Arial"/>
          <w:i/>
        </w:rPr>
        <w:t>Fondation du Centre International de Genève</w:t>
      </w:r>
      <w:r w:rsidR="007F615E" w:rsidRPr="004D01FD">
        <w:rPr>
          <w:rFonts w:cs="Arial"/>
        </w:rPr>
        <w:t xml:space="preserve"> (FCIG)</w:t>
      </w:r>
      <w:r w:rsidR="009C15EC" w:rsidRPr="004D01FD">
        <w:rPr>
          <w:rFonts w:cs="Arial"/>
        </w:rPr>
        <w:t xml:space="preserve">.  </w:t>
      </w:r>
      <w:r w:rsidR="007F615E" w:rsidRPr="004D01FD">
        <w:rPr>
          <w:rFonts w:cs="Arial"/>
        </w:rPr>
        <w:t>Los pormenores de dicho contrato, en particular los pagos de rentas futuras, se desglosan en la Nota 10.</w:t>
      </w:r>
    </w:p>
    <w:p w:rsidR="00ED7198" w:rsidRPr="004D01FD" w:rsidRDefault="00652DCF" w:rsidP="00652DCF">
      <w:pPr>
        <w:pStyle w:val="Style3"/>
        <w:tabs>
          <w:tab w:val="left" w:pos="709"/>
        </w:tabs>
        <w:spacing w:before="240" w:after="0"/>
        <w:rPr>
          <w:rFonts w:cs="Arial"/>
        </w:rPr>
      </w:pPr>
      <w:r w:rsidRPr="004D01FD">
        <w:rPr>
          <w:rFonts w:cs="Arial"/>
        </w:rPr>
        <w:t>19.3.</w:t>
      </w:r>
      <w:r w:rsidRPr="004D01FD">
        <w:rPr>
          <w:rFonts w:cs="Arial"/>
        </w:rPr>
        <w:tab/>
      </w:r>
      <w:r w:rsidR="007F615E" w:rsidRPr="004D01FD">
        <w:rPr>
          <w:rFonts w:cs="Arial"/>
        </w:rPr>
        <w:t>La Organización no tiene contratos de arrendamie</w:t>
      </w:r>
      <w:r w:rsidR="00023A31" w:rsidRPr="004D01FD">
        <w:rPr>
          <w:rFonts w:cs="Arial"/>
        </w:rPr>
        <w:t>nto pendientes que puedan clasificarse como arrendamientos financieros a</w:t>
      </w:r>
      <w:r w:rsidR="007F615E" w:rsidRPr="004D01FD">
        <w:rPr>
          <w:rFonts w:cs="Arial"/>
        </w:rPr>
        <w:t xml:space="preserve"> la fecha de cierre de los estados financieros</w:t>
      </w:r>
      <w:r w:rsidR="009C15EC" w:rsidRPr="004D01FD">
        <w:rPr>
          <w:rFonts w:cs="Arial"/>
        </w:rPr>
        <w:t xml:space="preserve">.  </w:t>
      </w:r>
      <w:r w:rsidR="007F615E" w:rsidRPr="004D01FD">
        <w:rPr>
          <w:rFonts w:cs="Arial"/>
        </w:rPr>
        <w:t>El importe total de los pagos en concepto de rentas de arrendamiento reconocidos como gastos durante el período s</w:t>
      </w:r>
      <w:r w:rsidR="005C7883" w:rsidRPr="004D01FD">
        <w:rPr>
          <w:rFonts w:cs="Arial"/>
        </w:rPr>
        <w:t>obre el que se informa fue de 1.</w:t>
      </w:r>
      <w:r w:rsidR="007F615E" w:rsidRPr="004D01FD">
        <w:rPr>
          <w:rFonts w:cs="Arial"/>
        </w:rPr>
        <w:t>9</w:t>
      </w:r>
      <w:r w:rsidR="005C7883" w:rsidRPr="004D01FD">
        <w:rPr>
          <w:rFonts w:cs="Arial"/>
        </w:rPr>
        <w:t>00.000</w:t>
      </w:r>
      <w:r w:rsidR="008B6DF3" w:rsidRPr="004D01FD">
        <w:rPr>
          <w:rFonts w:cs="Arial"/>
        </w:rPr>
        <w:t xml:space="preserve"> francos suizos (1</w:t>
      </w:r>
      <w:r w:rsidR="005C7883" w:rsidRPr="004D01FD">
        <w:rPr>
          <w:rFonts w:cs="Arial"/>
        </w:rPr>
        <w:t>.</w:t>
      </w:r>
      <w:r w:rsidR="008B6DF3" w:rsidRPr="004D01FD">
        <w:rPr>
          <w:rFonts w:cs="Arial"/>
        </w:rPr>
        <w:t>9</w:t>
      </w:r>
      <w:r w:rsidR="005C7883" w:rsidRPr="004D01FD">
        <w:rPr>
          <w:rFonts w:cs="Arial"/>
        </w:rPr>
        <w:t>00.000</w:t>
      </w:r>
      <w:r w:rsidR="007F615E" w:rsidRPr="004D01FD">
        <w:rPr>
          <w:rFonts w:cs="Arial"/>
        </w:rPr>
        <w:t xml:space="preserve"> </w:t>
      </w:r>
      <w:r w:rsidR="008B6DF3" w:rsidRPr="004D01FD">
        <w:rPr>
          <w:rFonts w:cs="Arial"/>
        </w:rPr>
        <w:t>francos suizos en 2014)</w:t>
      </w:r>
      <w:r w:rsidR="007F615E" w:rsidRPr="004D01FD">
        <w:rPr>
          <w:rFonts w:cs="Arial"/>
        </w:rPr>
        <w:t>.</w:t>
      </w:r>
    </w:p>
    <w:p w:rsidR="00ED7198" w:rsidRPr="004D01FD" w:rsidRDefault="007F615E">
      <w:pPr>
        <w:pStyle w:val="Style3"/>
        <w:spacing w:before="240" w:after="0"/>
        <w:rPr>
          <w:rFonts w:cs="Arial"/>
          <w:b/>
          <w:i/>
        </w:rPr>
      </w:pPr>
      <w:r w:rsidRPr="004D01FD">
        <w:rPr>
          <w:rFonts w:cs="Arial"/>
          <w:b/>
          <w:i/>
        </w:rPr>
        <w:t>La OMPI en calidad de arrendadora</w:t>
      </w:r>
    </w:p>
    <w:p w:rsidR="00ED7198" w:rsidRPr="004D01FD" w:rsidRDefault="00652DCF" w:rsidP="00652DCF">
      <w:pPr>
        <w:pStyle w:val="Style3"/>
        <w:tabs>
          <w:tab w:val="left" w:pos="709"/>
        </w:tabs>
        <w:spacing w:before="240" w:after="0"/>
        <w:rPr>
          <w:rFonts w:cs="Arial"/>
        </w:rPr>
      </w:pPr>
      <w:r w:rsidRPr="004D01FD">
        <w:rPr>
          <w:rFonts w:cs="Arial"/>
        </w:rPr>
        <w:t>19.4.</w:t>
      </w:r>
      <w:r w:rsidRPr="004D01FD">
        <w:rPr>
          <w:rFonts w:cs="Arial"/>
        </w:rPr>
        <w:tab/>
      </w:r>
      <w:r w:rsidR="007F615E" w:rsidRPr="004D01FD">
        <w:rPr>
          <w:rFonts w:cs="Arial"/>
        </w:rPr>
        <w:t>La Organización ha celebrado una serie de contratos en virtud de los cuales arrienda espacio de los edificios de su sede a terceros</w:t>
      </w:r>
      <w:r w:rsidR="009C15EC" w:rsidRPr="004D01FD">
        <w:rPr>
          <w:rFonts w:cs="Arial"/>
        </w:rPr>
        <w:t xml:space="preserve">.  </w:t>
      </w:r>
      <w:r w:rsidR="00023A31" w:rsidRPr="004D01FD">
        <w:rPr>
          <w:rFonts w:cs="Arial"/>
        </w:rPr>
        <w:t>Todos es</w:t>
      </w:r>
      <w:r w:rsidR="007F615E" w:rsidRPr="004D01FD">
        <w:rPr>
          <w:rFonts w:cs="Arial"/>
        </w:rPr>
        <w:t>os arrendamientos pueden ser rescindidos tras los períodos de notificación especificados</w:t>
      </w:r>
      <w:r w:rsidR="008B6DF3" w:rsidRPr="004D01FD">
        <w:rPr>
          <w:rFonts w:cs="Arial"/>
        </w:rPr>
        <w:t xml:space="preserve"> en los respectivos contratos</w:t>
      </w:r>
      <w:r w:rsidR="009C15EC" w:rsidRPr="004D01FD">
        <w:rPr>
          <w:rFonts w:cs="Arial"/>
        </w:rPr>
        <w:t xml:space="preserve">.  </w:t>
      </w:r>
      <w:r w:rsidR="007F615E" w:rsidRPr="004D01FD">
        <w:rPr>
          <w:rFonts w:cs="Arial"/>
        </w:rPr>
        <w:t xml:space="preserve">El </w:t>
      </w:r>
      <w:r w:rsidR="007F615E" w:rsidRPr="004D01FD">
        <w:rPr>
          <w:rFonts w:cs="Arial"/>
        </w:rPr>
        <w:lastRenderedPageBreak/>
        <w:t>importe total de los ingresos por rentas de arrendamiento con arreglo a tales contratos</w:t>
      </w:r>
      <w:r w:rsidR="008D69FD" w:rsidRPr="004D01FD">
        <w:rPr>
          <w:rFonts w:cs="Arial"/>
        </w:rPr>
        <w:t xml:space="preserve"> fue en </w:t>
      </w:r>
      <w:r w:rsidR="00023A31" w:rsidRPr="004D01FD">
        <w:rPr>
          <w:rFonts w:cs="Arial"/>
        </w:rPr>
        <w:t>2015</w:t>
      </w:r>
      <w:r w:rsidR="008B6DF3" w:rsidRPr="004D01FD">
        <w:rPr>
          <w:rFonts w:cs="Arial"/>
        </w:rPr>
        <w:t xml:space="preserve"> de 600.000 francos suizos (600.000 francos suizos en 2014)</w:t>
      </w:r>
      <w:r w:rsidR="009C15EC" w:rsidRPr="004D01FD">
        <w:rPr>
          <w:rFonts w:cs="Arial"/>
        </w:rPr>
        <w:t xml:space="preserve">.  </w:t>
      </w:r>
      <w:r w:rsidR="007F615E" w:rsidRPr="004D01FD">
        <w:rPr>
          <w:rFonts w:cs="Arial"/>
        </w:rPr>
        <w:t>La Organización arrienda asimismo apartamentos, espacios de estacionamiento y otras instalaciones en el e</w:t>
      </w:r>
      <w:r w:rsidR="008B6DF3" w:rsidRPr="004D01FD">
        <w:rPr>
          <w:rFonts w:cs="Arial"/>
        </w:rPr>
        <w:t>dificio de la Unión de Madrid</w:t>
      </w:r>
      <w:r w:rsidR="009C15EC" w:rsidRPr="004D01FD">
        <w:rPr>
          <w:rFonts w:cs="Arial"/>
        </w:rPr>
        <w:t xml:space="preserve">.  </w:t>
      </w:r>
      <w:r w:rsidR="007F615E" w:rsidRPr="004D01FD">
        <w:rPr>
          <w:rFonts w:cs="Arial"/>
        </w:rPr>
        <w:t>El valor de los</w:t>
      </w:r>
      <w:r w:rsidR="000B089F" w:rsidRPr="004D01FD">
        <w:rPr>
          <w:rFonts w:cs="Arial"/>
        </w:rPr>
        <w:t xml:space="preserve"> contratos de arrendamiento</w:t>
      </w:r>
      <w:r w:rsidR="007F615E" w:rsidRPr="004D01FD">
        <w:rPr>
          <w:rFonts w:cs="Arial"/>
        </w:rPr>
        <w:t xml:space="preserve"> no rescindibles y de los ingresos </w:t>
      </w:r>
      <w:r w:rsidR="00576CF6" w:rsidRPr="004D01FD">
        <w:rPr>
          <w:rFonts w:cs="Arial"/>
        </w:rPr>
        <w:t>en concepto de alquiler</w:t>
      </w:r>
      <w:r w:rsidR="007F615E" w:rsidRPr="004D01FD">
        <w:rPr>
          <w:rFonts w:cs="Arial"/>
        </w:rPr>
        <w:t xml:space="preserve"> en el edificio de la Unión de Madrid se especifica en la Nota 7</w:t>
      </w:r>
      <w:r w:rsidR="009C15EC" w:rsidRPr="004D01FD">
        <w:rPr>
          <w:rFonts w:cs="Arial"/>
        </w:rPr>
        <w:t xml:space="preserve">.  </w:t>
      </w:r>
    </w:p>
    <w:p w:rsidR="00ED7198" w:rsidRPr="004D01FD" w:rsidRDefault="00ED7198">
      <w:pPr>
        <w:pStyle w:val="StyleHeading211ptNotBoldNotItalicAllcaps"/>
        <w:spacing w:before="0" w:after="0"/>
        <w:rPr>
          <w:b w:val="0"/>
          <w:szCs w:val="22"/>
        </w:rPr>
      </w:pPr>
    </w:p>
    <w:p w:rsidR="00ED7198" w:rsidRPr="004D01FD" w:rsidRDefault="007F615E">
      <w:pPr>
        <w:pStyle w:val="StyleHeading211ptNotBoldNotItalicAllcaps"/>
        <w:spacing w:before="0" w:after="0"/>
        <w:rPr>
          <w:szCs w:val="22"/>
        </w:rPr>
      </w:pPr>
      <w:r w:rsidRPr="004D01FD">
        <w:t>Nota 20:</w:t>
      </w:r>
      <w:r w:rsidRPr="004D01FD">
        <w:tab/>
        <w:t>Transacciones con partes relacionadas</w:t>
      </w:r>
    </w:p>
    <w:p w:rsidR="008B6DF3" w:rsidRPr="004D01FD" w:rsidRDefault="008B6DF3" w:rsidP="008D69FD">
      <w:pPr>
        <w:pStyle w:val="Style3"/>
        <w:tabs>
          <w:tab w:val="left" w:pos="709"/>
        </w:tabs>
        <w:spacing w:before="240" w:after="0"/>
        <w:rPr>
          <w:rFonts w:cs="Arial"/>
        </w:rPr>
      </w:pPr>
      <w:r w:rsidRPr="004D01FD">
        <w:rPr>
          <w:rFonts w:cs="Arial"/>
        </w:rPr>
        <w:t>20.1.</w:t>
      </w:r>
      <w:r w:rsidR="008D69FD" w:rsidRPr="004D01FD">
        <w:rPr>
          <w:rFonts w:cs="Arial"/>
        </w:rPr>
        <w:tab/>
      </w:r>
      <w:r w:rsidR="007F615E" w:rsidRPr="004D01FD">
        <w:rPr>
          <w:rFonts w:cs="Arial"/>
        </w:rPr>
        <w:t>El principal órgano rector de la Organización es la Asamblea General de la OMPI</w:t>
      </w:r>
      <w:r w:rsidR="00023A31" w:rsidRPr="004D01FD">
        <w:rPr>
          <w:rFonts w:cs="Arial"/>
        </w:rPr>
        <w:t>,</w:t>
      </w:r>
      <w:r w:rsidR="007F615E" w:rsidRPr="004D01FD">
        <w:rPr>
          <w:rFonts w:cs="Arial"/>
        </w:rPr>
        <w:t xml:space="preserve"> compuesta por representantes de</w:t>
      </w:r>
      <w:r w:rsidRPr="004D01FD">
        <w:rPr>
          <w:rFonts w:cs="Arial"/>
        </w:rPr>
        <w:t xml:space="preserve"> los Estados miembros que son partes en el Convenio que establece la Organización Mundial de la Propiedad Intelectual y que son miembros de alguna de la Uniones</w:t>
      </w:r>
      <w:r w:rsidR="009C15EC" w:rsidRPr="004D01FD">
        <w:rPr>
          <w:rFonts w:cs="Arial"/>
        </w:rPr>
        <w:t xml:space="preserve">.  </w:t>
      </w:r>
      <w:r w:rsidRPr="004D01FD">
        <w:rPr>
          <w:rFonts w:cs="Arial"/>
        </w:rPr>
        <w:t>Dichos representantes n</w:t>
      </w:r>
      <w:r w:rsidR="007F615E" w:rsidRPr="004D01FD">
        <w:rPr>
          <w:rFonts w:cs="Arial"/>
        </w:rPr>
        <w:t>o perciben r</w:t>
      </w:r>
      <w:r w:rsidRPr="004D01FD">
        <w:rPr>
          <w:rFonts w:cs="Arial"/>
        </w:rPr>
        <w:t>emuneración de la Organización</w:t>
      </w:r>
      <w:r w:rsidR="009C15EC" w:rsidRPr="004D01FD">
        <w:rPr>
          <w:rFonts w:cs="Arial"/>
        </w:rPr>
        <w:t xml:space="preserve">.  </w:t>
      </w:r>
      <w:r w:rsidR="007F615E" w:rsidRPr="004D01FD">
        <w:rPr>
          <w:rFonts w:cs="Arial"/>
        </w:rPr>
        <w:t>La Organización está dirigida por un Director General y por Directores Generales Adjuntos y Subdirectores Generales y altos directivos (personal clave de la dirección) que son re</w:t>
      </w:r>
      <w:r w:rsidRPr="004D01FD">
        <w:rPr>
          <w:rFonts w:cs="Arial"/>
        </w:rPr>
        <w:t>munerados por la Organización</w:t>
      </w:r>
      <w:r w:rsidR="009C15EC" w:rsidRPr="004D01FD">
        <w:rPr>
          <w:rFonts w:cs="Arial"/>
        </w:rPr>
        <w:t xml:space="preserve">.  </w:t>
      </w:r>
      <w:r w:rsidR="007F615E" w:rsidRPr="004D01FD">
        <w:rPr>
          <w:rFonts w:cs="Arial"/>
        </w:rPr>
        <w:t>En la remuneración agregada del personal clave de la dirección se incluyen salarios, subsidios, viajes reglamentarios y otras prestaciones pagadas de conformidad con el Estatuto y Reglamento del Personal y aplicables a todo el personal</w:t>
      </w:r>
      <w:r w:rsidR="009C15EC" w:rsidRPr="004D01FD">
        <w:rPr>
          <w:rFonts w:cs="Arial"/>
        </w:rPr>
        <w:t xml:space="preserve">.  </w:t>
      </w:r>
      <w:r w:rsidR="007F615E" w:rsidRPr="004D01FD">
        <w:rPr>
          <w:rFonts w:cs="Arial"/>
        </w:rPr>
        <w:t>Además, el Director General, los Directores Generales Adjuntos y los Subdirectores Generales recib</w:t>
      </w:r>
      <w:r w:rsidRPr="004D01FD">
        <w:rPr>
          <w:rFonts w:cs="Arial"/>
        </w:rPr>
        <w:t>en subsidios de representación</w:t>
      </w:r>
      <w:r w:rsidR="009C15EC" w:rsidRPr="004D01FD">
        <w:rPr>
          <w:rFonts w:cs="Arial"/>
        </w:rPr>
        <w:t xml:space="preserve">.  </w:t>
      </w:r>
      <w:r w:rsidR="007F615E" w:rsidRPr="004D01FD">
        <w:rPr>
          <w:rFonts w:cs="Arial"/>
        </w:rPr>
        <w:t>Los miembros del personal clave de la dirección están afiliados a la CCP</w:t>
      </w:r>
      <w:r w:rsidR="00023A31" w:rsidRPr="004D01FD">
        <w:rPr>
          <w:rFonts w:cs="Arial"/>
        </w:rPr>
        <w:t>PNU, a la que</w:t>
      </w:r>
      <w:r w:rsidR="007F615E" w:rsidRPr="004D01FD">
        <w:rPr>
          <w:rFonts w:cs="Arial"/>
        </w:rPr>
        <w:t xml:space="preserve"> contribuyen el personal y la Organización, y también tienen derecho a participar en el plan de segur</w:t>
      </w:r>
      <w:r w:rsidR="00262EF7" w:rsidRPr="004D01FD">
        <w:rPr>
          <w:rFonts w:cs="Arial"/>
        </w:rPr>
        <w:t xml:space="preserve"> </w:t>
      </w:r>
      <w:r w:rsidR="007F615E" w:rsidRPr="004D01FD">
        <w:rPr>
          <w:rFonts w:cs="Arial"/>
        </w:rPr>
        <w:t xml:space="preserve">o médico </w:t>
      </w:r>
      <w:r w:rsidRPr="004D01FD">
        <w:rPr>
          <w:rFonts w:cs="Arial"/>
        </w:rPr>
        <w:t>colectivo</w:t>
      </w:r>
      <w:r w:rsidR="009C15EC" w:rsidRPr="004D01FD">
        <w:rPr>
          <w:rFonts w:cs="Arial"/>
        </w:rPr>
        <w:t xml:space="preserve">.  </w:t>
      </w:r>
      <w:r w:rsidRPr="004D01FD">
        <w:rPr>
          <w:rFonts w:cs="Arial"/>
        </w:rPr>
        <w:t>En el cuadro siguiente figuran las cifras relativas al personal clave de la dirección y sus remuneraciones</w:t>
      </w:r>
      <w:r w:rsidR="009C15EC" w:rsidRPr="004D01FD">
        <w:rPr>
          <w:rFonts w:cs="Arial"/>
        </w:rPr>
        <w:t xml:space="preserve">.  </w:t>
      </w:r>
      <w:r w:rsidRPr="004D01FD">
        <w:rPr>
          <w:rFonts w:cs="Arial"/>
        </w:rPr>
        <w:t>No se han concedido préstamos al personal clave de la dirección o a sus familiares cercanos a los que otras categorías de personal no puedan tener acceso</w:t>
      </w:r>
      <w:r w:rsidR="009C15EC" w:rsidRPr="004D01FD">
        <w:rPr>
          <w:rFonts w:cs="Arial"/>
        </w:rPr>
        <w:t xml:space="preserve">.  </w:t>
      </w:r>
      <w:r w:rsidRPr="004D01FD">
        <w:rPr>
          <w:rFonts w:cs="Arial"/>
        </w:rPr>
        <w:t>No se ha concedido ninguna otra remuneración o compensación al personal clave de la dirección o a sus familiares cercanos.</w:t>
      </w:r>
    </w:p>
    <w:p w:rsidR="008B6DF3" w:rsidRPr="004D01FD" w:rsidRDefault="00E35BC3">
      <w:pPr>
        <w:pStyle w:val="Style3"/>
        <w:spacing w:before="240" w:after="0"/>
        <w:rPr>
          <w:rFonts w:cs="Arial"/>
        </w:rPr>
      </w:pPr>
      <w:r w:rsidRPr="004D01FD">
        <w:rPr>
          <w:rFonts w:cs="Arial"/>
          <w:noProof/>
          <w:lang w:val="en-US" w:eastAsia="en-US" w:bidi="ar-SA"/>
        </w:rPr>
        <w:drawing>
          <wp:inline distT="0" distB="0" distL="0" distR="0" wp14:anchorId="00F389F5" wp14:editId="1A00346D">
            <wp:extent cx="5976620" cy="1466447"/>
            <wp:effectExtent l="0" t="0" r="5080" b="635"/>
            <wp:docPr id="223" name="Imagen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976620" cy="1466447"/>
                    </a:xfrm>
                    <a:prstGeom prst="rect">
                      <a:avLst/>
                    </a:prstGeom>
                    <a:noFill/>
                    <a:ln>
                      <a:noFill/>
                    </a:ln>
                  </pic:spPr>
                </pic:pic>
              </a:graphicData>
            </a:graphic>
          </wp:inline>
        </w:drawing>
      </w:r>
    </w:p>
    <w:p w:rsidR="00ED7198" w:rsidRPr="004D01FD" w:rsidRDefault="00E35BC3" w:rsidP="008D69FD">
      <w:pPr>
        <w:pStyle w:val="Style3"/>
        <w:tabs>
          <w:tab w:val="left" w:pos="709"/>
        </w:tabs>
        <w:spacing w:before="240" w:after="0"/>
        <w:rPr>
          <w:rFonts w:cs="Arial"/>
        </w:rPr>
      </w:pPr>
      <w:r w:rsidRPr="004D01FD">
        <w:rPr>
          <w:rFonts w:cs="Arial"/>
        </w:rPr>
        <w:t>20.2.</w:t>
      </w:r>
      <w:r w:rsidR="008D69FD" w:rsidRPr="004D01FD">
        <w:rPr>
          <w:rFonts w:cs="Arial"/>
        </w:rPr>
        <w:tab/>
      </w:r>
      <w:r w:rsidR="007F615E" w:rsidRPr="004D01FD">
        <w:rPr>
          <w:rFonts w:cs="Arial"/>
        </w:rPr>
        <w:t xml:space="preserve">La Organización no posee ninguna participación en asociaciones o negocios conjuntos ni </w:t>
      </w:r>
      <w:r w:rsidRPr="004D01FD">
        <w:rPr>
          <w:rFonts w:cs="Arial"/>
        </w:rPr>
        <w:t>en ninguna entidad controlada</w:t>
      </w:r>
      <w:r w:rsidR="009C15EC" w:rsidRPr="004D01FD">
        <w:rPr>
          <w:rFonts w:cs="Arial"/>
        </w:rPr>
        <w:t xml:space="preserve">.  </w:t>
      </w:r>
      <w:r w:rsidR="007F615E" w:rsidRPr="004D01FD">
        <w:rPr>
          <w:rFonts w:cs="Arial"/>
        </w:rPr>
        <w:t>La OMPI es miembro de la CCPPNU y varios de sus antiguos miembros d</w:t>
      </w:r>
      <w:r w:rsidR="00023A31" w:rsidRPr="004D01FD">
        <w:rPr>
          <w:rFonts w:cs="Arial"/>
        </w:rPr>
        <w:t>el personal son miembros de la Caja Cerrada de P</w:t>
      </w:r>
      <w:r w:rsidR="007F615E" w:rsidRPr="004D01FD">
        <w:rPr>
          <w:rFonts w:cs="Arial"/>
        </w:rPr>
        <w:t>ensiones de la OMPI (CROMPI)</w:t>
      </w:r>
      <w:r w:rsidR="009C15EC" w:rsidRPr="004D01FD">
        <w:rPr>
          <w:rFonts w:cs="Arial"/>
        </w:rPr>
        <w:t xml:space="preserve">.  </w:t>
      </w:r>
      <w:r w:rsidR="007F615E" w:rsidRPr="004D01FD">
        <w:rPr>
          <w:rFonts w:cs="Arial"/>
        </w:rPr>
        <w:t>La relación entre estas dos cajas se explica en detalle en la Nota 12</w:t>
      </w:r>
      <w:r w:rsidR="009C15EC" w:rsidRPr="004D01FD">
        <w:rPr>
          <w:rFonts w:cs="Arial"/>
        </w:rPr>
        <w:t xml:space="preserve">.  </w:t>
      </w:r>
    </w:p>
    <w:p w:rsidR="00ED7198" w:rsidRPr="004D01FD" w:rsidRDefault="00E35BC3" w:rsidP="008D69FD">
      <w:pPr>
        <w:pStyle w:val="Style3"/>
        <w:tabs>
          <w:tab w:val="left" w:pos="709"/>
        </w:tabs>
        <w:spacing w:before="240" w:after="0"/>
        <w:rPr>
          <w:rFonts w:cs="Arial"/>
        </w:rPr>
      </w:pPr>
      <w:r w:rsidRPr="004D01FD">
        <w:rPr>
          <w:rFonts w:cs="Arial"/>
        </w:rPr>
        <w:t>20.3.</w:t>
      </w:r>
      <w:r w:rsidR="008D69FD" w:rsidRPr="004D01FD">
        <w:rPr>
          <w:rFonts w:cs="Arial"/>
        </w:rPr>
        <w:tab/>
      </w:r>
      <w:r w:rsidR="009F2BA2" w:rsidRPr="004D01FD">
        <w:rPr>
          <w:rFonts w:cs="Arial"/>
        </w:rPr>
        <w:t>La Organización mantiene</w:t>
      </w:r>
      <w:r w:rsidR="007F615E" w:rsidRPr="004D01FD">
        <w:rPr>
          <w:rFonts w:cs="Arial"/>
        </w:rPr>
        <w:t xml:space="preserve"> vínculos con la Unión Internacional para la Protección de las Obte</w:t>
      </w:r>
      <w:r w:rsidR="009F2BA2" w:rsidRPr="004D01FD">
        <w:rPr>
          <w:rFonts w:cs="Arial"/>
        </w:rPr>
        <w:t>nciones Vegetales (UPOV) y ha suscrito</w:t>
      </w:r>
      <w:r w:rsidR="007F615E" w:rsidRPr="004D01FD">
        <w:rPr>
          <w:rFonts w:cs="Arial"/>
        </w:rPr>
        <w:t xml:space="preserve"> un acuerdo con dicha organización, con arreglo al cual el Director General de la OMPI desempeña la función de Secretario General de la UPOV</w:t>
      </w:r>
      <w:r w:rsidR="009C15EC" w:rsidRPr="004D01FD">
        <w:rPr>
          <w:rFonts w:cs="Arial"/>
        </w:rPr>
        <w:t xml:space="preserve">.  </w:t>
      </w:r>
      <w:r w:rsidRPr="004D01FD">
        <w:rPr>
          <w:rFonts w:cs="Arial"/>
        </w:rPr>
        <w:t xml:space="preserve">El Consejo de la UPOV, que es el órgano rector de la UPOV, está compuesto por representantes de las partes contratantes en el Convenio Internacional para la Protección </w:t>
      </w:r>
      <w:r w:rsidR="009F2BA2" w:rsidRPr="004D01FD">
        <w:rPr>
          <w:rFonts w:cs="Arial"/>
        </w:rPr>
        <w:t>de las Obtenciones Vegetales de</w:t>
      </w:r>
      <w:r w:rsidRPr="004D01FD">
        <w:rPr>
          <w:rFonts w:cs="Arial"/>
        </w:rPr>
        <w:t xml:space="preserve"> 2 de diciembre de 1961, en su versión revisada</w:t>
      </w:r>
      <w:r w:rsidR="009C15EC" w:rsidRPr="004D01FD">
        <w:rPr>
          <w:rFonts w:cs="Arial"/>
        </w:rPr>
        <w:t xml:space="preserve">.  </w:t>
      </w:r>
      <w:r w:rsidR="009F2BA2" w:rsidRPr="004D01FD">
        <w:rPr>
          <w:rFonts w:cs="Arial"/>
        </w:rPr>
        <w:t>De acuerdo</w:t>
      </w:r>
      <w:r w:rsidRPr="004D01FD">
        <w:rPr>
          <w:rFonts w:cs="Arial"/>
        </w:rPr>
        <w:t xml:space="preserve"> con el Reglamento financiero y la Reglamentación financiera de la UPOV, la Oficina de la UPOV, compuesta por el Secretario General y el personal </w:t>
      </w:r>
      <w:r w:rsidR="009F2BA2" w:rsidRPr="004D01FD">
        <w:rPr>
          <w:rFonts w:cs="Arial"/>
        </w:rPr>
        <w:t xml:space="preserve">de la UPOV, ejerce su función de manera </w:t>
      </w:r>
      <w:r w:rsidRPr="004D01FD">
        <w:rPr>
          <w:rFonts w:cs="Arial"/>
        </w:rPr>
        <w:t>completa</w:t>
      </w:r>
      <w:r w:rsidR="009F2BA2" w:rsidRPr="004D01FD">
        <w:rPr>
          <w:rFonts w:cs="Arial"/>
        </w:rPr>
        <w:t>mente</w:t>
      </w:r>
      <w:r w:rsidRPr="004D01FD">
        <w:rPr>
          <w:rFonts w:cs="Arial"/>
        </w:rPr>
        <w:t xml:space="preserve"> in</w:t>
      </w:r>
      <w:r w:rsidR="009F2BA2" w:rsidRPr="004D01FD">
        <w:rPr>
          <w:rFonts w:cs="Arial"/>
        </w:rPr>
        <w:t>dependiente</w:t>
      </w:r>
      <w:r w:rsidRPr="004D01FD">
        <w:rPr>
          <w:rFonts w:cs="Arial"/>
        </w:rPr>
        <w:t xml:space="preserve"> de la Organización</w:t>
      </w:r>
      <w:r w:rsidR="009C15EC" w:rsidRPr="004D01FD">
        <w:rPr>
          <w:rFonts w:cs="Arial"/>
        </w:rPr>
        <w:t xml:space="preserve">.  </w:t>
      </w:r>
      <w:r w:rsidR="007F615E" w:rsidRPr="004D01FD">
        <w:rPr>
          <w:rFonts w:cs="Arial"/>
        </w:rPr>
        <w:t xml:space="preserve">De conformidad con el acuerdo concertado entre la Organización y la UPOV, con fecha de 26 de noviembre de 1982, incumbe a la Organización satisfacer las necesidades de la UPOV </w:t>
      </w:r>
      <w:r w:rsidR="009F2BA2" w:rsidRPr="004D01FD">
        <w:rPr>
          <w:rFonts w:cs="Arial"/>
        </w:rPr>
        <w:t>en materia de espacio para</w:t>
      </w:r>
      <w:r w:rsidR="007F615E" w:rsidRPr="004D01FD">
        <w:rPr>
          <w:rFonts w:cs="Arial"/>
        </w:rPr>
        <w:t xml:space="preserve"> oficina</w:t>
      </w:r>
      <w:r w:rsidR="009F2BA2" w:rsidRPr="004D01FD">
        <w:rPr>
          <w:rFonts w:cs="Arial"/>
        </w:rPr>
        <w:t>s</w:t>
      </w:r>
      <w:r w:rsidR="007F615E" w:rsidRPr="004D01FD">
        <w:rPr>
          <w:rFonts w:cs="Arial"/>
        </w:rPr>
        <w:t xml:space="preserve">, administración de personal, administración </w:t>
      </w:r>
      <w:r w:rsidR="009F2BA2" w:rsidRPr="004D01FD">
        <w:rPr>
          <w:rFonts w:cs="Arial"/>
        </w:rPr>
        <w:t>financiera, servicios de adquisiciones</w:t>
      </w:r>
      <w:r w:rsidR="007F615E" w:rsidRPr="004D01FD">
        <w:rPr>
          <w:rFonts w:cs="Arial"/>
        </w:rPr>
        <w:t xml:space="preserve"> y otro tipo de apoyo administrativo</w:t>
      </w:r>
      <w:r w:rsidR="009C15EC" w:rsidRPr="004D01FD">
        <w:rPr>
          <w:rFonts w:cs="Arial"/>
        </w:rPr>
        <w:t xml:space="preserve">.  </w:t>
      </w:r>
      <w:r w:rsidR="007F615E" w:rsidRPr="004D01FD">
        <w:rPr>
          <w:rFonts w:cs="Arial"/>
        </w:rPr>
        <w:t>La UPOV se compromete a reembolsar a la Organización el costo de tales servicios de conformidad con las condiciones de dicho acuerdo</w:t>
      </w:r>
      <w:r w:rsidR="009C15EC" w:rsidRPr="004D01FD">
        <w:rPr>
          <w:rFonts w:cs="Arial"/>
        </w:rPr>
        <w:t xml:space="preserve">.  </w:t>
      </w:r>
      <w:r w:rsidRPr="004D01FD">
        <w:rPr>
          <w:rFonts w:cs="Arial"/>
        </w:rPr>
        <w:t xml:space="preserve">En 2015, la Organización </w:t>
      </w:r>
      <w:r w:rsidRPr="004D01FD">
        <w:rPr>
          <w:rFonts w:cs="Arial"/>
        </w:rPr>
        <w:lastRenderedPageBreak/>
        <w:t>recibió 618.000 francos suizos de la UPOV</w:t>
      </w:r>
      <w:r w:rsidR="009F2BA2" w:rsidRPr="004D01FD">
        <w:rPr>
          <w:rFonts w:cs="Arial"/>
        </w:rPr>
        <w:t xml:space="preserve"> para sufragar los costos de es</w:t>
      </w:r>
      <w:r w:rsidRPr="004D01FD">
        <w:rPr>
          <w:rFonts w:cs="Arial"/>
        </w:rPr>
        <w:t>os servicios</w:t>
      </w:r>
      <w:r w:rsidR="009C15EC" w:rsidRPr="004D01FD">
        <w:rPr>
          <w:rFonts w:cs="Arial"/>
        </w:rPr>
        <w:t xml:space="preserve">.  </w:t>
      </w:r>
      <w:r w:rsidRPr="004D01FD">
        <w:rPr>
          <w:rFonts w:cs="Arial"/>
        </w:rPr>
        <w:t>Además, todos los fondos que la OMPI desembolsa en nombre de la UPOV le son reembolsados.</w:t>
      </w:r>
    </w:p>
    <w:p w:rsidR="00ED7198" w:rsidRPr="004D01FD" w:rsidRDefault="00ED7198">
      <w:pPr>
        <w:pStyle w:val="Style3"/>
        <w:spacing w:before="240" w:after="0"/>
        <w:jc w:val="left"/>
        <w:rPr>
          <w:rFonts w:cs="Arial"/>
        </w:rPr>
      </w:pPr>
    </w:p>
    <w:p w:rsidR="00ED7198" w:rsidRPr="004D01FD" w:rsidRDefault="007F615E">
      <w:pPr>
        <w:pStyle w:val="StyleHeading211ptNotBoldNotItalicAllcaps"/>
        <w:spacing w:before="0" w:after="0"/>
        <w:rPr>
          <w:szCs w:val="22"/>
        </w:rPr>
      </w:pPr>
      <w:r w:rsidRPr="004D01FD">
        <w:t>Nota 21:</w:t>
      </w:r>
      <w:r w:rsidRPr="004D01FD">
        <w:tab/>
      </w:r>
      <w:r w:rsidR="00E35BC3" w:rsidRPr="004D01FD">
        <w:t>ACTIVOS NETOS</w:t>
      </w:r>
    </w:p>
    <w:p w:rsidR="00ED7198" w:rsidRPr="004D01FD" w:rsidRDefault="00ED7198">
      <w:pPr>
        <w:pStyle w:val="STYLEDUTEXTE"/>
        <w:rPr>
          <w:rFonts w:cs="Arial"/>
        </w:rPr>
      </w:pPr>
    </w:p>
    <w:p w:rsidR="00ED7198" w:rsidRPr="004D01FD" w:rsidRDefault="009F2BA2">
      <w:pPr>
        <w:pStyle w:val="STYLEDUTEXTE"/>
        <w:rPr>
          <w:rFonts w:cs="Arial"/>
          <w:szCs w:val="22"/>
        </w:rPr>
      </w:pPr>
      <w:r w:rsidRPr="004D01FD">
        <w:rPr>
          <w:rFonts w:cs="Arial"/>
          <w:noProof/>
          <w:lang w:val="en-US" w:eastAsia="en-US" w:bidi="ar-SA"/>
        </w:rPr>
        <w:drawing>
          <wp:inline distT="0" distB="0" distL="0" distR="0" wp14:anchorId="14E80AD3" wp14:editId="24F3FBBC">
            <wp:extent cx="5976620" cy="2772528"/>
            <wp:effectExtent l="0" t="0" r="5080" b="8890"/>
            <wp:docPr id="277" name="Imagen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976620" cy="2772528"/>
                    </a:xfrm>
                    <a:prstGeom prst="rect">
                      <a:avLst/>
                    </a:prstGeom>
                    <a:noFill/>
                    <a:ln>
                      <a:noFill/>
                    </a:ln>
                  </pic:spPr>
                </pic:pic>
              </a:graphicData>
            </a:graphic>
          </wp:inline>
        </w:drawing>
      </w:r>
    </w:p>
    <w:p w:rsidR="00ED7198" w:rsidRPr="004D01FD" w:rsidRDefault="00ED7198">
      <w:pPr>
        <w:pStyle w:val="STYLEDUTEXTE"/>
        <w:rPr>
          <w:rFonts w:cs="Arial"/>
        </w:rPr>
      </w:pPr>
    </w:p>
    <w:p w:rsidR="00013A15" w:rsidRPr="004D01FD" w:rsidRDefault="008D69FD" w:rsidP="008D69FD">
      <w:pPr>
        <w:pStyle w:val="STYLEDUTEXTE"/>
        <w:tabs>
          <w:tab w:val="left" w:pos="709"/>
        </w:tabs>
        <w:rPr>
          <w:rFonts w:cs="Arial"/>
        </w:rPr>
      </w:pPr>
      <w:r w:rsidRPr="004D01FD">
        <w:rPr>
          <w:rFonts w:cs="Arial"/>
        </w:rPr>
        <w:t>21.1.</w:t>
      </w:r>
      <w:r w:rsidRPr="004D01FD">
        <w:rPr>
          <w:rFonts w:cs="Arial"/>
        </w:rPr>
        <w:tab/>
      </w:r>
      <w:r w:rsidR="005929BE" w:rsidRPr="004D01FD">
        <w:rPr>
          <w:rFonts w:cs="Arial"/>
        </w:rPr>
        <w:t>Los activos netos totales de la Organización representan el saldo de sus r</w:t>
      </w:r>
      <w:r w:rsidR="000F0DD2" w:rsidRPr="004D01FD">
        <w:rPr>
          <w:rFonts w:cs="Arial"/>
        </w:rPr>
        <w:t>eservas, las cuales incluyen los fondos de</w:t>
      </w:r>
      <w:r w:rsidR="005929BE" w:rsidRPr="004D01FD">
        <w:rPr>
          <w:rFonts w:cs="Arial"/>
        </w:rPr>
        <w:t xml:space="preserve"> r</w:t>
      </w:r>
      <w:r w:rsidR="000F0DD2" w:rsidRPr="004D01FD">
        <w:rPr>
          <w:rFonts w:cs="Arial"/>
        </w:rPr>
        <w:t>eserva</w:t>
      </w:r>
      <w:r w:rsidR="009372AE" w:rsidRPr="004D01FD">
        <w:rPr>
          <w:rFonts w:cs="Arial"/>
        </w:rPr>
        <w:t xml:space="preserve"> (superávits acumulados, </w:t>
      </w:r>
      <w:r w:rsidR="005929BE" w:rsidRPr="004D01FD">
        <w:rPr>
          <w:rFonts w:cs="Arial"/>
        </w:rPr>
        <w:t>reserva para proyectos especiales y superávit de la reserva de revaluación) y los fondos de ope</w:t>
      </w:r>
      <w:r w:rsidR="000F0DD2" w:rsidRPr="004D01FD">
        <w:rPr>
          <w:rFonts w:cs="Arial"/>
        </w:rPr>
        <w:t>raciones</w:t>
      </w:r>
      <w:r w:rsidR="009C15EC" w:rsidRPr="004D01FD">
        <w:rPr>
          <w:rFonts w:cs="Arial"/>
        </w:rPr>
        <w:t xml:space="preserve">.  </w:t>
      </w:r>
      <w:r w:rsidR="000F0DD2" w:rsidRPr="004D01FD">
        <w:rPr>
          <w:rFonts w:cs="Arial"/>
        </w:rPr>
        <w:t>La Organización gestiona</w:t>
      </w:r>
      <w:r w:rsidR="005929BE" w:rsidRPr="004D01FD">
        <w:rPr>
          <w:rFonts w:cs="Arial"/>
        </w:rPr>
        <w:t xml:space="preserve"> el nivel de sus reservas siguiendo su </w:t>
      </w:r>
      <w:r w:rsidR="000F0DD2" w:rsidRPr="004D01FD">
        <w:rPr>
          <w:rFonts w:cs="Arial"/>
        </w:rPr>
        <w:t>política de reservas</w:t>
      </w:r>
      <w:r w:rsidR="009C15EC" w:rsidRPr="004D01FD">
        <w:rPr>
          <w:rFonts w:cs="Arial"/>
        </w:rPr>
        <w:t xml:space="preserve">.  </w:t>
      </w:r>
      <w:r w:rsidR="008B3A43" w:rsidRPr="004D01FD">
        <w:rPr>
          <w:rFonts w:cs="Arial"/>
        </w:rPr>
        <w:t>En 2015 se revisó dicha política, y el nuevo texto fue aprobado por la quincuagésima quinta serie de reuniones de las Asambleas de los Estados miembros de la Organización</w:t>
      </w:r>
      <w:r w:rsidR="009C15EC" w:rsidRPr="004D01FD">
        <w:rPr>
          <w:rFonts w:cs="Arial"/>
        </w:rPr>
        <w:t xml:space="preserve">.  </w:t>
      </w:r>
      <w:r w:rsidR="008B3A43" w:rsidRPr="004D01FD">
        <w:rPr>
          <w:rFonts w:cs="Arial"/>
        </w:rPr>
        <w:t>Las Uniones determinan los niveles objetivo para las reservas de la OMPI, incluidos los fondos de operaciones, utilizando un criterio porcentual de los gastos bienales estimados para cada Unión</w:t>
      </w:r>
      <w:r w:rsidR="009C15EC" w:rsidRPr="004D01FD">
        <w:rPr>
          <w:rFonts w:cs="Arial"/>
        </w:rPr>
        <w:t xml:space="preserve">.  </w:t>
      </w:r>
    </w:p>
    <w:p w:rsidR="008B3A43" w:rsidRPr="004D01FD" w:rsidRDefault="008B3A43">
      <w:pPr>
        <w:pStyle w:val="STYLEDUTEXTE"/>
        <w:rPr>
          <w:rFonts w:cs="Arial"/>
        </w:rPr>
      </w:pPr>
    </w:p>
    <w:p w:rsidR="008B3A43" w:rsidRPr="004D01FD" w:rsidRDefault="008B3A43" w:rsidP="008D69FD">
      <w:pPr>
        <w:pStyle w:val="STYLEDUTEXTE"/>
        <w:tabs>
          <w:tab w:val="left" w:pos="709"/>
        </w:tabs>
        <w:rPr>
          <w:rFonts w:cs="Arial"/>
        </w:rPr>
      </w:pPr>
      <w:r w:rsidRPr="004D01FD">
        <w:rPr>
          <w:rFonts w:cs="Arial"/>
        </w:rPr>
        <w:t>21.2.</w:t>
      </w:r>
      <w:r w:rsidR="008D69FD" w:rsidRPr="004D01FD">
        <w:rPr>
          <w:rFonts w:cs="Arial"/>
        </w:rPr>
        <w:tab/>
      </w:r>
      <w:r w:rsidRPr="004D01FD">
        <w:rPr>
          <w:rFonts w:cs="Arial"/>
        </w:rPr>
        <w:t xml:space="preserve">La </w:t>
      </w:r>
      <w:r w:rsidR="000F0DD2" w:rsidRPr="004D01FD">
        <w:rPr>
          <w:rFonts w:cs="Arial"/>
        </w:rPr>
        <w:t>política de reservas</w:t>
      </w:r>
      <w:r w:rsidRPr="004D01FD">
        <w:rPr>
          <w:rFonts w:cs="Arial"/>
        </w:rPr>
        <w:t xml:space="preserve"> exige una separación clara entre los fondos de operaciones y otros elementos de las reservas en términos de contabilidad y presentaci</w:t>
      </w:r>
      <w:r w:rsidR="00E66B80" w:rsidRPr="004D01FD">
        <w:rPr>
          <w:rFonts w:cs="Arial"/>
        </w:rPr>
        <w:t>ón de informes</w:t>
      </w:r>
      <w:r w:rsidR="009C15EC" w:rsidRPr="004D01FD">
        <w:rPr>
          <w:rFonts w:cs="Arial"/>
        </w:rPr>
        <w:t xml:space="preserve">.  </w:t>
      </w:r>
      <w:r w:rsidRPr="004D01FD">
        <w:rPr>
          <w:rFonts w:cs="Arial"/>
        </w:rPr>
        <w:t>Los fondos de operaciones se establecen para financiar por anticipado las consignaciones en caso de que se produzca un déficit tempo</w:t>
      </w:r>
      <w:r w:rsidR="009F2BA2" w:rsidRPr="004D01FD">
        <w:rPr>
          <w:rFonts w:cs="Arial"/>
        </w:rPr>
        <w:t>ral de tesorería</w:t>
      </w:r>
      <w:r w:rsidR="00D76253" w:rsidRPr="004D01FD">
        <w:rPr>
          <w:rFonts w:cs="Arial"/>
        </w:rPr>
        <w:t>, y para otro tipo de fines que decidan las Asambleas de los Estados miembros y de las Uniones</w:t>
      </w:r>
      <w:r w:rsidR="009C15EC" w:rsidRPr="004D01FD">
        <w:rPr>
          <w:rFonts w:cs="Arial"/>
        </w:rPr>
        <w:t xml:space="preserve">.  </w:t>
      </w:r>
      <w:r w:rsidR="00D76253" w:rsidRPr="004D01FD">
        <w:rPr>
          <w:rFonts w:cs="Arial"/>
        </w:rPr>
        <w:t>Los fondos de operaciones se financian mediante contribuciones, y se mantienen bajo la custodia de la OMPI en nombre de los Estados miembros de las distintas Uniones</w:t>
      </w:r>
      <w:r w:rsidR="009C15EC" w:rsidRPr="004D01FD">
        <w:rPr>
          <w:rFonts w:cs="Arial"/>
        </w:rPr>
        <w:t xml:space="preserve">.  </w:t>
      </w:r>
      <w:r w:rsidR="00D76253" w:rsidRPr="004D01FD">
        <w:rPr>
          <w:rFonts w:cs="Arial"/>
        </w:rPr>
        <w:t>Tras recibir la aprobación de la quincuagésima quinta serie de reuniones de las Asambleas de los Estados miembros de la OMPI, el componente de 2 millones de francos suizos de los fondos de operaciones correspondiente a la Unión del PCT será devuelto a los Estados miembros de la Unión del PCT mediante una reducción de las contribuciones del bienio 2016/17.</w:t>
      </w:r>
    </w:p>
    <w:p w:rsidR="00437620" w:rsidRPr="004D01FD" w:rsidRDefault="00437620" w:rsidP="008B3A43">
      <w:pPr>
        <w:pStyle w:val="STYLEDUTEXTE"/>
        <w:rPr>
          <w:rFonts w:cs="Arial"/>
        </w:rPr>
      </w:pPr>
    </w:p>
    <w:p w:rsidR="00ED7198" w:rsidRPr="004D01FD" w:rsidRDefault="00E83B09" w:rsidP="008D69FD">
      <w:pPr>
        <w:pStyle w:val="STYLEDUTEXTE"/>
        <w:tabs>
          <w:tab w:val="left" w:pos="709"/>
        </w:tabs>
        <w:rPr>
          <w:rFonts w:cs="Arial"/>
        </w:rPr>
      </w:pPr>
      <w:r w:rsidRPr="004D01FD">
        <w:rPr>
          <w:rFonts w:cs="Arial"/>
        </w:rPr>
        <w:t>21.3.</w:t>
      </w:r>
      <w:r w:rsidR="008D69FD" w:rsidRPr="004D01FD">
        <w:rPr>
          <w:rFonts w:cs="Arial"/>
        </w:rPr>
        <w:tab/>
      </w:r>
      <w:r w:rsidRPr="004D01FD">
        <w:rPr>
          <w:rFonts w:cs="Arial"/>
        </w:rPr>
        <w:t xml:space="preserve">Los superávits acumulados de la Organización representan </w:t>
      </w:r>
      <w:r w:rsidR="007F615E" w:rsidRPr="004D01FD">
        <w:rPr>
          <w:rFonts w:cs="Arial"/>
        </w:rPr>
        <w:t>el resultado neto</w:t>
      </w:r>
      <w:r w:rsidR="009372AE" w:rsidRPr="004D01FD">
        <w:rPr>
          <w:rFonts w:cs="Arial"/>
        </w:rPr>
        <w:t xml:space="preserve"> acumulado</w:t>
      </w:r>
      <w:r w:rsidR="007F615E" w:rsidRPr="004D01FD">
        <w:rPr>
          <w:rFonts w:cs="Arial"/>
        </w:rPr>
        <w:t xml:space="preserve"> </w:t>
      </w:r>
      <w:r w:rsidRPr="004D01FD">
        <w:rPr>
          <w:rFonts w:cs="Arial"/>
        </w:rPr>
        <w:t xml:space="preserve">de </w:t>
      </w:r>
      <w:r w:rsidR="009372AE" w:rsidRPr="004D01FD">
        <w:rPr>
          <w:rFonts w:cs="Arial"/>
        </w:rPr>
        <w:t xml:space="preserve">las </w:t>
      </w:r>
      <w:r w:rsidRPr="004D01FD">
        <w:rPr>
          <w:rFonts w:cs="Arial"/>
        </w:rPr>
        <w:t>operaciones correspondiente</w:t>
      </w:r>
      <w:r w:rsidR="009372AE" w:rsidRPr="004D01FD">
        <w:rPr>
          <w:rFonts w:cs="Arial"/>
        </w:rPr>
        <w:t>s</w:t>
      </w:r>
      <w:r w:rsidRPr="004D01FD">
        <w:rPr>
          <w:rFonts w:cs="Arial"/>
        </w:rPr>
        <w:t xml:space="preserve"> a 2015 y a años anteriores tras la aplicación de las IPSAS</w:t>
      </w:r>
      <w:r w:rsidR="009C15EC" w:rsidRPr="004D01FD">
        <w:rPr>
          <w:rFonts w:cs="Arial"/>
        </w:rPr>
        <w:t xml:space="preserve">.  </w:t>
      </w:r>
      <w:r w:rsidR="009372AE" w:rsidRPr="004D01FD">
        <w:rPr>
          <w:rFonts w:cs="Arial"/>
        </w:rPr>
        <w:t>En el superávit de la reserva</w:t>
      </w:r>
      <w:r w:rsidR="007F615E" w:rsidRPr="004D01FD">
        <w:rPr>
          <w:rFonts w:cs="Arial"/>
        </w:rPr>
        <w:t xml:space="preserve"> de revaluación se incluyen los resultados de la revaluación (del costo histórico al </w:t>
      </w:r>
      <w:r w:rsidRPr="004D01FD">
        <w:rPr>
          <w:rFonts w:cs="Arial"/>
        </w:rPr>
        <w:t xml:space="preserve">valor razonable) del terreno </w:t>
      </w:r>
      <w:r w:rsidR="007F615E" w:rsidRPr="004D01FD">
        <w:rPr>
          <w:rFonts w:cs="Arial"/>
        </w:rPr>
        <w:t>propiedad de la Organización sobre el cual se ha construido el nuevo edificio</w:t>
      </w:r>
      <w:r w:rsidRPr="004D01FD">
        <w:rPr>
          <w:rFonts w:cs="Arial"/>
        </w:rPr>
        <w:t xml:space="preserve"> (véase la Nota 9)</w:t>
      </w:r>
      <w:r w:rsidR="009C15EC" w:rsidRPr="004D01FD">
        <w:rPr>
          <w:rFonts w:cs="Arial"/>
        </w:rPr>
        <w:t xml:space="preserve">.  </w:t>
      </w:r>
      <w:r w:rsidR="007F615E" w:rsidRPr="004D01FD">
        <w:rPr>
          <w:rFonts w:cs="Arial"/>
        </w:rPr>
        <w:t>El valor razonable se ha determinado median</w:t>
      </w:r>
      <w:r w:rsidRPr="004D01FD">
        <w:rPr>
          <w:rFonts w:cs="Arial"/>
        </w:rPr>
        <w:t>te una tasación independiente.</w:t>
      </w:r>
    </w:p>
    <w:p w:rsidR="00ED7198" w:rsidRPr="004D01FD" w:rsidRDefault="00ED7198">
      <w:pPr>
        <w:jc w:val="both"/>
      </w:pPr>
    </w:p>
    <w:p w:rsidR="00ED7198" w:rsidRPr="004D01FD" w:rsidRDefault="00CD2E15" w:rsidP="008D69FD">
      <w:pPr>
        <w:pStyle w:val="STYLEDUTEXTE"/>
        <w:tabs>
          <w:tab w:val="left" w:pos="709"/>
        </w:tabs>
        <w:rPr>
          <w:rFonts w:cs="Arial"/>
        </w:rPr>
      </w:pPr>
      <w:r w:rsidRPr="004D01FD">
        <w:rPr>
          <w:rFonts w:cs="Arial"/>
        </w:rPr>
        <w:t>21.4.</w:t>
      </w:r>
      <w:r w:rsidR="008D69FD" w:rsidRPr="004D01FD">
        <w:rPr>
          <w:rFonts w:cs="Arial"/>
        </w:rPr>
        <w:tab/>
      </w:r>
      <w:r w:rsidR="00E83B09" w:rsidRPr="004D01FD">
        <w:rPr>
          <w:rFonts w:cs="Arial"/>
        </w:rPr>
        <w:t xml:space="preserve">La </w:t>
      </w:r>
      <w:r w:rsidR="000F0DD2" w:rsidRPr="004D01FD">
        <w:rPr>
          <w:rFonts w:cs="Arial"/>
        </w:rPr>
        <w:t>política de reservas</w:t>
      </w:r>
      <w:r w:rsidR="00E83B09" w:rsidRPr="004D01FD">
        <w:rPr>
          <w:rFonts w:cs="Arial"/>
        </w:rPr>
        <w:t xml:space="preserve"> </w:t>
      </w:r>
      <w:r w:rsidR="007F615E" w:rsidRPr="004D01FD">
        <w:rPr>
          <w:rFonts w:cs="Arial"/>
        </w:rPr>
        <w:t xml:space="preserve">de la OMPI </w:t>
      </w:r>
      <w:r w:rsidR="00E83B09" w:rsidRPr="004D01FD">
        <w:rPr>
          <w:rFonts w:cs="Arial"/>
        </w:rPr>
        <w:t xml:space="preserve">también establece los principios y </w:t>
      </w:r>
      <w:r w:rsidR="009F2BA2" w:rsidRPr="004D01FD">
        <w:rPr>
          <w:rFonts w:cs="Arial"/>
        </w:rPr>
        <w:t xml:space="preserve">el mecanismo de aprobación que rigen </w:t>
      </w:r>
      <w:r w:rsidR="00E83B09" w:rsidRPr="004D01FD">
        <w:rPr>
          <w:rFonts w:cs="Arial"/>
        </w:rPr>
        <w:t>el uso</w:t>
      </w:r>
      <w:r w:rsidRPr="004D01FD">
        <w:rPr>
          <w:rFonts w:cs="Arial"/>
        </w:rPr>
        <w:t xml:space="preserve"> de las reservas para proyectos no recurrentes de financiación de mejoras de infraestructura e</w:t>
      </w:r>
      <w:r w:rsidR="009F2BA2" w:rsidRPr="004D01FD">
        <w:rPr>
          <w:rFonts w:cs="Arial"/>
        </w:rPr>
        <w:t>n circunstancias excepcionales</w:t>
      </w:r>
      <w:r w:rsidR="009C15EC" w:rsidRPr="004D01FD">
        <w:rPr>
          <w:rFonts w:cs="Arial"/>
        </w:rPr>
        <w:t xml:space="preserve">.  </w:t>
      </w:r>
      <w:r w:rsidRPr="004D01FD">
        <w:rPr>
          <w:rFonts w:cs="Arial"/>
        </w:rPr>
        <w:t xml:space="preserve">La reserva para proyectos especiales contiene las consignaciones destinadas a esos proyectos imputadas a las reservas, </w:t>
      </w:r>
      <w:r w:rsidRPr="004D01FD">
        <w:rPr>
          <w:rFonts w:cs="Arial"/>
        </w:rPr>
        <w:lastRenderedPageBreak/>
        <w:t>deducción hecha de los gastos devengados</w:t>
      </w:r>
      <w:r w:rsidR="009C15EC" w:rsidRPr="004D01FD">
        <w:rPr>
          <w:rFonts w:cs="Arial"/>
        </w:rPr>
        <w:t xml:space="preserve">.  </w:t>
      </w:r>
      <w:r w:rsidRPr="004D01FD">
        <w:rPr>
          <w:rFonts w:cs="Arial"/>
        </w:rPr>
        <w:t xml:space="preserve">La reserva para proyectos especiales se creó tras la revisión de la </w:t>
      </w:r>
      <w:r w:rsidR="000F0DD2" w:rsidRPr="004D01FD">
        <w:rPr>
          <w:rFonts w:cs="Arial"/>
        </w:rPr>
        <w:t>política de reservas</w:t>
      </w:r>
      <w:r w:rsidRPr="004D01FD">
        <w:rPr>
          <w:rFonts w:cs="Arial"/>
        </w:rPr>
        <w:t xml:space="preserve"> de la OMPI en 2015</w:t>
      </w:r>
      <w:r w:rsidR="009C15EC" w:rsidRPr="004D01FD">
        <w:rPr>
          <w:rFonts w:cs="Arial"/>
        </w:rPr>
        <w:t xml:space="preserve">.  </w:t>
      </w:r>
      <w:r w:rsidRPr="004D01FD">
        <w:rPr>
          <w:rFonts w:cs="Arial"/>
        </w:rPr>
        <w:t>A la fecha de redacción del presente informe, su saldo refleja las cantidades que van a utilizarse para proyectos ya aprobados</w:t>
      </w:r>
      <w:r w:rsidR="009C15EC" w:rsidRPr="004D01FD">
        <w:rPr>
          <w:rFonts w:cs="Arial"/>
        </w:rPr>
        <w:t xml:space="preserve">.  </w:t>
      </w:r>
      <w:r w:rsidR="007F615E" w:rsidRPr="004D01FD">
        <w:rPr>
          <w:rFonts w:cs="Arial"/>
        </w:rPr>
        <w:t>En el cuadro que figura a continuación se especifican los proyectos fin</w:t>
      </w:r>
      <w:r w:rsidRPr="004D01FD">
        <w:rPr>
          <w:rFonts w:cs="Arial"/>
        </w:rPr>
        <w:t xml:space="preserve">anciados con cargo a reservas, </w:t>
      </w:r>
      <w:r w:rsidR="007F615E" w:rsidRPr="004D01FD">
        <w:rPr>
          <w:rFonts w:cs="Arial"/>
        </w:rPr>
        <w:t>los gastos netos durante el año</w:t>
      </w:r>
      <w:r w:rsidR="00D63BB5" w:rsidRPr="004D01FD">
        <w:rPr>
          <w:rFonts w:cs="Arial"/>
        </w:rPr>
        <w:t xml:space="preserve"> y el saldo remanente </w:t>
      </w:r>
      <w:r w:rsidR="008036E2" w:rsidRPr="004D01FD">
        <w:rPr>
          <w:rFonts w:cs="Arial"/>
        </w:rPr>
        <w:t>al 31 de diciembre</w:t>
      </w:r>
      <w:r w:rsidR="00D63BB5" w:rsidRPr="004D01FD">
        <w:rPr>
          <w:rFonts w:cs="Arial"/>
        </w:rPr>
        <w:t xml:space="preserve"> de 2015</w:t>
      </w:r>
      <w:r w:rsidR="007F615E" w:rsidRPr="004D01FD">
        <w:rPr>
          <w:rFonts w:cs="Arial"/>
        </w:rPr>
        <w:t>:</w:t>
      </w:r>
    </w:p>
    <w:p w:rsidR="00ED7198" w:rsidRPr="004D01FD" w:rsidRDefault="00ED7198">
      <w:pPr>
        <w:pStyle w:val="STYLEDUTEXTE"/>
        <w:rPr>
          <w:rFonts w:cs="Arial"/>
          <w:szCs w:val="22"/>
        </w:rPr>
      </w:pPr>
    </w:p>
    <w:p w:rsidR="00ED7198" w:rsidRPr="004D01FD" w:rsidRDefault="006C390C">
      <w:pPr>
        <w:pStyle w:val="STYLEDUTEXTE"/>
        <w:rPr>
          <w:rFonts w:cs="Arial"/>
        </w:rPr>
      </w:pPr>
      <w:r w:rsidRPr="004D01FD">
        <w:rPr>
          <w:rFonts w:cs="Arial"/>
          <w:noProof/>
          <w:lang w:val="en-US" w:eastAsia="en-US" w:bidi="ar-SA"/>
        </w:rPr>
        <w:drawing>
          <wp:inline distT="0" distB="0" distL="0" distR="0" wp14:anchorId="3F0D2A89" wp14:editId="772593AF">
            <wp:extent cx="5975781" cy="5037666"/>
            <wp:effectExtent l="0" t="0" r="6350" b="0"/>
            <wp:docPr id="225" name="Imagen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980945" cy="5042020"/>
                    </a:xfrm>
                    <a:prstGeom prst="rect">
                      <a:avLst/>
                    </a:prstGeom>
                    <a:noFill/>
                    <a:ln>
                      <a:noFill/>
                    </a:ln>
                  </pic:spPr>
                </pic:pic>
              </a:graphicData>
            </a:graphic>
          </wp:inline>
        </w:drawing>
      </w:r>
    </w:p>
    <w:p w:rsidR="0086784F" w:rsidRPr="004D01FD" w:rsidRDefault="0086784F" w:rsidP="0086784F">
      <w:pPr>
        <w:pStyle w:val="STYLEDUTEXTE"/>
        <w:rPr>
          <w:rFonts w:cs="Arial"/>
          <w:sz w:val="16"/>
          <w:szCs w:val="16"/>
        </w:rPr>
      </w:pPr>
    </w:p>
    <w:p w:rsidR="0086784F" w:rsidRPr="004D01FD" w:rsidRDefault="0086784F" w:rsidP="0086784F">
      <w:pPr>
        <w:pStyle w:val="STYLEDUTEXTE"/>
        <w:rPr>
          <w:rFonts w:cs="Arial"/>
          <w:sz w:val="16"/>
          <w:szCs w:val="16"/>
        </w:rPr>
      </w:pPr>
      <w:r w:rsidRPr="004D01FD">
        <w:rPr>
          <w:rFonts w:cs="Arial"/>
          <w:sz w:val="16"/>
          <w:szCs w:val="16"/>
        </w:rPr>
        <w:t>1)</w:t>
      </w:r>
      <w:r w:rsidRPr="004D01FD">
        <w:rPr>
          <w:rFonts w:cs="Arial"/>
          <w:sz w:val="16"/>
          <w:szCs w:val="16"/>
        </w:rPr>
        <w:tab/>
        <w:t xml:space="preserve">El nuevo proyecto de construcción ha sido financiado </w:t>
      </w:r>
      <w:r w:rsidR="00262EF7" w:rsidRPr="004D01FD">
        <w:rPr>
          <w:rFonts w:cs="Arial"/>
          <w:sz w:val="16"/>
          <w:szCs w:val="16"/>
        </w:rPr>
        <w:t>mediante</w:t>
      </w:r>
      <w:r w:rsidRPr="004D01FD">
        <w:rPr>
          <w:rFonts w:cs="Arial"/>
          <w:sz w:val="16"/>
          <w:szCs w:val="16"/>
        </w:rPr>
        <w:t xml:space="preserve"> préstamos, véase la Nota 15.</w:t>
      </w:r>
    </w:p>
    <w:p w:rsidR="006C390C" w:rsidRPr="004D01FD" w:rsidRDefault="0086784F" w:rsidP="0086784F">
      <w:pPr>
        <w:pStyle w:val="STYLEDUTEXTE"/>
        <w:rPr>
          <w:rFonts w:cs="Arial"/>
          <w:sz w:val="16"/>
          <w:szCs w:val="16"/>
        </w:rPr>
      </w:pPr>
      <w:r w:rsidRPr="004D01FD">
        <w:rPr>
          <w:rFonts w:cs="Arial"/>
          <w:sz w:val="16"/>
          <w:szCs w:val="16"/>
        </w:rPr>
        <w:t>2)</w:t>
      </w:r>
      <w:r w:rsidRPr="004D01FD">
        <w:rPr>
          <w:rFonts w:cs="Arial"/>
          <w:sz w:val="16"/>
          <w:szCs w:val="16"/>
        </w:rPr>
        <w:tab/>
        <w:t>Las Asambleas de los Estados miembros de la OMPI aprobaron con carácter excepcional en octubre de 2015 una partida adicional de 3,5 millones de francos suizos en el presupuesto ordinario para 2014/15 para cubrir los gastos derivados de la finalización y el cierre del proyecto de construcción de la nueva sala de conferencias (documento A/55/13)</w:t>
      </w:r>
      <w:r w:rsidR="009C15EC" w:rsidRPr="004D01FD">
        <w:rPr>
          <w:rFonts w:cs="Arial"/>
          <w:sz w:val="16"/>
          <w:szCs w:val="16"/>
        </w:rPr>
        <w:t xml:space="preserve">.  </w:t>
      </w:r>
      <w:r w:rsidRPr="004D01FD">
        <w:rPr>
          <w:rFonts w:cs="Arial"/>
          <w:sz w:val="16"/>
          <w:szCs w:val="16"/>
        </w:rPr>
        <w:t>No podrán transferirse al siguiente ciclo presupuestario los fondos de esa partida que no se utilicen.</w:t>
      </w:r>
    </w:p>
    <w:p w:rsidR="006C390C" w:rsidRPr="004D01FD" w:rsidRDefault="006C390C" w:rsidP="008D69FD">
      <w:pPr>
        <w:pStyle w:val="StyleHeading211ptNotBoldNotItalicAllcaps"/>
        <w:keepNext w:val="0"/>
        <w:spacing w:before="0" w:after="0"/>
        <w:rPr>
          <w:b w:val="0"/>
        </w:rPr>
      </w:pPr>
    </w:p>
    <w:p w:rsidR="008D69FD" w:rsidRPr="004D01FD" w:rsidRDefault="008D69FD">
      <w:pPr>
        <w:rPr>
          <w:rFonts w:eastAsia="Times New Roman"/>
          <w:b/>
          <w:caps/>
          <w:szCs w:val="28"/>
          <w:lang w:eastAsia="es-ES" w:bidi="es-ES"/>
        </w:rPr>
      </w:pPr>
      <w:r w:rsidRPr="004D01FD">
        <w:br w:type="page"/>
      </w:r>
    </w:p>
    <w:p w:rsidR="00ED7198" w:rsidRPr="004D01FD" w:rsidRDefault="007F615E" w:rsidP="008D69FD">
      <w:pPr>
        <w:pStyle w:val="StyleHeading211ptNotBoldNotItalicAllcaps"/>
        <w:keepNext w:val="0"/>
        <w:spacing w:before="0" w:after="0"/>
        <w:rPr>
          <w:szCs w:val="22"/>
        </w:rPr>
      </w:pPr>
      <w:r w:rsidRPr="004D01FD">
        <w:lastRenderedPageBreak/>
        <w:t>Nota 22:</w:t>
      </w:r>
      <w:r w:rsidRPr="004D01FD">
        <w:tab/>
        <w:t>Conciliación del estado comparativo de importes presupuestados y reales y del estado de rendimiento financiero</w:t>
      </w:r>
    </w:p>
    <w:p w:rsidR="00ED7198" w:rsidRPr="004D01FD" w:rsidRDefault="00ED7198">
      <w:pPr>
        <w:ind w:left="1191" w:hanging="1191"/>
        <w:jc w:val="both"/>
        <w:rPr>
          <w:szCs w:val="22"/>
        </w:rPr>
      </w:pPr>
    </w:p>
    <w:p w:rsidR="00E04F48" w:rsidRPr="004D01FD" w:rsidRDefault="008D69FD" w:rsidP="008D69FD">
      <w:pPr>
        <w:pStyle w:val="STYLEDUTEXTE"/>
        <w:tabs>
          <w:tab w:val="left" w:pos="709"/>
        </w:tabs>
        <w:rPr>
          <w:rFonts w:cs="Arial"/>
        </w:rPr>
      </w:pPr>
      <w:r w:rsidRPr="004D01FD">
        <w:rPr>
          <w:rFonts w:cs="Arial"/>
        </w:rPr>
        <w:t>22.1.</w:t>
      </w:r>
      <w:r w:rsidRPr="004D01FD">
        <w:rPr>
          <w:rFonts w:cs="Arial"/>
        </w:rPr>
        <w:tab/>
      </w:r>
      <w:r w:rsidR="007F615E" w:rsidRPr="004D01FD">
        <w:rPr>
          <w:rFonts w:cs="Arial"/>
        </w:rPr>
        <w:t xml:space="preserve">El presupuesto por programas de la OMPI se establece sobre la </w:t>
      </w:r>
      <w:r w:rsidR="007F615E" w:rsidRPr="004D01FD">
        <w:rPr>
          <w:rFonts w:cs="Arial"/>
          <w:bCs/>
        </w:rPr>
        <w:t xml:space="preserve">base contable de acumulación (o </w:t>
      </w:r>
      <w:r w:rsidR="00B8145A" w:rsidRPr="004D01FD">
        <w:rPr>
          <w:rFonts w:cs="Arial"/>
          <w:bCs/>
        </w:rPr>
        <w:t>devengo</w:t>
      </w:r>
      <w:r w:rsidR="007F615E" w:rsidRPr="004D01FD">
        <w:rPr>
          <w:rFonts w:cs="Arial"/>
          <w:bCs/>
        </w:rPr>
        <w:t>) modificada</w:t>
      </w:r>
      <w:r w:rsidR="007F615E" w:rsidRPr="004D01FD">
        <w:rPr>
          <w:rFonts w:cs="Arial"/>
        </w:rPr>
        <w:t xml:space="preserve"> de conformidad con el Reglamento Financiero y la Reglamentación Financiera y es aprobado por la Asam</w:t>
      </w:r>
      <w:r w:rsidR="00E04F48" w:rsidRPr="004D01FD">
        <w:rPr>
          <w:rFonts w:cs="Arial"/>
        </w:rPr>
        <w:t>bleas de los Estados miembros</w:t>
      </w:r>
      <w:r w:rsidR="009C15EC" w:rsidRPr="004D01FD">
        <w:rPr>
          <w:rFonts w:cs="Arial"/>
        </w:rPr>
        <w:t xml:space="preserve">.  </w:t>
      </w:r>
      <w:r w:rsidR="00E04F48" w:rsidRPr="004D01FD">
        <w:rPr>
          <w:rFonts w:cs="Arial"/>
        </w:rPr>
        <w:t>En e</w:t>
      </w:r>
      <w:r w:rsidR="007F615E" w:rsidRPr="004D01FD">
        <w:rPr>
          <w:rFonts w:cs="Arial"/>
        </w:rPr>
        <w:t>l presupuesto p</w:t>
      </w:r>
      <w:r w:rsidR="00E04F48" w:rsidRPr="004D01FD">
        <w:rPr>
          <w:rFonts w:cs="Arial"/>
        </w:rPr>
        <w:t xml:space="preserve">or programas del bienio 2014/15, el gasto presupuestario estimado para el </w:t>
      </w:r>
      <w:r w:rsidR="00D33E52" w:rsidRPr="004D01FD">
        <w:rPr>
          <w:rFonts w:cs="Arial"/>
        </w:rPr>
        <w:t>bienio fue</w:t>
      </w:r>
      <w:r w:rsidR="00E04F48" w:rsidRPr="004D01FD">
        <w:rPr>
          <w:rFonts w:cs="Arial"/>
        </w:rPr>
        <w:t xml:space="preserve"> </w:t>
      </w:r>
      <w:r w:rsidR="007F615E" w:rsidRPr="004D01FD">
        <w:rPr>
          <w:rFonts w:cs="Arial"/>
        </w:rPr>
        <w:t>de 674</w:t>
      </w:r>
      <w:r w:rsidR="00E04F48" w:rsidRPr="004D01FD">
        <w:rPr>
          <w:rFonts w:cs="Arial"/>
        </w:rPr>
        <w:t>,0 millones de francos suizos</w:t>
      </w:r>
      <w:r w:rsidR="009C15EC" w:rsidRPr="004D01FD">
        <w:rPr>
          <w:rFonts w:cs="Arial"/>
        </w:rPr>
        <w:t xml:space="preserve">.  </w:t>
      </w:r>
    </w:p>
    <w:p w:rsidR="00E04F48" w:rsidRPr="004D01FD" w:rsidRDefault="00E04F48" w:rsidP="008D69FD">
      <w:pPr>
        <w:pStyle w:val="STYLEDUTEXTE"/>
        <w:tabs>
          <w:tab w:val="left" w:pos="709"/>
        </w:tabs>
        <w:rPr>
          <w:rFonts w:cs="Arial"/>
        </w:rPr>
      </w:pPr>
    </w:p>
    <w:p w:rsidR="00ED7198" w:rsidRPr="004D01FD" w:rsidRDefault="008D69FD" w:rsidP="008D69FD">
      <w:pPr>
        <w:pStyle w:val="STYLEDUTEXTE"/>
        <w:tabs>
          <w:tab w:val="left" w:pos="709"/>
        </w:tabs>
        <w:rPr>
          <w:rFonts w:cs="Arial"/>
        </w:rPr>
      </w:pPr>
      <w:r w:rsidRPr="004D01FD">
        <w:rPr>
          <w:rFonts w:cs="Arial"/>
        </w:rPr>
        <w:t>22.2.</w:t>
      </w:r>
      <w:r w:rsidRPr="004D01FD">
        <w:rPr>
          <w:rFonts w:cs="Arial"/>
        </w:rPr>
        <w:tab/>
      </w:r>
      <w:r w:rsidR="00E04F48" w:rsidRPr="004D01FD">
        <w:rPr>
          <w:rFonts w:cs="Arial"/>
        </w:rPr>
        <w:t>Para 2015, el segundo</w:t>
      </w:r>
      <w:r w:rsidR="007F615E" w:rsidRPr="004D01FD">
        <w:rPr>
          <w:rFonts w:cs="Arial"/>
        </w:rPr>
        <w:t xml:space="preserve"> año del bienio, la</w:t>
      </w:r>
      <w:r w:rsidR="00566E04" w:rsidRPr="004D01FD">
        <w:rPr>
          <w:rFonts w:cs="Arial"/>
        </w:rPr>
        <w:t xml:space="preserve"> estimación</w:t>
      </w:r>
      <w:r w:rsidR="007F615E" w:rsidRPr="004D01FD">
        <w:rPr>
          <w:rFonts w:cs="Arial"/>
        </w:rPr>
        <w:t xml:space="preserve"> presupuestaria inicial y </w:t>
      </w:r>
      <w:r w:rsidR="00E04F48" w:rsidRPr="004D01FD">
        <w:rPr>
          <w:rFonts w:cs="Arial"/>
        </w:rPr>
        <w:t>final de ingresos ascendía a 362,0</w:t>
      </w:r>
      <w:r w:rsidR="007F615E" w:rsidRPr="004D01FD">
        <w:rPr>
          <w:rFonts w:cs="Arial"/>
        </w:rPr>
        <w:t xml:space="preserve"> millones de francos suizos, y a 337,0 millones de francos suizos en el caso</w:t>
      </w:r>
      <w:r w:rsidR="00E04F48" w:rsidRPr="004D01FD">
        <w:rPr>
          <w:rFonts w:cs="Arial"/>
        </w:rPr>
        <w:t xml:space="preserve"> de los gastos</w:t>
      </w:r>
      <w:r w:rsidR="009C15EC" w:rsidRPr="004D01FD">
        <w:rPr>
          <w:rFonts w:cs="Arial"/>
        </w:rPr>
        <w:t xml:space="preserve">.  </w:t>
      </w:r>
      <w:r w:rsidR="007F615E" w:rsidRPr="004D01FD">
        <w:rPr>
          <w:rFonts w:cs="Arial"/>
        </w:rPr>
        <w:t xml:space="preserve">Los ingresos reales sobre la </w:t>
      </w:r>
      <w:r w:rsidR="007F615E" w:rsidRPr="004D01FD">
        <w:rPr>
          <w:rFonts w:cs="Arial"/>
          <w:bCs/>
        </w:rPr>
        <w:t>base con</w:t>
      </w:r>
      <w:r w:rsidR="00566E04" w:rsidRPr="004D01FD">
        <w:rPr>
          <w:rFonts w:cs="Arial"/>
          <w:bCs/>
        </w:rPr>
        <w:t>table de acumulación (o deveng</w:t>
      </w:r>
      <w:r w:rsidR="007F615E" w:rsidRPr="004D01FD">
        <w:rPr>
          <w:rFonts w:cs="Arial"/>
          <w:bCs/>
        </w:rPr>
        <w:t>o) modificada</w:t>
      </w:r>
      <w:r w:rsidR="00E04F48" w:rsidRPr="004D01FD">
        <w:rPr>
          <w:rFonts w:cs="Arial"/>
        </w:rPr>
        <w:t xml:space="preserve"> para el segundo</w:t>
      </w:r>
      <w:r w:rsidR="00566E04" w:rsidRPr="004D01FD">
        <w:rPr>
          <w:rFonts w:cs="Arial"/>
        </w:rPr>
        <w:t xml:space="preserve"> año del bienio ascendieron</w:t>
      </w:r>
      <w:r w:rsidR="00E04F48" w:rsidRPr="004D01FD">
        <w:rPr>
          <w:rFonts w:cs="Arial"/>
        </w:rPr>
        <w:t xml:space="preserve"> a 397,0 millones de francos suizos</w:t>
      </w:r>
      <w:r w:rsidR="009C15EC" w:rsidRPr="004D01FD">
        <w:rPr>
          <w:rFonts w:cs="Arial"/>
        </w:rPr>
        <w:t xml:space="preserve">.  </w:t>
      </w:r>
      <w:r w:rsidR="007F615E" w:rsidRPr="004D01FD">
        <w:rPr>
          <w:rFonts w:cs="Arial"/>
        </w:rPr>
        <w:t xml:space="preserve">Los gastos reales sobre la </w:t>
      </w:r>
      <w:r w:rsidR="007F615E" w:rsidRPr="004D01FD">
        <w:rPr>
          <w:rFonts w:cs="Arial"/>
          <w:bCs/>
        </w:rPr>
        <w:t>base con</w:t>
      </w:r>
      <w:r w:rsidR="00566E04" w:rsidRPr="004D01FD">
        <w:rPr>
          <w:rFonts w:cs="Arial"/>
          <w:bCs/>
        </w:rPr>
        <w:t>table de acumulación (o deveng</w:t>
      </w:r>
      <w:r w:rsidR="007F615E" w:rsidRPr="004D01FD">
        <w:rPr>
          <w:rFonts w:cs="Arial"/>
          <w:bCs/>
        </w:rPr>
        <w:t>o) modificada</w:t>
      </w:r>
      <w:r w:rsidR="00E04F48" w:rsidRPr="004D01FD">
        <w:rPr>
          <w:rFonts w:cs="Arial"/>
        </w:rPr>
        <w:t xml:space="preserve"> para el segundo</w:t>
      </w:r>
      <w:r w:rsidR="00566E04" w:rsidRPr="004D01FD">
        <w:rPr>
          <w:rFonts w:cs="Arial"/>
        </w:rPr>
        <w:t xml:space="preserve"> año del bienio ascendieron</w:t>
      </w:r>
      <w:r w:rsidR="00E04F48" w:rsidRPr="004D01FD">
        <w:rPr>
          <w:rFonts w:cs="Arial"/>
        </w:rPr>
        <w:t xml:space="preserve"> a 333</w:t>
      </w:r>
      <w:r w:rsidR="007F615E" w:rsidRPr="004D01FD">
        <w:rPr>
          <w:rFonts w:cs="Arial"/>
        </w:rPr>
        <w:t>,8 millones de francos suizos.</w:t>
      </w:r>
    </w:p>
    <w:p w:rsidR="00E04F48" w:rsidRPr="004D01FD" w:rsidRDefault="00E04F48" w:rsidP="008D69FD">
      <w:pPr>
        <w:pStyle w:val="STYLEDUTEXTE"/>
        <w:tabs>
          <w:tab w:val="left" w:pos="709"/>
        </w:tabs>
        <w:rPr>
          <w:rFonts w:cs="Arial"/>
        </w:rPr>
      </w:pPr>
    </w:p>
    <w:p w:rsidR="00E04F48" w:rsidRPr="004D01FD" w:rsidRDefault="008D69FD" w:rsidP="008D69FD">
      <w:pPr>
        <w:pStyle w:val="STYLEDUTEXTE"/>
        <w:tabs>
          <w:tab w:val="left" w:pos="709"/>
        </w:tabs>
        <w:rPr>
          <w:rFonts w:cs="Arial"/>
        </w:rPr>
      </w:pPr>
      <w:r w:rsidRPr="004D01FD">
        <w:rPr>
          <w:rFonts w:cs="Arial"/>
        </w:rPr>
        <w:t>22.3.</w:t>
      </w:r>
      <w:r w:rsidRPr="004D01FD">
        <w:rPr>
          <w:rFonts w:cs="Arial"/>
        </w:rPr>
        <w:tab/>
      </w:r>
      <w:r w:rsidR="00E04F48" w:rsidRPr="004D01FD">
        <w:rPr>
          <w:rFonts w:cs="Arial"/>
        </w:rPr>
        <w:t>Para el bienio 2014/15, la estimación presupuestaria</w:t>
      </w:r>
      <w:r w:rsidR="00566E04" w:rsidRPr="004D01FD">
        <w:rPr>
          <w:rFonts w:cs="Arial"/>
        </w:rPr>
        <w:t xml:space="preserve"> inicial y final después de las transferencias ascendía a 713,3 millones de francos suizos en el caso de los ingresos, y a 674,0 millones de francos suizos en el caso de los gastos</w:t>
      </w:r>
      <w:r w:rsidR="009C15EC" w:rsidRPr="004D01FD">
        <w:rPr>
          <w:rFonts w:cs="Arial"/>
        </w:rPr>
        <w:t xml:space="preserve">.  </w:t>
      </w:r>
      <w:r w:rsidR="00566E04" w:rsidRPr="004D01FD">
        <w:rPr>
          <w:rFonts w:cs="Arial"/>
        </w:rPr>
        <w:t>Los ingresos reales sobre la base contable de acumulación (o devengo) modificada para el bienio ascendieron a 775,7 millones de francos suizos</w:t>
      </w:r>
      <w:r w:rsidR="009C15EC" w:rsidRPr="004D01FD">
        <w:rPr>
          <w:rFonts w:cs="Arial"/>
        </w:rPr>
        <w:t xml:space="preserve">.  </w:t>
      </w:r>
      <w:r w:rsidR="00566E04" w:rsidRPr="004D01FD">
        <w:rPr>
          <w:rFonts w:cs="Arial"/>
        </w:rPr>
        <w:t>Los gastos reales sobre la base contable de acumulación (o devengo) modificada para el bienio ascendieron a 642,6 millones de francos suizos</w:t>
      </w:r>
      <w:r w:rsidR="009C15EC" w:rsidRPr="004D01FD">
        <w:rPr>
          <w:rFonts w:cs="Arial"/>
        </w:rPr>
        <w:t xml:space="preserve">.  </w:t>
      </w:r>
    </w:p>
    <w:p w:rsidR="00ED7198" w:rsidRPr="004D01FD" w:rsidRDefault="00ED7198" w:rsidP="008D69FD">
      <w:pPr>
        <w:pStyle w:val="STYLEDUTEXTE"/>
        <w:tabs>
          <w:tab w:val="left" w:pos="709"/>
        </w:tabs>
        <w:rPr>
          <w:rFonts w:cs="Arial"/>
        </w:rPr>
      </w:pPr>
    </w:p>
    <w:p w:rsidR="00ED7198" w:rsidRPr="004D01FD" w:rsidRDefault="008D69FD" w:rsidP="008D69FD">
      <w:pPr>
        <w:pStyle w:val="STYLEDUTEXTE"/>
        <w:tabs>
          <w:tab w:val="left" w:pos="709"/>
        </w:tabs>
        <w:rPr>
          <w:rFonts w:cs="Arial"/>
        </w:rPr>
      </w:pPr>
      <w:r w:rsidRPr="004D01FD">
        <w:rPr>
          <w:rFonts w:cs="Arial"/>
        </w:rPr>
        <w:t>22.4.</w:t>
      </w:r>
      <w:r w:rsidRPr="004D01FD">
        <w:rPr>
          <w:rFonts w:cs="Arial"/>
        </w:rPr>
        <w:tab/>
      </w:r>
      <w:r w:rsidR="007F615E" w:rsidRPr="004D01FD">
        <w:rPr>
          <w:rFonts w:cs="Arial"/>
        </w:rPr>
        <w:t>El informe sobre el r</w:t>
      </w:r>
      <w:r w:rsidR="00566E04" w:rsidRPr="004D01FD">
        <w:rPr>
          <w:rFonts w:cs="Arial"/>
        </w:rPr>
        <w:t>endimiento de los programas en 2014/15</w:t>
      </w:r>
      <w:r w:rsidR="007F615E" w:rsidRPr="004D01FD">
        <w:rPr>
          <w:rFonts w:cs="Arial"/>
        </w:rPr>
        <w:t xml:space="preserve"> ofrece una expli</w:t>
      </w:r>
      <w:r w:rsidR="00D33E52" w:rsidRPr="004D01FD">
        <w:rPr>
          <w:rFonts w:cs="Arial"/>
        </w:rPr>
        <w:t xml:space="preserve">cación de las diferencias </w:t>
      </w:r>
      <w:r w:rsidR="00813528" w:rsidRPr="004D01FD">
        <w:rPr>
          <w:rFonts w:cs="Arial"/>
        </w:rPr>
        <w:t>existentes</w:t>
      </w:r>
      <w:r w:rsidR="007F615E" w:rsidRPr="004D01FD">
        <w:rPr>
          <w:rFonts w:cs="Arial"/>
        </w:rPr>
        <w:t xml:space="preserve"> entre el presupuesto inicial y el final después de las transferencias, y las diferencias sustanciales entre los importe</w:t>
      </w:r>
      <w:r w:rsidR="00566E04" w:rsidRPr="004D01FD">
        <w:rPr>
          <w:rFonts w:cs="Arial"/>
        </w:rPr>
        <w:t>s presupuestados y los reales</w:t>
      </w:r>
      <w:r w:rsidR="009C15EC" w:rsidRPr="004D01FD">
        <w:rPr>
          <w:rFonts w:cs="Arial"/>
        </w:rPr>
        <w:t xml:space="preserve">.  </w:t>
      </w:r>
      <w:r w:rsidR="007F615E" w:rsidRPr="004D01FD">
        <w:rPr>
          <w:rFonts w:cs="Arial"/>
        </w:rPr>
        <w:t xml:space="preserve">El presupuesto de la OMPI y las cuentas financieras se preparan utilizando </w:t>
      </w:r>
      <w:r w:rsidR="00566E04" w:rsidRPr="004D01FD">
        <w:rPr>
          <w:rFonts w:cs="Arial"/>
        </w:rPr>
        <w:t>dos bases contables distintas</w:t>
      </w:r>
      <w:r w:rsidR="009C15EC" w:rsidRPr="004D01FD">
        <w:rPr>
          <w:rFonts w:cs="Arial"/>
        </w:rPr>
        <w:t xml:space="preserve">.  </w:t>
      </w:r>
      <w:r w:rsidR="007F615E" w:rsidRPr="004D01FD">
        <w:rPr>
          <w:rFonts w:cs="Arial"/>
        </w:rPr>
        <w:t xml:space="preserve">El estado de la situación financiera, el estado de rendimiento financiero, el estado de cambios en los activos netos y el estado de flujos de efectivo se preparan sobre la base contable integral de acumulación </w:t>
      </w:r>
      <w:r w:rsidR="00B8145A" w:rsidRPr="004D01FD">
        <w:rPr>
          <w:rFonts w:cs="Arial"/>
        </w:rPr>
        <w:t>(o deveng</w:t>
      </w:r>
      <w:r w:rsidR="007F615E" w:rsidRPr="004D01FD">
        <w:rPr>
          <w:rFonts w:cs="Arial"/>
        </w:rPr>
        <w:t>o</w:t>
      </w:r>
      <w:r w:rsidR="00B8145A" w:rsidRPr="004D01FD">
        <w:rPr>
          <w:rFonts w:cs="Arial"/>
        </w:rPr>
        <w:t>)</w:t>
      </w:r>
      <w:r w:rsidR="007F615E" w:rsidRPr="004D01FD">
        <w:rPr>
          <w:rFonts w:cs="Arial"/>
        </w:rPr>
        <w:t>, mientras que el estado comparativo de imp</w:t>
      </w:r>
      <w:r w:rsidR="00D33E52" w:rsidRPr="004D01FD">
        <w:rPr>
          <w:rFonts w:cs="Arial"/>
        </w:rPr>
        <w:t>ortes presupuestados y reales (e</w:t>
      </w:r>
      <w:r w:rsidR="007F615E" w:rsidRPr="004D01FD">
        <w:rPr>
          <w:rFonts w:cs="Arial"/>
        </w:rPr>
        <w:t xml:space="preserve">stado financiero V) se prepara sobre la </w:t>
      </w:r>
      <w:r w:rsidR="007F615E" w:rsidRPr="004D01FD">
        <w:rPr>
          <w:rFonts w:cs="Arial"/>
          <w:bCs/>
        </w:rPr>
        <w:t>base con</w:t>
      </w:r>
      <w:r w:rsidR="00B8145A" w:rsidRPr="004D01FD">
        <w:rPr>
          <w:rFonts w:cs="Arial"/>
          <w:bCs/>
        </w:rPr>
        <w:t>table de acumulación (o deveng</w:t>
      </w:r>
      <w:r w:rsidR="007F615E" w:rsidRPr="004D01FD">
        <w:rPr>
          <w:rFonts w:cs="Arial"/>
          <w:bCs/>
        </w:rPr>
        <w:t>o) modificada</w:t>
      </w:r>
      <w:r w:rsidR="009C15EC" w:rsidRPr="004D01FD">
        <w:rPr>
          <w:rFonts w:cs="Arial"/>
        </w:rPr>
        <w:t xml:space="preserve">.  </w:t>
      </w:r>
    </w:p>
    <w:p w:rsidR="00ED7198" w:rsidRPr="004D01FD" w:rsidRDefault="00ED7198" w:rsidP="008D69FD">
      <w:pPr>
        <w:pStyle w:val="STYLEDUTEXTE"/>
        <w:tabs>
          <w:tab w:val="left" w:pos="709"/>
        </w:tabs>
        <w:rPr>
          <w:rFonts w:cs="Arial"/>
        </w:rPr>
      </w:pPr>
    </w:p>
    <w:p w:rsidR="00ED7198" w:rsidRPr="004D01FD" w:rsidRDefault="008D69FD" w:rsidP="008D69FD">
      <w:pPr>
        <w:pStyle w:val="STYLEDUTEXTE"/>
        <w:tabs>
          <w:tab w:val="left" w:pos="709"/>
        </w:tabs>
        <w:rPr>
          <w:rFonts w:cs="Arial"/>
        </w:rPr>
      </w:pPr>
      <w:r w:rsidRPr="004D01FD">
        <w:rPr>
          <w:rFonts w:cs="Arial"/>
        </w:rPr>
        <w:t>22.5.</w:t>
      </w:r>
      <w:r w:rsidRPr="004D01FD">
        <w:rPr>
          <w:rFonts w:cs="Arial"/>
        </w:rPr>
        <w:tab/>
      </w:r>
      <w:r w:rsidR="00566E04" w:rsidRPr="004D01FD">
        <w:rPr>
          <w:rFonts w:cs="Arial"/>
        </w:rPr>
        <w:t>Tal como lo exige la n</w:t>
      </w:r>
      <w:r w:rsidR="007F615E" w:rsidRPr="004D01FD">
        <w:rPr>
          <w:rFonts w:cs="Arial"/>
        </w:rPr>
        <w:t>orma IPSAS 24, se proporciona la conciliación entre los importes reales sobre bas</w:t>
      </w:r>
      <w:r w:rsidR="00D33E52" w:rsidRPr="004D01FD">
        <w:rPr>
          <w:rFonts w:cs="Arial"/>
        </w:rPr>
        <w:t>es comparables expuestos en el e</w:t>
      </w:r>
      <w:r w:rsidR="007F615E" w:rsidRPr="004D01FD">
        <w:rPr>
          <w:rFonts w:cs="Arial"/>
        </w:rPr>
        <w:t xml:space="preserve">stado financiero V y los importes reales indicados en las cuentas financieras señalando por separado las diferencias existentes en la base </w:t>
      </w:r>
      <w:r w:rsidR="00D33E52" w:rsidRPr="004D01FD">
        <w:rPr>
          <w:rFonts w:cs="Arial"/>
        </w:rPr>
        <w:t xml:space="preserve">contable, </w:t>
      </w:r>
      <w:r w:rsidR="007F615E" w:rsidRPr="004D01FD">
        <w:rPr>
          <w:rFonts w:cs="Arial"/>
        </w:rPr>
        <w:t>el ejerc</w:t>
      </w:r>
      <w:r w:rsidR="00D33E52" w:rsidRPr="004D01FD">
        <w:rPr>
          <w:rFonts w:cs="Arial"/>
        </w:rPr>
        <w:t xml:space="preserve">icio contable y </w:t>
      </w:r>
      <w:r w:rsidR="00566E04" w:rsidRPr="004D01FD">
        <w:rPr>
          <w:rFonts w:cs="Arial"/>
        </w:rPr>
        <w:t>la entidad</w:t>
      </w:r>
      <w:r w:rsidR="009C15EC" w:rsidRPr="004D01FD">
        <w:rPr>
          <w:rFonts w:cs="Arial"/>
        </w:rPr>
        <w:t xml:space="preserve">.  </w:t>
      </w:r>
      <w:r w:rsidR="00566E04" w:rsidRPr="004D01FD">
        <w:rPr>
          <w:rFonts w:cs="Arial"/>
        </w:rPr>
        <w:t>Esta información se proporciona por separado para los períodos anuales del bienio y también para el bienio en su conjunto</w:t>
      </w:r>
      <w:r w:rsidR="009C15EC" w:rsidRPr="004D01FD">
        <w:rPr>
          <w:rFonts w:cs="Arial"/>
        </w:rPr>
        <w:t xml:space="preserve">.  </w:t>
      </w:r>
      <w:r w:rsidR="007F615E" w:rsidRPr="004D01FD">
        <w:rPr>
          <w:rFonts w:cs="Arial"/>
        </w:rPr>
        <w:t>Las Asambleas adoptan el presupuesto de la OMPI por un período bienal, sin embargo, se preparan estimaciones por separado para cad</w:t>
      </w:r>
      <w:r w:rsidR="00566E04" w:rsidRPr="004D01FD">
        <w:rPr>
          <w:rFonts w:cs="Arial"/>
        </w:rPr>
        <w:t>a uno de los períodos anuales</w:t>
      </w:r>
      <w:r w:rsidR="009C15EC" w:rsidRPr="004D01FD">
        <w:rPr>
          <w:rFonts w:cs="Arial"/>
        </w:rPr>
        <w:t xml:space="preserve">.  </w:t>
      </w:r>
      <w:r w:rsidR="007F615E" w:rsidRPr="004D01FD">
        <w:rPr>
          <w:rFonts w:cs="Arial"/>
        </w:rPr>
        <w:t>Por lo tanto, no existen diferencias en el año contable so</w:t>
      </w:r>
      <w:r w:rsidR="00566E04" w:rsidRPr="004D01FD">
        <w:rPr>
          <w:rFonts w:cs="Arial"/>
        </w:rPr>
        <w:t>bre las que haya que informar</w:t>
      </w:r>
      <w:r w:rsidR="009C15EC" w:rsidRPr="004D01FD">
        <w:rPr>
          <w:rFonts w:cs="Arial"/>
        </w:rPr>
        <w:t xml:space="preserve">.  </w:t>
      </w:r>
      <w:r w:rsidR="007F615E" w:rsidRPr="004D01FD">
        <w:rPr>
          <w:rFonts w:cs="Arial"/>
        </w:rPr>
        <w:t>Las diferencias en la base contable ocurren cuando el presupuesto aprobado se prepara según una base distinta a la base contable integr</w:t>
      </w:r>
      <w:r w:rsidR="00B8145A" w:rsidRPr="004D01FD">
        <w:rPr>
          <w:rFonts w:cs="Arial"/>
        </w:rPr>
        <w:t>al de acumulación (o devengo)</w:t>
      </w:r>
      <w:r w:rsidR="009C15EC" w:rsidRPr="004D01FD">
        <w:rPr>
          <w:rFonts w:cs="Arial"/>
        </w:rPr>
        <w:t xml:space="preserve">.  </w:t>
      </w:r>
      <w:r w:rsidR="007F615E" w:rsidRPr="004D01FD">
        <w:rPr>
          <w:rFonts w:cs="Arial"/>
        </w:rPr>
        <w:t xml:space="preserve">Las diferencias en la base contable incluyen la depreciación de los activos, el reconocimiento pleno de las provisiones y el aplazamiento de los ingresos </w:t>
      </w:r>
      <w:r w:rsidR="00566E04" w:rsidRPr="004D01FD">
        <w:rPr>
          <w:rFonts w:cs="Arial"/>
        </w:rPr>
        <w:t>no acumulados (no devengados)</w:t>
      </w:r>
      <w:r w:rsidR="009C15EC" w:rsidRPr="004D01FD">
        <w:rPr>
          <w:rFonts w:cs="Arial"/>
        </w:rPr>
        <w:t xml:space="preserve">.  </w:t>
      </w:r>
      <w:r w:rsidR="007F615E" w:rsidRPr="004D01FD">
        <w:rPr>
          <w:rFonts w:cs="Arial"/>
        </w:rPr>
        <w:t>Las diferencias en la entidad representan la inclusión en las cuentas financieras de la OMPI de cuentas especiales y proyectos financiados con cargo a las reservas, que no se incluyen en el presupuesto por p</w:t>
      </w:r>
      <w:r w:rsidR="00D33E52" w:rsidRPr="004D01FD">
        <w:rPr>
          <w:rFonts w:cs="Arial"/>
        </w:rPr>
        <w:t xml:space="preserve">rogramas </w:t>
      </w:r>
      <w:r w:rsidR="00566E04" w:rsidRPr="004D01FD">
        <w:rPr>
          <w:rFonts w:cs="Arial"/>
        </w:rPr>
        <w:t>de la OMPI</w:t>
      </w:r>
      <w:r w:rsidR="00D33E52" w:rsidRPr="004D01FD">
        <w:rPr>
          <w:rFonts w:cs="Arial"/>
        </w:rPr>
        <w:t xml:space="preserve"> publicado</w:t>
      </w:r>
      <w:r w:rsidR="009C15EC" w:rsidRPr="004D01FD">
        <w:rPr>
          <w:rFonts w:cs="Arial"/>
        </w:rPr>
        <w:t xml:space="preserve">.  </w:t>
      </w:r>
      <w:r w:rsidR="007F615E" w:rsidRPr="004D01FD">
        <w:rPr>
          <w:rFonts w:cs="Arial"/>
        </w:rPr>
        <w:t>Las difere</w:t>
      </w:r>
      <w:r w:rsidR="00D67595" w:rsidRPr="004D01FD">
        <w:rPr>
          <w:rFonts w:cs="Arial"/>
        </w:rPr>
        <w:t xml:space="preserve">ncias de </w:t>
      </w:r>
      <w:r w:rsidR="007F615E" w:rsidRPr="004D01FD">
        <w:rPr>
          <w:rFonts w:cs="Arial"/>
        </w:rPr>
        <w:t xml:space="preserve">presentación </w:t>
      </w:r>
      <w:r w:rsidR="00D67595" w:rsidRPr="004D01FD">
        <w:rPr>
          <w:rFonts w:cs="Arial"/>
        </w:rPr>
        <w:t xml:space="preserve">en el estado financiero IV </w:t>
      </w:r>
      <w:r w:rsidR="007F615E" w:rsidRPr="004D01FD">
        <w:rPr>
          <w:rFonts w:cs="Arial"/>
        </w:rPr>
        <w:t xml:space="preserve">representan el tratamiento de </w:t>
      </w:r>
      <w:r w:rsidR="00566E04" w:rsidRPr="004D01FD">
        <w:rPr>
          <w:rFonts w:cs="Arial"/>
        </w:rPr>
        <w:t xml:space="preserve">las adiciones a </w:t>
      </w:r>
      <w:r w:rsidR="00AB3132" w:rsidRPr="004D01FD">
        <w:rPr>
          <w:rFonts w:cs="Arial"/>
        </w:rPr>
        <w:t>edificios, equipo y activos intangibles, y l</w:t>
      </w:r>
      <w:r w:rsidR="007F615E" w:rsidRPr="004D01FD">
        <w:rPr>
          <w:rFonts w:cs="Arial"/>
        </w:rPr>
        <w:t xml:space="preserve">as ganancias en propiedades de inversión como </w:t>
      </w:r>
      <w:r w:rsidR="00D67595" w:rsidRPr="004D01FD">
        <w:rPr>
          <w:rFonts w:cs="Arial"/>
        </w:rPr>
        <w:t xml:space="preserve">resultado de </w:t>
      </w:r>
      <w:r w:rsidR="007F615E" w:rsidRPr="004D01FD">
        <w:rPr>
          <w:rFonts w:cs="Arial"/>
        </w:rPr>
        <w:t>actividades de inversión.</w:t>
      </w:r>
    </w:p>
    <w:p w:rsidR="00380D62" w:rsidRPr="004D01FD" w:rsidRDefault="00380D62">
      <w:pPr>
        <w:pStyle w:val="STYLEDUTEXTE"/>
        <w:rPr>
          <w:rFonts w:cs="Arial"/>
        </w:rPr>
      </w:pPr>
    </w:p>
    <w:p w:rsidR="008D69FD" w:rsidRPr="004D01FD" w:rsidRDefault="008D69FD">
      <w:pPr>
        <w:rPr>
          <w:rFonts w:eastAsia="Times New Roman"/>
          <w:b/>
          <w:lang w:eastAsia="es-ES" w:bidi="es-ES"/>
        </w:rPr>
      </w:pPr>
      <w:r w:rsidRPr="004D01FD">
        <w:rPr>
          <w:b/>
        </w:rPr>
        <w:br w:type="page"/>
      </w:r>
    </w:p>
    <w:p w:rsidR="003B2BB9" w:rsidRPr="004D01FD" w:rsidRDefault="003B2BB9">
      <w:pPr>
        <w:pStyle w:val="STYLEDUTEXTE"/>
        <w:rPr>
          <w:rFonts w:cs="Arial"/>
          <w:b/>
        </w:rPr>
      </w:pPr>
      <w:r w:rsidRPr="004D01FD">
        <w:rPr>
          <w:rFonts w:cs="Arial"/>
          <w:b/>
        </w:rPr>
        <w:lastRenderedPageBreak/>
        <w:t>Reconciliación correspondiente al año 2015:</w:t>
      </w:r>
    </w:p>
    <w:p w:rsidR="00ED7198" w:rsidRPr="004D01FD" w:rsidRDefault="00ED7198">
      <w:pPr>
        <w:pStyle w:val="STYLEDUTEXTE"/>
        <w:rPr>
          <w:rFonts w:cs="Arial"/>
          <w:noProof/>
          <w:lang w:bidi="ar-SA"/>
        </w:rPr>
      </w:pPr>
      <w:bookmarkStart w:id="19" w:name="RANGE!C6"/>
      <w:bookmarkEnd w:id="19"/>
    </w:p>
    <w:p w:rsidR="003B2BB9" w:rsidRPr="004D01FD" w:rsidRDefault="00A1627B">
      <w:pPr>
        <w:pStyle w:val="STYLEDUTEXTE"/>
        <w:rPr>
          <w:rFonts w:cs="Arial"/>
          <w:szCs w:val="22"/>
        </w:rPr>
      </w:pPr>
      <w:r w:rsidRPr="00A1627B">
        <w:rPr>
          <w:noProof/>
          <w:lang w:val="en-US" w:eastAsia="en-US" w:bidi="ar-SA"/>
        </w:rPr>
        <w:drawing>
          <wp:inline distT="0" distB="0" distL="0" distR="0" wp14:anchorId="58D674DF" wp14:editId="364E6734">
            <wp:extent cx="5976620" cy="3882244"/>
            <wp:effectExtent l="0" t="0" r="508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976620" cy="3882244"/>
                    </a:xfrm>
                    <a:prstGeom prst="rect">
                      <a:avLst/>
                    </a:prstGeom>
                    <a:noFill/>
                    <a:ln>
                      <a:noFill/>
                    </a:ln>
                  </pic:spPr>
                </pic:pic>
              </a:graphicData>
            </a:graphic>
          </wp:inline>
        </w:drawing>
      </w:r>
    </w:p>
    <w:p w:rsidR="003B2BB9" w:rsidRPr="004D01FD" w:rsidRDefault="003B2BB9">
      <w:pPr>
        <w:pStyle w:val="STYLEDUTEXTE"/>
        <w:rPr>
          <w:rFonts w:cs="Arial"/>
          <w:szCs w:val="22"/>
        </w:rPr>
      </w:pPr>
    </w:p>
    <w:p w:rsidR="003B2BB9" w:rsidRPr="004D01FD" w:rsidRDefault="003B2BB9">
      <w:pPr>
        <w:pStyle w:val="STYLEDUTEXTE"/>
        <w:rPr>
          <w:rFonts w:cs="Arial"/>
          <w:b/>
          <w:szCs w:val="22"/>
        </w:rPr>
      </w:pPr>
      <w:r w:rsidRPr="004D01FD">
        <w:rPr>
          <w:rFonts w:cs="Arial"/>
          <w:b/>
          <w:szCs w:val="22"/>
        </w:rPr>
        <w:t>Reconciliación correspondiente al bienio 2014/15:</w:t>
      </w:r>
    </w:p>
    <w:p w:rsidR="003B2BB9" w:rsidRPr="004D01FD" w:rsidRDefault="003B2BB9">
      <w:pPr>
        <w:pStyle w:val="STYLEDUTEXTE"/>
        <w:rPr>
          <w:rFonts w:cs="Arial"/>
          <w:b/>
          <w:szCs w:val="22"/>
        </w:rPr>
      </w:pPr>
    </w:p>
    <w:p w:rsidR="003B2BB9" w:rsidRPr="004D01FD" w:rsidRDefault="00A1627B">
      <w:pPr>
        <w:pStyle w:val="STYLEDUTEXTE"/>
        <w:rPr>
          <w:rFonts w:cs="Arial"/>
          <w:b/>
          <w:szCs w:val="22"/>
        </w:rPr>
      </w:pPr>
      <w:r w:rsidRPr="00A1627B">
        <w:rPr>
          <w:noProof/>
          <w:lang w:val="en-US" w:eastAsia="en-US" w:bidi="ar-SA"/>
        </w:rPr>
        <w:drawing>
          <wp:inline distT="0" distB="0" distL="0" distR="0" wp14:anchorId="771724A2" wp14:editId="4DE55DD3">
            <wp:extent cx="5976620" cy="3935532"/>
            <wp:effectExtent l="0" t="0" r="5080" b="825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976620" cy="3935532"/>
                    </a:xfrm>
                    <a:prstGeom prst="rect">
                      <a:avLst/>
                    </a:prstGeom>
                    <a:noFill/>
                    <a:ln>
                      <a:noFill/>
                    </a:ln>
                  </pic:spPr>
                </pic:pic>
              </a:graphicData>
            </a:graphic>
          </wp:inline>
        </w:drawing>
      </w:r>
    </w:p>
    <w:p w:rsidR="00ED7198" w:rsidRPr="004D01FD" w:rsidRDefault="00ED7198">
      <w:pPr>
        <w:pStyle w:val="STYLEDUTEXTE"/>
        <w:rPr>
          <w:rFonts w:cs="Arial"/>
          <w:szCs w:val="22"/>
        </w:rPr>
      </w:pPr>
    </w:p>
    <w:p w:rsidR="008D69FD" w:rsidRPr="004D01FD" w:rsidRDefault="008D69FD">
      <w:pPr>
        <w:rPr>
          <w:b/>
        </w:rPr>
      </w:pPr>
      <w:r w:rsidRPr="004D01FD">
        <w:rPr>
          <w:b/>
        </w:rPr>
        <w:br w:type="page"/>
      </w:r>
    </w:p>
    <w:p w:rsidR="00ED7198" w:rsidRPr="004D01FD" w:rsidRDefault="007F615E" w:rsidP="0086784F">
      <w:pPr>
        <w:rPr>
          <w:rFonts w:eastAsia="Times New Roman"/>
          <w:b/>
          <w:caps/>
          <w:szCs w:val="28"/>
          <w:lang w:eastAsia="es-ES" w:bidi="es-ES"/>
        </w:rPr>
      </w:pPr>
      <w:r w:rsidRPr="004D01FD">
        <w:rPr>
          <w:b/>
        </w:rPr>
        <w:lastRenderedPageBreak/>
        <w:t>NOTA 23:</w:t>
      </w:r>
      <w:r w:rsidRPr="004D01FD">
        <w:rPr>
          <w:b/>
        </w:rPr>
        <w:tab/>
        <w:t>INGRESOS</w:t>
      </w:r>
    </w:p>
    <w:p w:rsidR="00ED7198" w:rsidRPr="004D01FD" w:rsidRDefault="00ED7198">
      <w:pPr>
        <w:pStyle w:val="StyleHeading211ptNotBoldNotItalicAllcaps"/>
        <w:spacing w:before="0" w:after="0"/>
        <w:rPr>
          <w:b w:val="0"/>
          <w:caps w:val="0"/>
          <w:szCs w:val="22"/>
        </w:rPr>
      </w:pPr>
    </w:p>
    <w:p w:rsidR="00ED7198" w:rsidRPr="004D01FD" w:rsidRDefault="00A1627B">
      <w:pPr>
        <w:pStyle w:val="StyleHeading211ptNotBoldNotItalicAllcaps"/>
        <w:spacing w:before="0" w:after="0"/>
        <w:rPr>
          <w:b w:val="0"/>
          <w:caps w:val="0"/>
          <w:szCs w:val="22"/>
        </w:rPr>
      </w:pPr>
      <w:r w:rsidRPr="00A1627B">
        <w:rPr>
          <w:noProof/>
          <w:lang w:val="en-US" w:eastAsia="en-US" w:bidi="ar-SA"/>
        </w:rPr>
        <w:drawing>
          <wp:inline distT="0" distB="0" distL="0" distR="0" wp14:anchorId="5F46AE08" wp14:editId="358F43A5">
            <wp:extent cx="5976620" cy="3796215"/>
            <wp:effectExtent l="0" t="0" r="508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976620" cy="3796215"/>
                    </a:xfrm>
                    <a:prstGeom prst="rect">
                      <a:avLst/>
                    </a:prstGeom>
                    <a:noFill/>
                    <a:ln>
                      <a:noFill/>
                    </a:ln>
                  </pic:spPr>
                </pic:pic>
              </a:graphicData>
            </a:graphic>
          </wp:inline>
        </w:drawing>
      </w:r>
    </w:p>
    <w:p w:rsidR="00ED7198" w:rsidRPr="004D01FD" w:rsidRDefault="00ED7198">
      <w:pPr>
        <w:pStyle w:val="StyleHeading211ptNotBoldNotItalicAllcaps"/>
        <w:spacing w:before="0" w:after="0"/>
        <w:rPr>
          <w:b w:val="0"/>
        </w:rPr>
      </w:pPr>
    </w:p>
    <w:p w:rsidR="00ED7198" w:rsidRPr="004D01FD" w:rsidRDefault="008D69FD" w:rsidP="008D69FD">
      <w:pPr>
        <w:pStyle w:val="Styletexte"/>
        <w:tabs>
          <w:tab w:val="left" w:pos="709"/>
        </w:tabs>
        <w:spacing w:before="240" w:after="0"/>
        <w:rPr>
          <w:rFonts w:cs="Arial"/>
          <w:szCs w:val="22"/>
        </w:rPr>
      </w:pPr>
      <w:r w:rsidRPr="004D01FD">
        <w:rPr>
          <w:rFonts w:cs="Arial"/>
        </w:rPr>
        <w:t>23.1.</w:t>
      </w:r>
      <w:r w:rsidRPr="004D01FD">
        <w:rPr>
          <w:rFonts w:cs="Arial"/>
        </w:rPr>
        <w:tab/>
      </w:r>
      <w:r w:rsidR="007F615E" w:rsidRPr="004D01FD">
        <w:rPr>
          <w:rFonts w:cs="Arial"/>
        </w:rPr>
        <w:t>Los importes que figuran en el presupuesto por programas representan los ingresos reales percibidos en relación con el presupuesto de la Organización aprobado por las</w:t>
      </w:r>
      <w:r w:rsidR="00380D62" w:rsidRPr="004D01FD">
        <w:rPr>
          <w:rFonts w:cs="Arial"/>
        </w:rPr>
        <w:t xml:space="preserve"> Asambleas</w:t>
      </w:r>
      <w:r w:rsidR="009C15EC" w:rsidRPr="004D01FD">
        <w:rPr>
          <w:rFonts w:cs="Arial"/>
        </w:rPr>
        <w:t xml:space="preserve">.  </w:t>
      </w:r>
      <w:r w:rsidR="00380D62" w:rsidRPr="004D01FD">
        <w:rPr>
          <w:rFonts w:cs="Arial"/>
        </w:rPr>
        <w:t xml:space="preserve">Las contribuciones </w:t>
      </w:r>
      <w:r w:rsidR="007F615E" w:rsidRPr="004D01FD">
        <w:rPr>
          <w:rFonts w:cs="Arial"/>
        </w:rPr>
        <w:t>voluntarias representan los ingresos percibidos en relación con las contribuciones efectuadas por donantes a proyectos concretos contabilizadas en cuentas especiales que no se incluyen en el presupuesto por programas.</w:t>
      </w:r>
    </w:p>
    <w:p w:rsidR="00ED7198" w:rsidRPr="004D01FD" w:rsidRDefault="008D69FD" w:rsidP="008D69FD">
      <w:pPr>
        <w:pStyle w:val="Styletexte"/>
        <w:tabs>
          <w:tab w:val="left" w:pos="709"/>
        </w:tabs>
        <w:spacing w:before="240" w:after="0"/>
        <w:rPr>
          <w:rFonts w:cs="Arial"/>
          <w:szCs w:val="22"/>
        </w:rPr>
      </w:pPr>
      <w:r w:rsidRPr="004D01FD">
        <w:rPr>
          <w:rFonts w:cs="Arial"/>
        </w:rPr>
        <w:t>23.2.</w:t>
      </w:r>
      <w:r w:rsidRPr="004D01FD">
        <w:rPr>
          <w:rFonts w:cs="Arial"/>
        </w:rPr>
        <w:tab/>
      </w:r>
      <w:r w:rsidR="007F615E" w:rsidRPr="004D01FD">
        <w:rPr>
          <w:rFonts w:cs="Arial"/>
        </w:rPr>
        <w:t>Los ajustes con arreglo a las IPSAS están principalmente relacionados con el aplazamiento</w:t>
      </w:r>
      <w:r w:rsidR="00297CBC" w:rsidRPr="004D01FD">
        <w:rPr>
          <w:rFonts w:cs="Arial"/>
        </w:rPr>
        <w:t xml:space="preserve"> de los ingresos no devengados</w:t>
      </w:r>
      <w:r w:rsidR="009C15EC" w:rsidRPr="004D01FD">
        <w:rPr>
          <w:rFonts w:cs="Arial"/>
        </w:rPr>
        <w:t xml:space="preserve">.  </w:t>
      </w:r>
      <w:r w:rsidR="007F615E" w:rsidRPr="004D01FD">
        <w:rPr>
          <w:rFonts w:cs="Arial"/>
        </w:rPr>
        <w:t>Los ingresos derivados de la</w:t>
      </w:r>
      <w:r w:rsidR="00297CBC" w:rsidRPr="004D01FD">
        <w:rPr>
          <w:rFonts w:cs="Arial"/>
        </w:rPr>
        <w:t>s contribuciones voluntarias se difieren hasta que se devengan,</w:t>
      </w:r>
      <w:r w:rsidR="007F615E" w:rsidRPr="004D01FD">
        <w:rPr>
          <w:rFonts w:cs="Arial"/>
        </w:rPr>
        <w:t xml:space="preserve"> una vez se hayan prestado los servicios concretos previstos en el plan de trabajo acordado con el donante</w:t>
      </w:r>
      <w:r w:rsidR="009C15EC" w:rsidRPr="004D01FD">
        <w:rPr>
          <w:rFonts w:cs="Arial"/>
        </w:rPr>
        <w:t xml:space="preserve">.  </w:t>
      </w:r>
    </w:p>
    <w:p w:rsidR="00ED7198" w:rsidRPr="004D01FD" w:rsidRDefault="00380D62" w:rsidP="008D69FD">
      <w:pPr>
        <w:pStyle w:val="Styletexte"/>
        <w:tabs>
          <w:tab w:val="left" w:pos="709"/>
        </w:tabs>
        <w:spacing w:before="240" w:after="0"/>
        <w:rPr>
          <w:rFonts w:cs="Arial"/>
          <w:szCs w:val="22"/>
        </w:rPr>
      </w:pPr>
      <w:r w:rsidRPr="004D01FD">
        <w:rPr>
          <w:rFonts w:cs="Arial"/>
        </w:rPr>
        <w:t>23.3.</w:t>
      </w:r>
      <w:r w:rsidR="008D69FD" w:rsidRPr="004D01FD">
        <w:rPr>
          <w:rFonts w:cs="Arial"/>
        </w:rPr>
        <w:tab/>
      </w:r>
      <w:r w:rsidR="007F615E" w:rsidRPr="004D01FD">
        <w:rPr>
          <w:rFonts w:cs="Arial"/>
        </w:rPr>
        <w:t xml:space="preserve">Los ingresos procedentes de las tasas </w:t>
      </w:r>
      <w:r w:rsidRPr="004D01FD">
        <w:rPr>
          <w:rFonts w:cs="Arial"/>
        </w:rPr>
        <w:t xml:space="preserve">de los sistemas del PCT, </w:t>
      </w:r>
      <w:r w:rsidR="00297CBC" w:rsidRPr="004D01FD">
        <w:rPr>
          <w:rFonts w:cs="Arial"/>
        </w:rPr>
        <w:t xml:space="preserve">Madrid y La Haya se difieren hasta que se devengan, una vez publicada </w:t>
      </w:r>
      <w:r w:rsidR="007F615E" w:rsidRPr="004D01FD">
        <w:rPr>
          <w:rFonts w:cs="Arial"/>
        </w:rPr>
        <w:t>la solicitud internacional de conformidad con las reglas de cada una de las Uniones</w:t>
      </w:r>
      <w:r w:rsidR="009C15EC" w:rsidRPr="004D01FD">
        <w:rPr>
          <w:rFonts w:cs="Arial"/>
        </w:rPr>
        <w:t xml:space="preserve">.  </w:t>
      </w:r>
      <w:r w:rsidRPr="004D01FD">
        <w:rPr>
          <w:rFonts w:cs="Arial"/>
        </w:rPr>
        <w:t>En 2015 la OMPI también percibió un pago de regulación de 4,7 millones de francos suizos correspondiente a los años 2004-2013, que registró como ingresos por tasas del Sistema del PCT</w:t>
      </w:r>
      <w:r w:rsidR="009C15EC" w:rsidRPr="004D01FD">
        <w:rPr>
          <w:rFonts w:cs="Arial"/>
        </w:rPr>
        <w:t xml:space="preserve">.  </w:t>
      </w:r>
    </w:p>
    <w:p w:rsidR="008D69FD" w:rsidRPr="004D01FD" w:rsidRDefault="008D69FD">
      <w:pPr>
        <w:rPr>
          <w:rFonts w:eastAsia="Times New Roman"/>
          <w:b/>
          <w:lang w:eastAsia="es-ES" w:bidi="es-ES"/>
        </w:rPr>
      </w:pPr>
      <w:r w:rsidRPr="004D01FD">
        <w:rPr>
          <w:b/>
        </w:rPr>
        <w:br w:type="page"/>
      </w:r>
    </w:p>
    <w:p w:rsidR="00ED7198" w:rsidRPr="004D01FD" w:rsidRDefault="007F615E" w:rsidP="0086784F">
      <w:pPr>
        <w:pStyle w:val="Styletexte"/>
        <w:spacing w:before="240" w:after="0"/>
        <w:rPr>
          <w:rFonts w:cs="Arial"/>
          <w:b/>
        </w:rPr>
      </w:pPr>
      <w:r w:rsidRPr="004D01FD">
        <w:rPr>
          <w:rFonts w:cs="Arial"/>
          <w:b/>
        </w:rPr>
        <w:lastRenderedPageBreak/>
        <w:t>NOTA 24:</w:t>
      </w:r>
      <w:r w:rsidRPr="004D01FD">
        <w:rPr>
          <w:rFonts w:cs="Arial"/>
          <w:b/>
        </w:rPr>
        <w:tab/>
        <w:t>GASTOS</w:t>
      </w:r>
    </w:p>
    <w:p w:rsidR="00ED7198" w:rsidRPr="004D01FD" w:rsidRDefault="00ED7198">
      <w:pPr>
        <w:jc w:val="both"/>
        <w:rPr>
          <w:szCs w:val="22"/>
        </w:rPr>
      </w:pPr>
    </w:p>
    <w:p w:rsidR="00ED7198" w:rsidRPr="004D01FD" w:rsidRDefault="00A1627B">
      <w:pPr>
        <w:rPr>
          <w:szCs w:val="22"/>
        </w:rPr>
      </w:pPr>
      <w:r w:rsidRPr="00A1627B">
        <w:rPr>
          <w:noProof/>
          <w:lang w:val="en-US" w:eastAsia="en-US"/>
        </w:rPr>
        <w:drawing>
          <wp:inline distT="0" distB="0" distL="0" distR="0" wp14:anchorId="6AF652AB" wp14:editId="06CE5127">
            <wp:extent cx="5976620" cy="7415198"/>
            <wp:effectExtent l="0" t="0" r="508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976620" cy="7415198"/>
                    </a:xfrm>
                    <a:prstGeom prst="rect">
                      <a:avLst/>
                    </a:prstGeom>
                    <a:noFill/>
                    <a:ln>
                      <a:noFill/>
                    </a:ln>
                  </pic:spPr>
                </pic:pic>
              </a:graphicData>
            </a:graphic>
          </wp:inline>
        </w:drawing>
      </w:r>
    </w:p>
    <w:p w:rsidR="00ED7198" w:rsidRPr="004D01FD" w:rsidRDefault="00ED7198">
      <w:pPr>
        <w:rPr>
          <w:szCs w:val="22"/>
        </w:rPr>
      </w:pPr>
    </w:p>
    <w:p w:rsidR="00DC020B" w:rsidRPr="004D01FD" w:rsidRDefault="00DC020B" w:rsidP="008D69FD">
      <w:pPr>
        <w:tabs>
          <w:tab w:val="left" w:pos="709"/>
        </w:tabs>
        <w:jc w:val="both"/>
      </w:pPr>
      <w:r w:rsidRPr="004D01FD">
        <w:t>24.1.</w:t>
      </w:r>
      <w:r w:rsidR="008D69FD" w:rsidRPr="004D01FD">
        <w:tab/>
      </w:r>
      <w:r w:rsidRPr="004D01FD">
        <w:t>Antes de la incidencia de los ajustes realizados con arreglo a las IPSAS, l</w:t>
      </w:r>
      <w:r w:rsidR="007F615E" w:rsidRPr="004D01FD">
        <w:t xml:space="preserve">os gastos previstos en el presupuesto por programas, las cuentas especiales y los proyectos financiados con cargo a las reservas se presentan según una </w:t>
      </w:r>
      <w:r w:rsidR="007F615E" w:rsidRPr="004D01FD">
        <w:rPr>
          <w:bCs/>
        </w:rPr>
        <w:t>base con</w:t>
      </w:r>
      <w:r w:rsidRPr="004D01FD">
        <w:rPr>
          <w:bCs/>
        </w:rPr>
        <w:t>table de acumulación (o deveng</w:t>
      </w:r>
      <w:r w:rsidR="007F615E" w:rsidRPr="004D01FD">
        <w:rPr>
          <w:bCs/>
        </w:rPr>
        <w:t>o) modificada</w:t>
      </w:r>
      <w:r w:rsidR="007F615E" w:rsidRPr="004D01FD">
        <w:t>, que reconoce el gasto una vez que se reciben los productos o servicios</w:t>
      </w:r>
      <w:r w:rsidR="009C15EC" w:rsidRPr="004D01FD">
        <w:t xml:space="preserve">.  </w:t>
      </w:r>
    </w:p>
    <w:p w:rsidR="00DC020B" w:rsidRPr="004D01FD" w:rsidRDefault="00DC020B" w:rsidP="008D69FD">
      <w:pPr>
        <w:tabs>
          <w:tab w:val="left" w:pos="709"/>
        </w:tabs>
        <w:jc w:val="both"/>
      </w:pPr>
    </w:p>
    <w:p w:rsidR="00ED7198" w:rsidRPr="004D01FD" w:rsidRDefault="008D69FD" w:rsidP="008D69FD">
      <w:pPr>
        <w:tabs>
          <w:tab w:val="left" w:pos="709"/>
        </w:tabs>
        <w:jc w:val="both"/>
      </w:pPr>
      <w:r w:rsidRPr="004D01FD">
        <w:t>24.2.</w:t>
      </w:r>
      <w:r w:rsidRPr="004D01FD">
        <w:tab/>
      </w:r>
      <w:r w:rsidR="00B66614" w:rsidRPr="004D01FD">
        <w:t>Los ajustes realizados con arreglo a las IPSAS guardan relación principalmente con el reconocimiento de costos de depreciación y amortización en los activos fijos</w:t>
      </w:r>
      <w:r w:rsidR="009C15EC" w:rsidRPr="004D01FD">
        <w:t xml:space="preserve">.  </w:t>
      </w:r>
      <w:r w:rsidR="00B66614" w:rsidRPr="004D01FD">
        <w:t xml:space="preserve">Los ajustes </w:t>
      </w:r>
      <w:r w:rsidR="00B66614" w:rsidRPr="004D01FD">
        <w:lastRenderedPageBreak/>
        <w:t>también afectan al reconocimiento de la capitalización de gastos relativos a la adquisición de equipo, adiciones a edificios y construcciones y adquisiciones o desarrollo de activos intangibles</w:t>
      </w:r>
      <w:r w:rsidR="009C15EC" w:rsidRPr="004D01FD">
        <w:t xml:space="preserve">.  </w:t>
      </w:r>
      <w:r w:rsidR="00B66614" w:rsidRPr="004D01FD">
        <w:t>Asimismo, se efectúan ajustes en los gastos de pe</w:t>
      </w:r>
      <w:r w:rsidR="00297CBC" w:rsidRPr="004D01FD">
        <w:t>rsonal como resultado de la adaptación de</w:t>
      </w:r>
      <w:r w:rsidR="00B66614" w:rsidRPr="004D01FD">
        <w:t xml:space="preserve"> los pasivos por beneficios a los empleados, incluido el pasivo por </w:t>
      </w:r>
      <w:r w:rsidR="004E381B" w:rsidRPr="004D01FD">
        <w:t>seguro médico después de la separación del servicio</w:t>
      </w:r>
      <w:r w:rsidR="00B66614" w:rsidRPr="004D01FD">
        <w:t>, a la metodología de cálculo requerida por las IPSAS.</w:t>
      </w:r>
    </w:p>
    <w:p w:rsidR="00B66614" w:rsidRPr="004D01FD" w:rsidRDefault="00B66614" w:rsidP="00DC020B">
      <w:pPr>
        <w:jc w:val="both"/>
        <w:rPr>
          <w:szCs w:val="22"/>
        </w:rPr>
      </w:pPr>
    </w:p>
    <w:p w:rsidR="00ED7198" w:rsidRPr="004D01FD" w:rsidRDefault="007F615E">
      <w:pPr>
        <w:pStyle w:val="StyleHeading211ptNotBoldNotItalicAllcaps"/>
        <w:spacing w:before="0" w:after="0"/>
        <w:rPr>
          <w:szCs w:val="22"/>
        </w:rPr>
      </w:pPr>
      <w:r w:rsidRPr="004D01FD">
        <w:t>Nota 25:</w:t>
      </w:r>
      <w:r w:rsidRPr="004D01FD">
        <w:tab/>
        <w:t>INSTRUMENTOS FINANCIEROS</w:t>
      </w:r>
    </w:p>
    <w:p w:rsidR="00ED7198" w:rsidRPr="004D01FD" w:rsidRDefault="00ED7198">
      <w:pPr>
        <w:pStyle w:val="StyleHeading211ptNotBoldNotItalicAllcaps"/>
        <w:spacing w:before="0" w:after="0"/>
        <w:rPr>
          <w:b w:val="0"/>
          <w:szCs w:val="22"/>
        </w:rPr>
      </w:pPr>
    </w:p>
    <w:p w:rsidR="00ED7198" w:rsidRPr="004D01FD" w:rsidRDefault="00B66614" w:rsidP="008D69FD">
      <w:pPr>
        <w:tabs>
          <w:tab w:val="left" w:pos="709"/>
        </w:tabs>
        <w:jc w:val="both"/>
      </w:pPr>
      <w:r w:rsidRPr="004D01FD">
        <w:t>25.1.</w:t>
      </w:r>
      <w:r w:rsidR="008D69FD" w:rsidRPr="004D01FD">
        <w:tab/>
      </w:r>
      <w:r w:rsidR="007F615E" w:rsidRPr="004D01FD">
        <w:t>La Organización está expuesta a determinados riesgos relacionados con el tipo de cambio, el crédito, el tipo de interés y la liquidez</w:t>
      </w:r>
      <w:r w:rsidR="00297CBC" w:rsidRPr="004D01FD">
        <w:t xml:space="preserve"> (tesorería)</w:t>
      </w:r>
      <w:r w:rsidR="007F615E" w:rsidRPr="004D01FD">
        <w:t>, que se generan en el curso ordinario de sus actividades</w:t>
      </w:r>
      <w:r w:rsidR="009C15EC" w:rsidRPr="004D01FD">
        <w:t xml:space="preserve">.  </w:t>
      </w:r>
      <w:r w:rsidR="007F615E" w:rsidRPr="004D01FD">
        <w:t>En esta nota se presenta información sobre la exposición de la O</w:t>
      </w:r>
      <w:r w:rsidR="00297CBC" w:rsidRPr="004D01FD">
        <w:t>rganización a cada uno de esos</w:t>
      </w:r>
      <w:r w:rsidR="007F615E" w:rsidRPr="004D01FD">
        <w:t xml:space="preserve"> riesgos y sobre las políticas y los procesos de valoración y gestión del riesgo.</w:t>
      </w:r>
    </w:p>
    <w:p w:rsidR="00B66614" w:rsidRPr="004D01FD" w:rsidRDefault="00B66614" w:rsidP="008D69FD">
      <w:pPr>
        <w:tabs>
          <w:tab w:val="left" w:pos="709"/>
        </w:tabs>
        <w:jc w:val="both"/>
      </w:pPr>
    </w:p>
    <w:p w:rsidR="00B66614" w:rsidRPr="004D01FD" w:rsidRDefault="00CC2101" w:rsidP="008D69FD">
      <w:pPr>
        <w:tabs>
          <w:tab w:val="left" w:pos="709"/>
        </w:tabs>
        <w:jc w:val="both"/>
      </w:pPr>
      <w:r w:rsidRPr="004D01FD">
        <w:t>25.2.</w:t>
      </w:r>
      <w:r w:rsidR="008D69FD" w:rsidRPr="004D01FD">
        <w:tab/>
      </w:r>
      <w:r w:rsidRPr="004D01FD">
        <w:t>La Organización gestiona sus inversiones de acuerdo con lo dispuesto en su política de inversio</w:t>
      </w:r>
      <w:r w:rsidR="00297CBC" w:rsidRPr="004D01FD">
        <w:t>nes</w:t>
      </w:r>
      <w:r w:rsidR="009C15EC" w:rsidRPr="004D01FD">
        <w:t xml:space="preserve">.  </w:t>
      </w:r>
      <w:r w:rsidR="00297CBC" w:rsidRPr="004D01FD">
        <w:t xml:space="preserve">Dicha política </w:t>
      </w:r>
      <w:r w:rsidRPr="004D01FD">
        <w:t>se revisó en 2015 y</w:t>
      </w:r>
      <w:r w:rsidR="00297CBC" w:rsidRPr="004D01FD">
        <w:t xml:space="preserve"> el nuevo texto fue aprobado</w:t>
      </w:r>
      <w:r w:rsidRPr="004D01FD">
        <w:t xml:space="preserve"> en la quincuagésima quinta serie de reuniones de las Asambleas de los Estados Miembros de la OMPI</w:t>
      </w:r>
      <w:r w:rsidR="009C15EC" w:rsidRPr="004D01FD">
        <w:t xml:space="preserve">.  </w:t>
      </w:r>
      <w:r w:rsidRPr="004D01FD">
        <w:t>La política revisada contienes dos políticas de inversiones específicas, una referida al efectivo para ga</w:t>
      </w:r>
      <w:r w:rsidR="00FF4FC7" w:rsidRPr="004D01FD">
        <w:t>stos de funcionamiento y a</w:t>
      </w:r>
      <w:r w:rsidRPr="004D01FD">
        <w:t>l efectivo básico, y otra relativa al efectivo estratégico</w:t>
      </w:r>
      <w:r w:rsidR="009C15EC" w:rsidRPr="004D01FD">
        <w:t xml:space="preserve">.  </w:t>
      </w:r>
      <w:r w:rsidRPr="004D01FD">
        <w:t>El efectivo para gastos de funcionamiento es el efectivo que necesita la Organización para cubrir las necesidades de pagos diarios y velar por que esté disponible en activos líquidos una suma equivalente a</w:t>
      </w:r>
      <w:r w:rsidR="00262EF7" w:rsidRPr="004D01FD">
        <w:t>l objetivo de</w:t>
      </w:r>
      <w:r w:rsidRPr="004D01FD">
        <w:t xml:space="preserve"> reserva</w:t>
      </w:r>
      <w:r w:rsidR="00262EF7" w:rsidRPr="004D01FD">
        <w:t>s</w:t>
      </w:r>
      <w:r w:rsidR="009C15EC" w:rsidRPr="004D01FD">
        <w:t xml:space="preserve">.  </w:t>
      </w:r>
      <w:r w:rsidRPr="004D01FD">
        <w:t>El efectivo básico es el saldo de efectivo restante una vez deducido el efectivo para gastos de funcionamiento y el efectivo estratégico</w:t>
      </w:r>
      <w:r w:rsidR="009C15EC" w:rsidRPr="004D01FD">
        <w:t xml:space="preserve">.  </w:t>
      </w:r>
      <w:r w:rsidRPr="004D01FD">
        <w:t xml:space="preserve">El efectivo estratégico es el efectivo que se ha reservado para financiar los pasivos por beneficios a los empleados después de la separación del servicio, entre ellos el pasivo por </w:t>
      </w:r>
      <w:r w:rsidR="004E381B" w:rsidRPr="004D01FD">
        <w:t>seguro médico después de la separación del servicio</w:t>
      </w:r>
      <w:r w:rsidRPr="004D01FD">
        <w:t>.</w:t>
      </w:r>
    </w:p>
    <w:p w:rsidR="00ED7198" w:rsidRPr="004D01FD" w:rsidRDefault="00ED7198">
      <w:pPr>
        <w:jc w:val="both"/>
        <w:rPr>
          <w:szCs w:val="22"/>
        </w:rPr>
      </w:pPr>
    </w:p>
    <w:p w:rsidR="00ED7198" w:rsidRPr="004D01FD" w:rsidRDefault="007F615E">
      <w:pPr>
        <w:jc w:val="both"/>
        <w:rPr>
          <w:b/>
          <w:szCs w:val="22"/>
        </w:rPr>
      </w:pPr>
      <w:r w:rsidRPr="004D01FD">
        <w:rPr>
          <w:b/>
        </w:rPr>
        <w:t>Valores razonables</w:t>
      </w:r>
    </w:p>
    <w:p w:rsidR="00ED7198" w:rsidRPr="004D01FD" w:rsidRDefault="00ED7198">
      <w:pPr>
        <w:jc w:val="both"/>
        <w:rPr>
          <w:szCs w:val="22"/>
        </w:rPr>
      </w:pPr>
    </w:p>
    <w:p w:rsidR="00ED7198" w:rsidRPr="004D01FD" w:rsidRDefault="008D69FD" w:rsidP="008D69FD">
      <w:pPr>
        <w:tabs>
          <w:tab w:val="left" w:pos="709"/>
        </w:tabs>
        <w:jc w:val="both"/>
        <w:rPr>
          <w:szCs w:val="22"/>
        </w:rPr>
      </w:pPr>
      <w:r w:rsidRPr="004D01FD">
        <w:t>25.3.</w:t>
      </w:r>
      <w:r w:rsidRPr="004D01FD">
        <w:tab/>
      </w:r>
      <w:r w:rsidR="007F615E" w:rsidRPr="004D01FD">
        <w:t>A continuación se ofrece una comparación por clases del importe en libros y el valor razonable de los instrumentos financieros de la Organización.</w:t>
      </w:r>
    </w:p>
    <w:p w:rsidR="00ED7198" w:rsidRPr="004D01FD" w:rsidRDefault="00ED7198"/>
    <w:p w:rsidR="00ED7198" w:rsidRPr="004D01FD" w:rsidRDefault="001B33CD">
      <w:pPr>
        <w:rPr>
          <w:lang w:eastAsia="en-US"/>
        </w:rPr>
      </w:pPr>
      <w:r w:rsidRPr="004D01FD">
        <w:rPr>
          <w:noProof/>
          <w:lang w:val="en-US" w:eastAsia="en-US"/>
        </w:rPr>
        <w:lastRenderedPageBreak/>
        <w:drawing>
          <wp:inline distT="0" distB="0" distL="0" distR="0" wp14:anchorId="30A7CFE1" wp14:editId="30DEAB2E">
            <wp:extent cx="5976620" cy="4585615"/>
            <wp:effectExtent l="0" t="0" r="5080" b="5715"/>
            <wp:docPr id="247" name="Imagen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976620" cy="4585615"/>
                    </a:xfrm>
                    <a:prstGeom prst="rect">
                      <a:avLst/>
                    </a:prstGeom>
                    <a:noFill/>
                    <a:ln>
                      <a:noFill/>
                    </a:ln>
                  </pic:spPr>
                </pic:pic>
              </a:graphicData>
            </a:graphic>
          </wp:inline>
        </w:drawing>
      </w:r>
    </w:p>
    <w:p w:rsidR="00ED7198" w:rsidRPr="004D01FD" w:rsidRDefault="00ED7198">
      <w:pPr>
        <w:rPr>
          <w:szCs w:val="22"/>
        </w:rPr>
      </w:pPr>
    </w:p>
    <w:p w:rsidR="00ED7198" w:rsidRPr="004D01FD" w:rsidRDefault="008D69FD" w:rsidP="008D69FD">
      <w:pPr>
        <w:tabs>
          <w:tab w:val="left" w:pos="709"/>
        </w:tabs>
        <w:jc w:val="both"/>
        <w:rPr>
          <w:szCs w:val="22"/>
        </w:rPr>
      </w:pPr>
      <w:r w:rsidRPr="004D01FD">
        <w:t>25.4.</w:t>
      </w:r>
      <w:r w:rsidRPr="004D01FD">
        <w:tab/>
      </w:r>
      <w:r w:rsidR="007F615E" w:rsidRPr="004D01FD">
        <w:t>El valor razonable de los activos y los pasivos financieros es el importe al que podría intercambiarse el instrumento en una transacción actual entre dos partes interesadas que no constituya una venta forzada o de liquidación</w:t>
      </w:r>
      <w:r w:rsidR="009C15EC" w:rsidRPr="004D01FD">
        <w:t xml:space="preserve">.  </w:t>
      </w:r>
      <w:r w:rsidR="007F615E" w:rsidRPr="004D01FD">
        <w:t>Para calcular el valor razonable se han empleado los siguientes métodos y supuestos:</w:t>
      </w:r>
    </w:p>
    <w:p w:rsidR="00ED7198" w:rsidRPr="004D01FD" w:rsidRDefault="00ED7198">
      <w:pPr>
        <w:jc w:val="both"/>
        <w:rPr>
          <w:szCs w:val="22"/>
        </w:rPr>
      </w:pPr>
    </w:p>
    <w:p w:rsidR="00ED7198" w:rsidRPr="004D01FD" w:rsidRDefault="007F615E">
      <w:pPr>
        <w:numPr>
          <w:ilvl w:val="0"/>
          <w:numId w:val="10"/>
        </w:numPr>
        <w:jc w:val="both"/>
        <w:rPr>
          <w:szCs w:val="22"/>
        </w:rPr>
      </w:pPr>
      <w:r w:rsidRPr="004D01FD">
        <w:t>En el caso del efectivo y los depósitos a corto plazo, las cuentas por cobrar procedentes de transacciones con contraprestación y las cuentas por pagar, el valor razonable es muy similar al valor contable debido al corto plazo de vencimiento de esos instrumentos.</w:t>
      </w:r>
    </w:p>
    <w:p w:rsidR="00ED7198" w:rsidRPr="004D01FD" w:rsidRDefault="007F615E">
      <w:pPr>
        <w:numPr>
          <w:ilvl w:val="0"/>
          <w:numId w:val="10"/>
        </w:numPr>
        <w:jc w:val="both"/>
        <w:rPr>
          <w:b/>
          <w:szCs w:val="22"/>
        </w:rPr>
      </w:pPr>
      <w:r w:rsidRPr="004D01FD">
        <w:t>Los préstamos a largo plazo, las cuentas por cobrar</w:t>
      </w:r>
      <w:r w:rsidR="00FF4FC7" w:rsidRPr="004D01FD">
        <w:t xml:space="preserve"> y los empréstitos son valorados</w:t>
      </w:r>
      <w:r w:rsidRPr="004D01FD">
        <w:t xml:space="preserve"> por la Organización sobre la base de parámetros como los tipos de interés y las características de los riesgos</w:t>
      </w:r>
      <w:r w:rsidR="009C15EC" w:rsidRPr="004D01FD">
        <w:t xml:space="preserve">.  </w:t>
      </w:r>
      <w:r w:rsidRPr="004D01FD">
        <w:t>Se han previsto asignaciones para las cuentas por cobrar procedentes de tran</w:t>
      </w:r>
      <w:r w:rsidR="00FF4FC7" w:rsidRPr="004D01FD">
        <w:t>sacciones sin contraprestación que</w:t>
      </w:r>
      <w:r w:rsidRPr="004D01FD">
        <w:t xml:space="preserve"> equivalen a </w:t>
      </w:r>
      <w:r w:rsidR="00FF4FC7" w:rsidRPr="004D01FD">
        <w:t xml:space="preserve">los </w:t>
      </w:r>
      <w:r w:rsidRPr="004D01FD">
        <w:t xml:space="preserve">importes pagaderos por los Estados miembros que han perdido el derecho de voto en virtud de lo dispuesto en el párrafo 5 del artículo 11 del Convenio por el que se establece la OMPI y para </w:t>
      </w:r>
      <w:r w:rsidR="00FF4FC7" w:rsidRPr="004D01FD">
        <w:t xml:space="preserve">las </w:t>
      </w:r>
      <w:r w:rsidRPr="004D01FD">
        <w:t>contribuciones de países menos adelantados que han sido congeladas por decisión de las Asambleas</w:t>
      </w:r>
      <w:r w:rsidR="009C15EC" w:rsidRPr="004D01FD">
        <w:t xml:space="preserve">.  </w:t>
      </w:r>
      <w:r w:rsidRPr="004D01FD">
        <w:t>El préstamo en condicione</w:t>
      </w:r>
      <w:r w:rsidR="00FF4FC7" w:rsidRPr="004D01FD">
        <w:t>s favorables concedido</w:t>
      </w:r>
      <w:r w:rsidRPr="004D01FD">
        <w:t xml:space="preserve"> a la FCIG se reconoce a</w:t>
      </w:r>
      <w:r w:rsidR="00FF4FC7" w:rsidRPr="004D01FD">
        <w:t>l</w:t>
      </w:r>
      <w:r w:rsidRPr="004D01FD">
        <w:t xml:space="preserve"> costo amortizado partiendo de valores basados en flujos de efectivo descontados aplicando una tasa de descuento del 1,48%</w:t>
      </w:r>
      <w:r w:rsidR="009C15EC" w:rsidRPr="004D01FD">
        <w:t xml:space="preserve">.  </w:t>
      </w:r>
      <w:r w:rsidRPr="004D01FD">
        <w:t>El importe correspondiente a los impuestos de los EE.UU</w:t>
      </w:r>
      <w:r w:rsidR="009C15EC" w:rsidRPr="004D01FD">
        <w:t xml:space="preserve">.  </w:t>
      </w:r>
      <w:r w:rsidRPr="004D01FD">
        <w:t>reembolsables se reconoce al costo amortizado partiendo de valores basados en flujos de efectivo descontados aplic</w:t>
      </w:r>
      <w:r w:rsidR="00FF4FC7" w:rsidRPr="004D01FD">
        <w:t>ando una tasa de descuento del 2,09</w:t>
      </w:r>
      <w:r w:rsidRPr="004D01FD">
        <w:t>%.</w:t>
      </w:r>
    </w:p>
    <w:p w:rsidR="00ED7198" w:rsidRPr="004D01FD" w:rsidRDefault="00ED7198">
      <w:pPr>
        <w:jc w:val="both"/>
        <w:rPr>
          <w:szCs w:val="22"/>
        </w:rPr>
      </w:pPr>
    </w:p>
    <w:p w:rsidR="00ED7198" w:rsidRPr="004D01FD" w:rsidRDefault="007F615E">
      <w:pPr>
        <w:jc w:val="both"/>
        <w:rPr>
          <w:b/>
          <w:szCs w:val="22"/>
        </w:rPr>
      </w:pPr>
      <w:r w:rsidRPr="004D01FD">
        <w:rPr>
          <w:b/>
        </w:rPr>
        <w:t>Riesgo de crédito</w:t>
      </w:r>
    </w:p>
    <w:p w:rsidR="00ED7198" w:rsidRPr="004D01FD" w:rsidRDefault="00ED7198">
      <w:pPr>
        <w:jc w:val="both"/>
        <w:rPr>
          <w:szCs w:val="22"/>
        </w:rPr>
      </w:pPr>
    </w:p>
    <w:p w:rsidR="00ED7198" w:rsidRPr="004D01FD" w:rsidRDefault="006065F7" w:rsidP="008D69FD">
      <w:pPr>
        <w:tabs>
          <w:tab w:val="left" w:pos="709"/>
        </w:tabs>
        <w:jc w:val="both"/>
        <w:rPr>
          <w:szCs w:val="22"/>
        </w:rPr>
      </w:pPr>
      <w:r w:rsidRPr="004D01FD">
        <w:t>25.5.</w:t>
      </w:r>
      <w:r w:rsidR="008D69FD" w:rsidRPr="004D01FD">
        <w:tab/>
      </w:r>
      <w:r w:rsidR="007F615E" w:rsidRPr="004D01FD">
        <w:t>El riesgo de crédito es el riesgo de que la Organización incurra en pérdidas financieras si las contrapartes de los instrumentos financieros incumplen sus obliga</w:t>
      </w:r>
      <w:r w:rsidR="00FF4FC7" w:rsidRPr="004D01FD">
        <w:t>ciones contractuales y dimana</w:t>
      </w:r>
      <w:r w:rsidR="007F615E" w:rsidRPr="004D01FD">
        <w:t xml:space="preserve"> principalmente de los préstamos, las cuentas por cobrar y del efectivo y</w:t>
      </w:r>
      <w:r w:rsidRPr="004D01FD">
        <w:t xml:space="preserve"> los equivalentes </w:t>
      </w:r>
      <w:r w:rsidRPr="004D01FD">
        <w:lastRenderedPageBreak/>
        <w:t>de efectivo</w:t>
      </w:r>
      <w:r w:rsidR="009C15EC" w:rsidRPr="004D01FD">
        <w:t xml:space="preserve">.  </w:t>
      </w:r>
      <w:r w:rsidR="00FF4FC7" w:rsidRPr="004D01FD">
        <w:t>El valor en libros</w:t>
      </w:r>
      <w:r w:rsidR="007F615E" w:rsidRPr="004D01FD">
        <w:t xml:space="preserve"> de los ac</w:t>
      </w:r>
      <w:r w:rsidR="00FF4FC7" w:rsidRPr="004D01FD">
        <w:t>tivos financieros refleja</w:t>
      </w:r>
      <w:r w:rsidR="007F615E" w:rsidRPr="004D01FD">
        <w:t xml:space="preserve"> la máxima exposición crediticia</w:t>
      </w:r>
      <w:r w:rsidR="009C15EC" w:rsidRPr="004D01FD">
        <w:t xml:space="preserve">.  </w:t>
      </w:r>
      <w:r w:rsidR="007F615E" w:rsidRPr="004D01FD">
        <w:t>A continuación se indica el máximo nivel de exposición al riesgo de cr</w:t>
      </w:r>
      <w:r w:rsidRPr="004D01FD">
        <w:t xml:space="preserve">édito </w:t>
      </w:r>
      <w:r w:rsidR="008036E2" w:rsidRPr="004D01FD">
        <w:t>al 31 de diciembre</w:t>
      </w:r>
      <w:r w:rsidRPr="004D01FD">
        <w:t xml:space="preserve"> de 2015</w:t>
      </w:r>
      <w:r w:rsidR="007F615E" w:rsidRPr="004D01FD">
        <w:t>:</w:t>
      </w:r>
    </w:p>
    <w:p w:rsidR="00ED7198" w:rsidRPr="004D01FD" w:rsidRDefault="00ED7198">
      <w:pPr>
        <w:jc w:val="both"/>
        <w:rPr>
          <w:szCs w:val="22"/>
        </w:rPr>
      </w:pPr>
    </w:p>
    <w:p w:rsidR="00ED7198" w:rsidRPr="004D01FD" w:rsidRDefault="006065F7">
      <w:pPr>
        <w:rPr>
          <w:lang w:eastAsia="en-US"/>
        </w:rPr>
      </w:pPr>
      <w:r w:rsidRPr="004D01FD">
        <w:rPr>
          <w:noProof/>
          <w:lang w:val="en-US" w:eastAsia="en-US"/>
        </w:rPr>
        <w:drawing>
          <wp:inline distT="0" distB="0" distL="0" distR="0" wp14:anchorId="6959BF47" wp14:editId="330BF025">
            <wp:extent cx="5976620" cy="1276257"/>
            <wp:effectExtent l="0" t="0" r="5080" b="0"/>
            <wp:docPr id="232" name="Imagen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976620" cy="1276257"/>
                    </a:xfrm>
                    <a:prstGeom prst="rect">
                      <a:avLst/>
                    </a:prstGeom>
                    <a:noFill/>
                    <a:ln>
                      <a:noFill/>
                    </a:ln>
                  </pic:spPr>
                </pic:pic>
              </a:graphicData>
            </a:graphic>
          </wp:inline>
        </w:drawing>
      </w:r>
    </w:p>
    <w:p w:rsidR="00ED7198" w:rsidRPr="004D01FD" w:rsidRDefault="00ED7198">
      <w:pPr>
        <w:rPr>
          <w:szCs w:val="22"/>
        </w:rPr>
      </w:pPr>
    </w:p>
    <w:p w:rsidR="00ED7198" w:rsidRPr="004D01FD" w:rsidRDefault="008D69FD" w:rsidP="008D69FD">
      <w:pPr>
        <w:tabs>
          <w:tab w:val="left" w:pos="709"/>
        </w:tabs>
        <w:jc w:val="both"/>
        <w:rPr>
          <w:szCs w:val="22"/>
        </w:rPr>
      </w:pPr>
      <w:r w:rsidRPr="004D01FD">
        <w:t>25.6.</w:t>
      </w:r>
      <w:r w:rsidRPr="004D01FD">
        <w:tab/>
      </w:r>
      <w:r w:rsidR="007F615E" w:rsidRPr="004D01FD">
        <w:t>Las cuentas por cobrar de la Organización procedentes de transacciones sin contraprestación corresponden casi exclusivamente a los Estados miembros que representan gobiernos soberanos, de suerte que el riesgo relativo a los créditos se considera menor</w:t>
      </w:r>
      <w:r w:rsidR="009C15EC" w:rsidRPr="004D01FD">
        <w:t xml:space="preserve">.  </w:t>
      </w:r>
      <w:r w:rsidR="007F615E" w:rsidRPr="004D01FD">
        <w:t>Se ha establecido una asignación</w:t>
      </w:r>
      <w:r w:rsidR="00FF4FC7" w:rsidRPr="004D01FD">
        <w:t xml:space="preserve"> con respecto al valor </w:t>
      </w:r>
      <w:r w:rsidR="007F615E" w:rsidRPr="004D01FD">
        <w:t xml:space="preserve">de </w:t>
      </w:r>
      <w:r w:rsidR="00FF4FC7" w:rsidRPr="004D01FD">
        <w:t xml:space="preserve">los </w:t>
      </w:r>
      <w:r w:rsidR="007F615E" w:rsidRPr="004D01FD">
        <w:t>activos de las cuentas por cobrar a fin de reflejar las cuent</w:t>
      </w:r>
      <w:r w:rsidR="00FF4FC7" w:rsidRPr="004D01FD">
        <w:t xml:space="preserve">as por cobrar que no esperan ingresarse en el </w:t>
      </w:r>
      <w:r w:rsidR="007F615E" w:rsidRPr="004D01FD">
        <w:t>corto plazo.</w:t>
      </w:r>
    </w:p>
    <w:p w:rsidR="00ED7198" w:rsidRPr="004D01FD" w:rsidRDefault="006065F7" w:rsidP="008D69FD">
      <w:pPr>
        <w:pStyle w:val="Style3"/>
        <w:tabs>
          <w:tab w:val="left" w:pos="709"/>
        </w:tabs>
        <w:spacing w:before="240" w:after="0"/>
        <w:rPr>
          <w:rFonts w:cs="Arial"/>
          <w:szCs w:val="22"/>
        </w:rPr>
      </w:pPr>
      <w:r w:rsidRPr="004D01FD">
        <w:rPr>
          <w:rFonts w:eastAsia="SimSun" w:cs="Arial"/>
          <w:szCs w:val="22"/>
          <w:lang w:eastAsia="zh-CN" w:bidi="ar-SA"/>
        </w:rPr>
        <w:t>25.7.</w:t>
      </w:r>
      <w:r w:rsidR="008D69FD" w:rsidRPr="004D01FD">
        <w:rPr>
          <w:rFonts w:eastAsia="SimSun" w:cs="Arial"/>
          <w:szCs w:val="22"/>
          <w:lang w:eastAsia="zh-CN" w:bidi="ar-SA"/>
        </w:rPr>
        <w:tab/>
      </w:r>
      <w:r w:rsidRPr="004D01FD">
        <w:rPr>
          <w:rFonts w:eastAsia="SimSun" w:cs="Arial"/>
          <w:szCs w:val="22"/>
          <w:lang w:eastAsia="zh-CN" w:bidi="ar-SA"/>
        </w:rPr>
        <w:t>De acuerdo con la política de inversiones de la Organización, el efectivo y los equivalentes de efectivo solo pueden mantenerse en instituciones que posean una calificación crediticia mínima a corto plazo de A-2/P-2, o de A-/A3 a largo plazo</w:t>
      </w:r>
      <w:r w:rsidR="009C15EC" w:rsidRPr="004D01FD">
        <w:rPr>
          <w:rFonts w:eastAsia="SimSun" w:cs="Arial"/>
          <w:szCs w:val="22"/>
          <w:lang w:eastAsia="zh-CN" w:bidi="ar-SA"/>
        </w:rPr>
        <w:t xml:space="preserve">.  </w:t>
      </w:r>
      <w:r w:rsidR="007F615E" w:rsidRPr="004D01FD">
        <w:rPr>
          <w:rFonts w:cs="Arial"/>
        </w:rPr>
        <w:t>En consecuencia, a continuación se indican las calificaciones crediticias correspondientes al efectivo y equivalentes de efectivo</w:t>
      </w:r>
      <w:r w:rsidRPr="004D01FD">
        <w:rPr>
          <w:rFonts w:cs="Arial"/>
        </w:rPr>
        <w:t xml:space="preserve"> </w:t>
      </w:r>
      <w:r w:rsidR="008036E2" w:rsidRPr="004D01FD">
        <w:rPr>
          <w:rFonts w:cs="Arial"/>
        </w:rPr>
        <w:t>al 31 de diciembre</w:t>
      </w:r>
      <w:r w:rsidRPr="004D01FD">
        <w:rPr>
          <w:rFonts w:cs="Arial"/>
        </w:rPr>
        <w:t xml:space="preserve"> de 2015</w:t>
      </w:r>
      <w:r w:rsidR="007F615E" w:rsidRPr="004D01FD">
        <w:rPr>
          <w:rFonts w:cs="Arial"/>
        </w:rPr>
        <w:t>:</w:t>
      </w:r>
    </w:p>
    <w:p w:rsidR="00ED7198" w:rsidRPr="004D01FD" w:rsidRDefault="00ED7198">
      <w:pPr>
        <w:pStyle w:val="Style3"/>
        <w:spacing w:before="240" w:after="0"/>
        <w:rPr>
          <w:rFonts w:cs="Arial"/>
          <w:szCs w:val="22"/>
        </w:rPr>
      </w:pPr>
    </w:p>
    <w:p w:rsidR="00ED7198" w:rsidRPr="004D01FD" w:rsidRDefault="006065F7">
      <w:pPr>
        <w:rPr>
          <w:lang w:eastAsia="en-US"/>
        </w:rPr>
      </w:pPr>
      <w:r w:rsidRPr="004D01FD">
        <w:rPr>
          <w:noProof/>
          <w:lang w:val="en-US" w:eastAsia="en-US"/>
        </w:rPr>
        <w:drawing>
          <wp:inline distT="0" distB="0" distL="0" distR="0" wp14:anchorId="6C087DC0" wp14:editId="1CCD2570">
            <wp:extent cx="5976620" cy="1546911"/>
            <wp:effectExtent l="0" t="0" r="5080" b="0"/>
            <wp:docPr id="233" name="Imagen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976620" cy="1546911"/>
                    </a:xfrm>
                    <a:prstGeom prst="rect">
                      <a:avLst/>
                    </a:prstGeom>
                    <a:noFill/>
                    <a:ln>
                      <a:noFill/>
                    </a:ln>
                  </pic:spPr>
                </pic:pic>
              </a:graphicData>
            </a:graphic>
          </wp:inline>
        </w:drawing>
      </w:r>
    </w:p>
    <w:p w:rsidR="00ED7198" w:rsidRPr="004D01FD" w:rsidRDefault="00ED7198">
      <w:pPr>
        <w:rPr>
          <w:szCs w:val="22"/>
        </w:rPr>
      </w:pPr>
    </w:p>
    <w:p w:rsidR="007658FE" w:rsidRPr="004D01FD" w:rsidRDefault="008D69FD" w:rsidP="008D69FD">
      <w:pPr>
        <w:tabs>
          <w:tab w:val="left" w:pos="709"/>
        </w:tabs>
        <w:jc w:val="both"/>
      </w:pPr>
      <w:r w:rsidRPr="004D01FD">
        <w:t>25.8.</w:t>
      </w:r>
      <w:r w:rsidRPr="004D01FD">
        <w:tab/>
      </w:r>
      <w:r w:rsidR="007658FE" w:rsidRPr="004D01FD">
        <w:t xml:space="preserve">De acuerdo con la política de inversiones, </w:t>
      </w:r>
      <w:r w:rsidR="0003506A" w:rsidRPr="004D01FD">
        <w:t xml:space="preserve">las inversiones en </w:t>
      </w:r>
      <w:r w:rsidR="007658FE" w:rsidRPr="004D01FD">
        <w:t>instrumentos del mercado monetario, bonos, letras y otras obligaciones, así como</w:t>
      </w:r>
      <w:r w:rsidR="0003506A" w:rsidRPr="004D01FD">
        <w:t xml:space="preserve"> en</w:t>
      </w:r>
      <w:r w:rsidR="007658FE" w:rsidRPr="004D01FD">
        <w:t xml:space="preserve"> otros productos de renta fija</w:t>
      </w:r>
      <w:r w:rsidR="0003506A" w:rsidRPr="004D01FD">
        <w:t xml:space="preserve"> solo podrán efectuarse en instituciones que tengan como mínimo una calificación crediticia a corto plazo de A-2/P-2, o de A-/A3 a largo </w:t>
      </w:r>
      <w:r w:rsidR="00C65634" w:rsidRPr="004D01FD">
        <w:t>plazo</w:t>
      </w:r>
      <w:r w:rsidR="009C15EC" w:rsidRPr="004D01FD">
        <w:t xml:space="preserve">.  </w:t>
      </w:r>
      <w:r w:rsidR="00C65634" w:rsidRPr="004D01FD">
        <w:t>La única excepción son la</w:t>
      </w:r>
      <w:r w:rsidR="0003506A" w:rsidRPr="004D01FD">
        <w:t>s emisiones corporativas (bonos corporativos y papel comercial), que pueden tener una calificación crediticia a corto plazo de A-3/P-3, o de BBB-/Baa3 a largo plazo</w:t>
      </w:r>
      <w:r w:rsidR="009C15EC" w:rsidRPr="004D01FD">
        <w:t xml:space="preserve">.  </w:t>
      </w:r>
    </w:p>
    <w:p w:rsidR="007658FE" w:rsidRPr="004D01FD" w:rsidRDefault="007658FE">
      <w:pPr>
        <w:jc w:val="both"/>
        <w:rPr>
          <w:b/>
        </w:rPr>
      </w:pPr>
    </w:p>
    <w:p w:rsidR="00ED7198" w:rsidRPr="004D01FD" w:rsidRDefault="007F615E">
      <w:pPr>
        <w:jc w:val="both"/>
        <w:rPr>
          <w:b/>
          <w:szCs w:val="22"/>
        </w:rPr>
      </w:pPr>
      <w:r w:rsidRPr="004D01FD">
        <w:rPr>
          <w:b/>
        </w:rPr>
        <w:t>Riesgo de liquidez</w:t>
      </w:r>
    </w:p>
    <w:p w:rsidR="00ED7198" w:rsidRPr="004D01FD" w:rsidRDefault="00ED7198">
      <w:pPr>
        <w:jc w:val="both"/>
        <w:rPr>
          <w:b/>
          <w:szCs w:val="22"/>
        </w:rPr>
      </w:pPr>
    </w:p>
    <w:p w:rsidR="0003506A" w:rsidRPr="004D01FD" w:rsidRDefault="008D69FD" w:rsidP="008D69FD">
      <w:pPr>
        <w:tabs>
          <w:tab w:val="left" w:pos="709"/>
        </w:tabs>
        <w:jc w:val="both"/>
      </w:pPr>
      <w:r w:rsidRPr="004D01FD">
        <w:t>25.9.</w:t>
      </w:r>
      <w:r w:rsidRPr="004D01FD">
        <w:tab/>
      </w:r>
      <w:r w:rsidR="007F615E" w:rsidRPr="004D01FD">
        <w:t xml:space="preserve">El riesgo de liquidez </w:t>
      </w:r>
      <w:r w:rsidR="00411B7C" w:rsidRPr="004D01FD">
        <w:t xml:space="preserve">(tesorería) </w:t>
      </w:r>
      <w:r w:rsidR="007F615E" w:rsidRPr="004D01FD">
        <w:t>es el riesgo de que la Organización no pueda hacer frente a sus obligaciones financieras al vencimiento</w:t>
      </w:r>
      <w:r w:rsidR="009C15EC" w:rsidRPr="004D01FD">
        <w:t xml:space="preserve">.  </w:t>
      </w:r>
    </w:p>
    <w:p w:rsidR="0003506A" w:rsidRPr="004D01FD" w:rsidRDefault="0003506A" w:rsidP="008D69FD">
      <w:pPr>
        <w:tabs>
          <w:tab w:val="left" w:pos="709"/>
        </w:tabs>
        <w:jc w:val="both"/>
      </w:pPr>
    </w:p>
    <w:p w:rsidR="00ED7198" w:rsidRPr="004D01FD" w:rsidRDefault="008D69FD" w:rsidP="008D69FD">
      <w:pPr>
        <w:tabs>
          <w:tab w:val="left" w:pos="709"/>
        </w:tabs>
        <w:jc w:val="both"/>
      </w:pPr>
      <w:r w:rsidRPr="004D01FD">
        <w:t>25.10.</w:t>
      </w:r>
      <w:r w:rsidRPr="004D01FD">
        <w:tab/>
      </w:r>
      <w:r w:rsidR="007F615E" w:rsidRPr="004D01FD">
        <w:t>La Organización no está expuesta a grandes riesgos de liquidez, al disponer de importantes recursos en efectivo sin restricciones que se reaprovisionan como resultado de sus actividades</w:t>
      </w:r>
      <w:r w:rsidR="009C15EC" w:rsidRPr="004D01FD">
        <w:t xml:space="preserve">.  </w:t>
      </w:r>
      <w:r w:rsidR="007F615E" w:rsidRPr="004D01FD">
        <w:t xml:space="preserve">La política de inversiones de la Organización </w:t>
      </w:r>
      <w:r w:rsidR="0003506A" w:rsidRPr="004D01FD">
        <w:t xml:space="preserve">requiere que el efectivo para gastos de funcionamiento y el efectivo básico se inviertan </w:t>
      </w:r>
      <w:r w:rsidR="00C91218" w:rsidRPr="004D01FD">
        <w:t>de modo que se garantice la liquidez necesaria para hacer frente a las exigencias de efectivo de la Organización</w:t>
      </w:r>
      <w:r w:rsidR="009C15EC" w:rsidRPr="004D01FD">
        <w:t xml:space="preserve">.  </w:t>
      </w:r>
      <w:r w:rsidR="00C91218" w:rsidRPr="004D01FD">
        <w:t>Los saldos de efectivo para gastos de funcionamiento se invierten a corto plazo (vencimientos que no excedan los 12 meses) en activos de bajo riesgo que puedan liquidarse fácilmente a bajo costo o costo 0</w:t>
      </w:r>
      <w:r w:rsidR="009C15EC" w:rsidRPr="004D01FD">
        <w:t xml:space="preserve">.  </w:t>
      </w:r>
      <w:r w:rsidR="00C91218" w:rsidRPr="004D01FD">
        <w:t xml:space="preserve">El efectivo básico se invierte a medio plazo (vencimientos superiores a 12 meses), si es </w:t>
      </w:r>
      <w:r w:rsidR="00C91218" w:rsidRPr="004D01FD">
        <w:lastRenderedPageBreak/>
        <w:t>posible de manera que se pueda tener ocasionalmente acceso a una parte de los fondos, lo que facilita la realización de gran</w:t>
      </w:r>
      <w:r w:rsidR="00411B7C" w:rsidRPr="004D01FD">
        <w:t>des pagos programados</w:t>
      </w:r>
      <w:r w:rsidR="009C15EC" w:rsidRPr="004D01FD">
        <w:t xml:space="preserve">.  </w:t>
      </w:r>
      <w:r w:rsidR="00C91218" w:rsidRPr="004D01FD">
        <w:t>El efectivo estratégico se invierte a largo plazo, y en la actualidad no está sujeto a exigencias de liquidez a corto o medio plazo.</w:t>
      </w:r>
    </w:p>
    <w:p w:rsidR="00C91218" w:rsidRPr="004D01FD" w:rsidRDefault="00C91218" w:rsidP="008D69FD">
      <w:pPr>
        <w:tabs>
          <w:tab w:val="left" w:pos="709"/>
        </w:tabs>
        <w:jc w:val="both"/>
      </w:pPr>
    </w:p>
    <w:p w:rsidR="00923D73" w:rsidRPr="004D01FD" w:rsidRDefault="00C91218" w:rsidP="008D69FD">
      <w:pPr>
        <w:tabs>
          <w:tab w:val="left" w:pos="709"/>
        </w:tabs>
        <w:jc w:val="both"/>
      </w:pPr>
      <w:r w:rsidRPr="004D01FD">
        <w:t>25.11.</w:t>
      </w:r>
      <w:r w:rsidR="008D69FD" w:rsidRPr="004D01FD">
        <w:tab/>
      </w:r>
      <w:r w:rsidR="00923D73" w:rsidRPr="004D01FD">
        <w:t>En el cuadro siguiente se presenta un análisis de los vencimientos de los préstamos suscritos por la OMPI</w:t>
      </w:r>
      <w:r w:rsidR="009C15EC" w:rsidRPr="004D01FD">
        <w:t xml:space="preserve">.  </w:t>
      </w:r>
      <w:r w:rsidR="00923D73" w:rsidRPr="004D01FD">
        <w:t>En el análisis de los vencimientos del préstamo suscrito con BCG/BCV para el nuevo edificio, realizado el 31 de diciembre de 2015, se incluyen los reembolsos anuales de 3,9 millones de francos suizos (que representan el 3% del total del préstamo) y el reembolso de 16,0 millones de francos suizos programado para enero de 2016:</w:t>
      </w:r>
    </w:p>
    <w:p w:rsidR="00923D73" w:rsidRPr="004D01FD" w:rsidRDefault="00923D73" w:rsidP="00923D73">
      <w:pPr>
        <w:jc w:val="both"/>
      </w:pPr>
    </w:p>
    <w:p w:rsidR="00ED7198" w:rsidRPr="004D01FD" w:rsidRDefault="00711010" w:rsidP="00923D73">
      <w:pPr>
        <w:jc w:val="both"/>
      </w:pPr>
      <w:r w:rsidRPr="004D01FD">
        <w:rPr>
          <w:noProof/>
          <w:lang w:val="en-US" w:eastAsia="en-US"/>
        </w:rPr>
        <w:drawing>
          <wp:inline distT="0" distB="0" distL="0" distR="0" wp14:anchorId="052208BE" wp14:editId="05B60657">
            <wp:extent cx="5976620" cy="1990995"/>
            <wp:effectExtent l="0" t="0" r="5080" b="9525"/>
            <wp:docPr id="234" name="Imagen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976620" cy="1990995"/>
                    </a:xfrm>
                    <a:prstGeom prst="rect">
                      <a:avLst/>
                    </a:prstGeom>
                    <a:noFill/>
                    <a:ln>
                      <a:noFill/>
                    </a:ln>
                  </pic:spPr>
                </pic:pic>
              </a:graphicData>
            </a:graphic>
          </wp:inline>
        </w:drawing>
      </w:r>
    </w:p>
    <w:p w:rsidR="00ED7198" w:rsidRPr="004D01FD" w:rsidRDefault="007F615E">
      <w:pPr>
        <w:pStyle w:val="Style3"/>
        <w:spacing w:before="240" w:after="0"/>
        <w:rPr>
          <w:rFonts w:cs="Arial"/>
          <w:b/>
          <w:szCs w:val="22"/>
        </w:rPr>
      </w:pPr>
      <w:r w:rsidRPr="004D01FD">
        <w:rPr>
          <w:rFonts w:cs="Arial"/>
          <w:b/>
        </w:rPr>
        <w:t>Riesgo cambiario</w:t>
      </w:r>
    </w:p>
    <w:p w:rsidR="00ED7198" w:rsidRPr="004D01FD" w:rsidRDefault="00ED7198">
      <w:pPr>
        <w:rPr>
          <w:sz w:val="18"/>
          <w:szCs w:val="18"/>
        </w:rPr>
      </w:pPr>
    </w:p>
    <w:p w:rsidR="00ED7198" w:rsidRPr="004D01FD" w:rsidRDefault="00711010" w:rsidP="008D69FD">
      <w:pPr>
        <w:tabs>
          <w:tab w:val="left" w:pos="709"/>
        </w:tabs>
        <w:jc w:val="both"/>
        <w:rPr>
          <w:szCs w:val="22"/>
        </w:rPr>
      </w:pPr>
      <w:r w:rsidRPr="004D01FD">
        <w:t>25.</w:t>
      </w:r>
      <w:r w:rsidR="00411B7C" w:rsidRPr="004D01FD">
        <w:t>1</w:t>
      </w:r>
      <w:r w:rsidR="008D69FD" w:rsidRPr="004D01FD">
        <w:t>2.</w:t>
      </w:r>
      <w:r w:rsidR="008D69FD" w:rsidRPr="004D01FD">
        <w:tab/>
      </w:r>
      <w:r w:rsidR="007F615E" w:rsidRPr="004D01FD">
        <w:t>La Organización recibe ingresos procedentes de tasas y contribuciones voluntarias en divisa</w:t>
      </w:r>
      <w:r w:rsidR="00411B7C" w:rsidRPr="004D01FD">
        <w:t>s e incurre en gastos en monedas distintas de su moneda de funcionamiento</w:t>
      </w:r>
      <w:r w:rsidR="007F615E" w:rsidRPr="004D01FD">
        <w:t>, el franco suizo</w:t>
      </w:r>
      <w:r w:rsidR="009C15EC" w:rsidRPr="004D01FD">
        <w:t xml:space="preserve">;  </w:t>
      </w:r>
      <w:r w:rsidR="007F615E" w:rsidRPr="004D01FD">
        <w:t>además, está expuesta al riesgo cambiario derivado de las fluctuac</w:t>
      </w:r>
      <w:r w:rsidR="00411B7C" w:rsidRPr="004D01FD">
        <w:t>iones de los tipos de cambio</w:t>
      </w:r>
      <w:r w:rsidR="009C15EC" w:rsidRPr="004D01FD">
        <w:t xml:space="preserve">.  </w:t>
      </w:r>
      <w:r w:rsidR="007F615E" w:rsidRPr="004D01FD">
        <w:t>La Or</w:t>
      </w:r>
      <w:r w:rsidR="00411B7C" w:rsidRPr="004D01FD">
        <w:t>ganización también se ve afectada por el riesgo cambiario dimanante de</w:t>
      </w:r>
      <w:r w:rsidR="007F615E" w:rsidRPr="004D01FD">
        <w:t xml:space="preserve"> las diferencias entre los importes pagaderos a las Administraciones encargadas de la búsqueda internacional de conformidad con el Reglamento del PCT y los importes recibidos por las oficinas nacionales de patentes en concepto de tasas de búsqueda internacional abonadas por los solicitantes que presentan solicitudes internacionales de patente</w:t>
      </w:r>
      <w:r w:rsidR="009C15EC" w:rsidRPr="004D01FD">
        <w:t xml:space="preserve">.  </w:t>
      </w:r>
    </w:p>
    <w:p w:rsidR="00ED7198" w:rsidRPr="004D01FD" w:rsidRDefault="00711010" w:rsidP="008D69FD">
      <w:pPr>
        <w:pStyle w:val="Style3"/>
        <w:tabs>
          <w:tab w:val="left" w:pos="709"/>
        </w:tabs>
        <w:spacing w:before="240" w:after="0"/>
        <w:rPr>
          <w:rFonts w:cs="Arial"/>
          <w:szCs w:val="22"/>
        </w:rPr>
      </w:pPr>
      <w:r w:rsidRPr="004D01FD">
        <w:rPr>
          <w:rFonts w:cs="Arial"/>
        </w:rPr>
        <w:t>25.13.</w:t>
      </w:r>
      <w:r w:rsidR="008D69FD" w:rsidRPr="004D01FD">
        <w:rPr>
          <w:rFonts w:cs="Arial"/>
        </w:rPr>
        <w:tab/>
      </w:r>
      <w:r w:rsidR="007F615E" w:rsidRPr="004D01FD">
        <w:rPr>
          <w:rFonts w:cs="Arial"/>
        </w:rPr>
        <w:t>Por otra parte, la Organización está expuesta al riesgo cambiario en relación con el costo de las pensiones del per</w:t>
      </w:r>
      <w:r w:rsidR="00023A31" w:rsidRPr="004D01FD">
        <w:rPr>
          <w:rFonts w:cs="Arial"/>
        </w:rPr>
        <w:t>sonal que estaba afiliado a la Caja Cerrada de P</w:t>
      </w:r>
      <w:r w:rsidR="007F615E" w:rsidRPr="004D01FD">
        <w:rPr>
          <w:rFonts w:cs="Arial"/>
        </w:rPr>
        <w:t>ensiones y que actualmente está afiliado a la CCPPNU</w:t>
      </w:r>
      <w:r w:rsidR="009C15EC" w:rsidRPr="004D01FD">
        <w:rPr>
          <w:rFonts w:cs="Arial"/>
        </w:rPr>
        <w:t xml:space="preserve">.  </w:t>
      </w:r>
      <w:r w:rsidR="007F615E" w:rsidRPr="004D01FD">
        <w:rPr>
          <w:rFonts w:cs="Arial"/>
        </w:rPr>
        <w:t>Además, la Organización cuenta con oficinas en el exterior en el Brasil, China, el Japón, Rusia, Singapur y los Estados Unidos de América, que disponen de activos</w:t>
      </w:r>
      <w:r w:rsidRPr="004D01FD">
        <w:rPr>
          <w:rFonts w:cs="Arial"/>
        </w:rPr>
        <w:t xml:space="preserve"> limitados en moneda nacional</w:t>
      </w:r>
      <w:r w:rsidR="009C15EC" w:rsidRPr="004D01FD">
        <w:rPr>
          <w:rFonts w:cs="Arial"/>
        </w:rPr>
        <w:t xml:space="preserve">.  </w:t>
      </w:r>
      <w:r w:rsidR="00411B7C" w:rsidRPr="004D01FD">
        <w:rPr>
          <w:rFonts w:cs="Arial"/>
        </w:rPr>
        <w:t>En el momento de elaborar</w:t>
      </w:r>
      <w:r w:rsidR="007F615E" w:rsidRPr="004D01FD">
        <w:rPr>
          <w:rFonts w:cs="Arial"/>
        </w:rPr>
        <w:t xml:space="preserve"> el presente informe no había contratos de cobertura </w:t>
      </w:r>
      <w:r w:rsidR="00411B7C" w:rsidRPr="004D01FD">
        <w:rPr>
          <w:rFonts w:cs="Arial"/>
        </w:rPr>
        <w:t>de ese riesgo vigentes</w:t>
      </w:r>
      <w:r w:rsidR="007F615E" w:rsidRPr="004D01FD">
        <w:rPr>
          <w:rFonts w:cs="Arial"/>
        </w:rPr>
        <w:t>.</w:t>
      </w:r>
    </w:p>
    <w:p w:rsidR="00ED7198" w:rsidRPr="004D01FD" w:rsidRDefault="007F615E">
      <w:pPr>
        <w:pStyle w:val="Style3"/>
        <w:spacing w:before="240" w:after="0"/>
        <w:rPr>
          <w:rFonts w:cs="Arial"/>
          <w:b/>
          <w:szCs w:val="22"/>
        </w:rPr>
      </w:pPr>
      <w:r w:rsidRPr="004D01FD">
        <w:rPr>
          <w:rFonts w:cs="Arial"/>
          <w:b/>
        </w:rPr>
        <w:t>Análisis de sensibilidad sobre el tipo de cambio</w:t>
      </w:r>
    </w:p>
    <w:p w:rsidR="00ED7198" w:rsidRPr="004D01FD" w:rsidRDefault="008D69FD" w:rsidP="008D69FD">
      <w:pPr>
        <w:pStyle w:val="Style3"/>
        <w:tabs>
          <w:tab w:val="left" w:pos="709"/>
        </w:tabs>
        <w:spacing w:before="240" w:after="0"/>
        <w:rPr>
          <w:rFonts w:cs="Arial"/>
          <w:szCs w:val="22"/>
        </w:rPr>
      </w:pPr>
      <w:r w:rsidRPr="004D01FD">
        <w:rPr>
          <w:rFonts w:cs="Arial"/>
        </w:rPr>
        <w:t>25.14.</w:t>
      </w:r>
      <w:r w:rsidRPr="004D01FD">
        <w:rPr>
          <w:rFonts w:cs="Arial"/>
        </w:rPr>
        <w:tab/>
      </w:r>
      <w:r w:rsidR="007F615E" w:rsidRPr="004D01FD">
        <w:rPr>
          <w:rFonts w:cs="Arial"/>
        </w:rPr>
        <w:t>El análisis de la sensibilidad sobre el tipo de cambio se basa en los cambios razon</w:t>
      </w:r>
      <w:r w:rsidR="00711010" w:rsidRPr="004D01FD">
        <w:rPr>
          <w:rFonts w:cs="Arial"/>
        </w:rPr>
        <w:t>ables en dicho tipo de cambio</w:t>
      </w:r>
      <w:r w:rsidR="009C15EC" w:rsidRPr="004D01FD">
        <w:rPr>
          <w:rFonts w:cs="Arial"/>
        </w:rPr>
        <w:t xml:space="preserve">.  </w:t>
      </w:r>
      <w:r w:rsidR="007F615E" w:rsidRPr="004D01FD">
        <w:rPr>
          <w:rFonts w:cs="Arial"/>
        </w:rPr>
        <w:t>Se ha aplicado un tipo del 10,0%, sob</w:t>
      </w:r>
      <w:r w:rsidR="00411B7C" w:rsidRPr="004D01FD">
        <w:rPr>
          <w:rFonts w:cs="Arial"/>
        </w:rPr>
        <w:t>re la base de la depreciación experimentada por</w:t>
      </w:r>
      <w:r w:rsidR="007F615E" w:rsidRPr="004D01FD">
        <w:rPr>
          <w:rFonts w:cs="Arial"/>
        </w:rPr>
        <w:t xml:space="preserve"> otras monedas frente al franco suizo en los meses siguientes al anuncio realizado por el Banco Nacional Suizo el 15 de enero de 2015</w:t>
      </w:r>
      <w:r w:rsidR="00FC758A" w:rsidRPr="004D01FD">
        <w:rPr>
          <w:rFonts w:cs="Arial"/>
        </w:rPr>
        <w:t xml:space="preserve"> sobre la discontinuación de su política de mantenimiento de un tipo de cambio mínimo de 1,20 francos suizos por euro</w:t>
      </w:r>
      <w:r w:rsidR="009C15EC" w:rsidRPr="004D01FD">
        <w:rPr>
          <w:rFonts w:cs="Arial"/>
        </w:rPr>
        <w:t xml:space="preserve">.  </w:t>
      </w:r>
      <w:r w:rsidR="007F615E" w:rsidRPr="004D01FD">
        <w:rPr>
          <w:rFonts w:cs="Arial"/>
        </w:rPr>
        <w:t>En los cuadros que figuran a continuación, ese tipo se aplica a los activos y pasivos financieros mantenidos en monedas distintas del franco suizo, a fin de resumir el efecto sobre el superávit:</w:t>
      </w:r>
    </w:p>
    <w:p w:rsidR="00ED7198" w:rsidRPr="004D01FD" w:rsidRDefault="00ED7198">
      <w:pPr>
        <w:pStyle w:val="Style3"/>
        <w:spacing w:before="240" w:after="0"/>
        <w:rPr>
          <w:rFonts w:cs="Arial"/>
        </w:rPr>
      </w:pPr>
    </w:p>
    <w:p w:rsidR="00ED7198" w:rsidRPr="004D01FD" w:rsidRDefault="00FD0B58">
      <w:pPr>
        <w:pStyle w:val="Style3Bold"/>
        <w:spacing w:before="240" w:after="0"/>
        <w:rPr>
          <w:rFonts w:cs="Arial"/>
          <w:b w:val="0"/>
        </w:rPr>
      </w:pPr>
      <w:r w:rsidRPr="004D01FD">
        <w:rPr>
          <w:rFonts w:cs="Arial"/>
          <w:noProof/>
          <w:lang w:val="en-US" w:eastAsia="en-US" w:bidi="ar-SA"/>
        </w:rPr>
        <w:lastRenderedPageBreak/>
        <w:drawing>
          <wp:inline distT="0" distB="0" distL="0" distR="0" wp14:anchorId="331DFC9E" wp14:editId="2070F80A">
            <wp:extent cx="5976620" cy="3254125"/>
            <wp:effectExtent l="0" t="0" r="508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976620" cy="3254125"/>
                    </a:xfrm>
                    <a:prstGeom prst="rect">
                      <a:avLst/>
                    </a:prstGeom>
                    <a:noFill/>
                    <a:ln>
                      <a:noFill/>
                    </a:ln>
                  </pic:spPr>
                </pic:pic>
              </a:graphicData>
            </a:graphic>
          </wp:inline>
        </w:drawing>
      </w:r>
    </w:p>
    <w:p w:rsidR="00ED7198" w:rsidRPr="004D01FD" w:rsidRDefault="007F615E">
      <w:pPr>
        <w:pStyle w:val="Style3Bold"/>
        <w:spacing w:before="240" w:after="0"/>
        <w:rPr>
          <w:rFonts w:cs="Arial"/>
          <w:szCs w:val="22"/>
        </w:rPr>
      </w:pPr>
      <w:r w:rsidRPr="004D01FD">
        <w:rPr>
          <w:rFonts w:cs="Arial"/>
        </w:rPr>
        <w:t>Riesgo de mercado</w:t>
      </w:r>
    </w:p>
    <w:p w:rsidR="00ED7198" w:rsidRPr="004D01FD" w:rsidRDefault="008D69FD" w:rsidP="008D69FD">
      <w:pPr>
        <w:pStyle w:val="Style3"/>
        <w:tabs>
          <w:tab w:val="left" w:pos="709"/>
        </w:tabs>
        <w:spacing w:before="240" w:after="0"/>
        <w:rPr>
          <w:rFonts w:cs="Arial"/>
          <w:szCs w:val="22"/>
        </w:rPr>
      </w:pPr>
      <w:r w:rsidRPr="004D01FD">
        <w:rPr>
          <w:rFonts w:cs="Arial"/>
        </w:rPr>
        <w:t>25.15.</w:t>
      </w:r>
      <w:r w:rsidRPr="004D01FD">
        <w:rPr>
          <w:rFonts w:cs="Arial"/>
        </w:rPr>
        <w:tab/>
      </w:r>
      <w:r w:rsidR="007F615E" w:rsidRPr="004D01FD">
        <w:rPr>
          <w:rFonts w:cs="Arial"/>
        </w:rPr>
        <w:t xml:space="preserve">El riesgo de mercado es el riesgo de que varíen los precios de mercado, como los tipos de interés, y </w:t>
      </w:r>
      <w:r w:rsidR="00C35D18" w:rsidRPr="004D01FD">
        <w:rPr>
          <w:rFonts w:cs="Arial"/>
        </w:rPr>
        <w:t xml:space="preserve">de que </w:t>
      </w:r>
      <w:r w:rsidR="007F615E" w:rsidRPr="004D01FD">
        <w:rPr>
          <w:rFonts w:cs="Arial"/>
        </w:rPr>
        <w:t>dicha variación repercuta en los ingresos de la Organización o en el valor de los instrumentos financieros que posee</w:t>
      </w:r>
      <w:r w:rsidR="009C15EC" w:rsidRPr="004D01FD">
        <w:rPr>
          <w:rFonts w:cs="Arial"/>
        </w:rPr>
        <w:t xml:space="preserve">.  </w:t>
      </w:r>
      <w:r w:rsidR="007F615E" w:rsidRPr="004D01FD">
        <w:rPr>
          <w:rFonts w:cs="Arial"/>
        </w:rPr>
        <w:t xml:space="preserve">La Organización está expuesta en una </w:t>
      </w:r>
      <w:r w:rsidR="00C35D18" w:rsidRPr="004D01FD">
        <w:rPr>
          <w:rFonts w:cs="Arial"/>
        </w:rPr>
        <w:t>medida limitada al riesgo de c</w:t>
      </w:r>
      <w:r w:rsidR="007F615E" w:rsidRPr="004D01FD">
        <w:rPr>
          <w:rFonts w:cs="Arial"/>
        </w:rPr>
        <w:t xml:space="preserve">aída de los tipos de </w:t>
      </w:r>
      <w:r w:rsidR="00FC758A" w:rsidRPr="004D01FD">
        <w:rPr>
          <w:rFonts w:cs="Arial"/>
        </w:rPr>
        <w:t>interés, ya que tan solo el 0,21</w:t>
      </w:r>
      <w:r w:rsidR="007F615E" w:rsidRPr="004D01FD">
        <w:rPr>
          <w:rFonts w:cs="Arial"/>
        </w:rPr>
        <w:t>% de su presupuesto operativo se financia mediante los ingresos procedentes de las inversiones</w:t>
      </w:r>
      <w:r w:rsidR="009C15EC" w:rsidRPr="004D01FD">
        <w:rPr>
          <w:rFonts w:cs="Arial"/>
        </w:rPr>
        <w:t xml:space="preserve">.  </w:t>
      </w:r>
      <w:r w:rsidR="007F615E" w:rsidRPr="004D01FD">
        <w:rPr>
          <w:rFonts w:cs="Arial"/>
        </w:rPr>
        <w:t>Los tipos de interés aplicables al préstamo concedido por BCG/BCV para el nuevo edificio son fijos durante los período</w:t>
      </w:r>
      <w:r w:rsidR="00FC758A" w:rsidRPr="004D01FD">
        <w:rPr>
          <w:rFonts w:cs="Arial"/>
        </w:rPr>
        <w:t>s de disposición del préstamo</w:t>
      </w:r>
      <w:r w:rsidR="009C15EC" w:rsidRPr="004D01FD">
        <w:rPr>
          <w:rFonts w:cs="Arial"/>
        </w:rPr>
        <w:t xml:space="preserve">.  </w:t>
      </w:r>
      <w:r w:rsidR="00FC758A" w:rsidRPr="004D01FD">
        <w:rPr>
          <w:rFonts w:cs="Arial"/>
        </w:rPr>
        <w:t>En la actualidad, l</w:t>
      </w:r>
      <w:r w:rsidR="007F615E" w:rsidRPr="004D01FD">
        <w:rPr>
          <w:rFonts w:cs="Arial"/>
        </w:rPr>
        <w:t xml:space="preserve">a Organización </w:t>
      </w:r>
      <w:r w:rsidR="00FC758A" w:rsidRPr="004D01FD">
        <w:rPr>
          <w:rFonts w:cs="Arial"/>
        </w:rPr>
        <w:t xml:space="preserve">no utiliza </w:t>
      </w:r>
      <w:r w:rsidR="007F615E" w:rsidRPr="004D01FD">
        <w:rPr>
          <w:rFonts w:cs="Arial"/>
        </w:rPr>
        <w:t xml:space="preserve">instrumentos financieros para </w:t>
      </w:r>
      <w:r w:rsidR="00FC758A" w:rsidRPr="004D01FD">
        <w:rPr>
          <w:rFonts w:cs="Arial"/>
        </w:rPr>
        <w:t>cubrir el riesgo de tipo de interés</w:t>
      </w:r>
      <w:r w:rsidR="009C15EC" w:rsidRPr="004D01FD">
        <w:rPr>
          <w:rFonts w:cs="Arial"/>
        </w:rPr>
        <w:t xml:space="preserve">.  </w:t>
      </w:r>
      <w:r w:rsidR="007F615E" w:rsidRPr="004D01FD">
        <w:rPr>
          <w:rFonts w:cs="Arial"/>
        </w:rPr>
        <w:t>Los tipos de interés y los plazos de vencimiento de los instrumentos financiero</w:t>
      </w:r>
      <w:r w:rsidR="00FC758A" w:rsidRPr="004D01FD">
        <w:rPr>
          <w:rFonts w:cs="Arial"/>
        </w:rPr>
        <w:t xml:space="preserve">s, </w:t>
      </w:r>
      <w:r w:rsidR="008036E2" w:rsidRPr="004D01FD">
        <w:rPr>
          <w:rFonts w:cs="Arial"/>
        </w:rPr>
        <w:t>al 31 de diciembre</w:t>
      </w:r>
      <w:r w:rsidR="00FC758A" w:rsidRPr="004D01FD">
        <w:rPr>
          <w:rFonts w:cs="Arial"/>
        </w:rPr>
        <w:t xml:space="preserve"> de 2015 y 31 de diciembre de 2014</w:t>
      </w:r>
      <w:r w:rsidR="007F615E" w:rsidRPr="004D01FD">
        <w:rPr>
          <w:rFonts w:cs="Arial"/>
        </w:rPr>
        <w:t>, son los siguientes:</w:t>
      </w:r>
    </w:p>
    <w:p w:rsidR="00ED7198" w:rsidRPr="004D01FD" w:rsidRDefault="00264113">
      <w:pPr>
        <w:pStyle w:val="Style3"/>
        <w:spacing w:before="240" w:after="0"/>
        <w:rPr>
          <w:rFonts w:cs="Arial"/>
          <w:b/>
        </w:rPr>
      </w:pPr>
      <w:r w:rsidRPr="004D01FD">
        <w:rPr>
          <w:rFonts w:cs="Arial"/>
          <w:noProof/>
          <w:lang w:val="en-US" w:eastAsia="en-US" w:bidi="ar-SA"/>
        </w:rPr>
        <w:drawing>
          <wp:inline distT="0" distB="0" distL="0" distR="0" wp14:anchorId="28E86BC7" wp14:editId="777B8A74">
            <wp:extent cx="5975394" cy="2048933"/>
            <wp:effectExtent l="0" t="0" r="6350" b="8890"/>
            <wp:docPr id="236" name="Imagen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982328" cy="2051310"/>
                    </a:xfrm>
                    <a:prstGeom prst="rect">
                      <a:avLst/>
                    </a:prstGeom>
                    <a:noFill/>
                    <a:ln>
                      <a:noFill/>
                    </a:ln>
                  </pic:spPr>
                </pic:pic>
              </a:graphicData>
            </a:graphic>
          </wp:inline>
        </w:drawing>
      </w:r>
    </w:p>
    <w:p w:rsidR="00264113" w:rsidRPr="004D01FD" w:rsidRDefault="00264113">
      <w:pPr>
        <w:pStyle w:val="Style3"/>
        <w:spacing w:before="240" w:after="0"/>
        <w:rPr>
          <w:rFonts w:cs="Arial"/>
          <w:b/>
        </w:rPr>
      </w:pPr>
      <w:r w:rsidRPr="004D01FD">
        <w:rPr>
          <w:rFonts w:cs="Arial"/>
          <w:noProof/>
          <w:lang w:val="en-US" w:eastAsia="en-US" w:bidi="ar-SA"/>
        </w:rPr>
        <w:lastRenderedPageBreak/>
        <w:drawing>
          <wp:inline distT="0" distB="0" distL="0" distR="0" wp14:anchorId="597B8A30" wp14:editId="73712BA0">
            <wp:extent cx="5975377" cy="1493134"/>
            <wp:effectExtent l="0" t="0" r="6350" b="0"/>
            <wp:docPr id="237" name="Imagen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981921" cy="1494769"/>
                    </a:xfrm>
                    <a:prstGeom prst="rect">
                      <a:avLst/>
                    </a:prstGeom>
                    <a:noFill/>
                    <a:ln>
                      <a:noFill/>
                    </a:ln>
                  </pic:spPr>
                </pic:pic>
              </a:graphicData>
            </a:graphic>
          </wp:inline>
        </w:drawing>
      </w:r>
    </w:p>
    <w:p w:rsidR="00ED7198" w:rsidRPr="004D01FD" w:rsidRDefault="007F615E">
      <w:pPr>
        <w:pStyle w:val="Style3"/>
        <w:spacing w:before="240" w:after="0"/>
        <w:rPr>
          <w:rFonts w:cs="Arial"/>
          <w:szCs w:val="22"/>
        </w:rPr>
      </w:pPr>
      <w:r w:rsidRPr="004D01FD">
        <w:rPr>
          <w:rFonts w:cs="Arial"/>
          <w:b/>
        </w:rPr>
        <w:t>Análisis de sensibilidad de los tipos de interés</w:t>
      </w:r>
    </w:p>
    <w:p w:rsidR="00ED7198" w:rsidRPr="004D01FD" w:rsidRDefault="008D69FD" w:rsidP="008D69FD">
      <w:pPr>
        <w:pStyle w:val="Style3"/>
        <w:tabs>
          <w:tab w:val="left" w:pos="709"/>
        </w:tabs>
        <w:spacing w:before="240" w:after="0"/>
        <w:rPr>
          <w:rFonts w:cs="Arial"/>
          <w:szCs w:val="22"/>
        </w:rPr>
      </w:pPr>
      <w:r w:rsidRPr="004D01FD">
        <w:rPr>
          <w:rFonts w:cs="Arial"/>
        </w:rPr>
        <w:t>25.16.</w:t>
      </w:r>
      <w:r w:rsidRPr="004D01FD">
        <w:rPr>
          <w:rFonts w:cs="Arial"/>
        </w:rPr>
        <w:tab/>
      </w:r>
      <w:r w:rsidR="007F615E" w:rsidRPr="004D01FD">
        <w:rPr>
          <w:rFonts w:cs="Arial"/>
        </w:rPr>
        <w:t>Si el tipo de interés medio del año hubiera sido 50 puntos básicos mayor o menor, el efecto so</w:t>
      </w:r>
      <w:r w:rsidR="00C35D18" w:rsidRPr="004D01FD">
        <w:rPr>
          <w:rFonts w:cs="Arial"/>
        </w:rPr>
        <w:t>bre los ingresos o gastos por</w:t>
      </w:r>
      <w:r w:rsidR="007F615E" w:rsidRPr="004D01FD">
        <w:rPr>
          <w:rFonts w:cs="Arial"/>
        </w:rPr>
        <w:t xml:space="preserve"> intereses habría sido el siguiente:</w:t>
      </w:r>
    </w:p>
    <w:p w:rsidR="00ED7198" w:rsidRPr="004D01FD" w:rsidRDefault="00E3255F">
      <w:pPr>
        <w:pStyle w:val="Style3"/>
        <w:spacing w:before="240" w:after="0"/>
        <w:jc w:val="left"/>
        <w:rPr>
          <w:rFonts w:cs="Arial"/>
          <w:szCs w:val="22"/>
        </w:rPr>
      </w:pPr>
      <w:r w:rsidRPr="004D01FD">
        <w:rPr>
          <w:rFonts w:cs="Arial"/>
          <w:noProof/>
          <w:lang w:val="en-US" w:eastAsia="en-US" w:bidi="ar-SA"/>
        </w:rPr>
        <w:drawing>
          <wp:inline distT="0" distB="0" distL="0" distR="0" wp14:anchorId="57A3914F" wp14:editId="390A6B07">
            <wp:extent cx="5975783" cy="2615878"/>
            <wp:effectExtent l="0" t="0" r="6350" b="0"/>
            <wp:docPr id="238" name="Imagen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981566" cy="2618409"/>
                    </a:xfrm>
                    <a:prstGeom prst="rect">
                      <a:avLst/>
                    </a:prstGeom>
                    <a:noFill/>
                    <a:ln>
                      <a:noFill/>
                    </a:ln>
                  </pic:spPr>
                </pic:pic>
              </a:graphicData>
            </a:graphic>
          </wp:inline>
        </w:drawing>
      </w:r>
    </w:p>
    <w:p w:rsidR="00ED7198" w:rsidRPr="004D01FD" w:rsidRDefault="00ED7198">
      <w:pPr>
        <w:pStyle w:val="StyleHeading211ptNotBoldNotItalicAllcaps"/>
        <w:spacing w:before="0" w:after="0"/>
      </w:pPr>
    </w:p>
    <w:p w:rsidR="008D69FD" w:rsidRPr="004D01FD" w:rsidRDefault="008D69FD">
      <w:pPr>
        <w:rPr>
          <w:b/>
        </w:rPr>
      </w:pPr>
      <w:r w:rsidRPr="004D01FD">
        <w:rPr>
          <w:b/>
        </w:rPr>
        <w:br w:type="page"/>
      </w:r>
    </w:p>
    <w:p w:rsidR="0086784F" w:rsidRPr="004D01FD" w:rsidRDefault="0086784F" w:rsidP="0086784F">
      <w:pPr>
        <w:rPr>
          <w:b/>
        </w:rPr>
      </w:pPr>
      <w:r w:rsidRPr="004D01FD">
        <w:rPr>
          <w:b/>
        </w:rPr>
        <w:lastRenderedPageBreak/>
        <w:t>NOTA 26:</w:t>
      </w:r>
      <w:r w:rsidRPr="004D01FD">
        <w:rPr>
          <w:b/>
        </w:rPr>
        <w:tab/>
        <w:t>GANANCIAS Y PÉRDIDAS CAMBIARIAS</w:t>
      </w:r>
    </w:p>
    <w:p w:rsidR="0086784F" w:rsidRPr="004D01FD" w:rsidRDefault="0086784F" w:rsidP="0086784F">
      <w:pPr>
        <w:rPr>
          <w:b/>
        </w:rPr>
      </w:pPr>
    </w:p>
    <w:p w:rsidR="00ED7198" w:rsidRPr="004D01FD" w:rsidRDefault="008F3041" w:rsidP="0086784F">
      <w:pPr>
        <w:rPr>
          <w:b/>
          <w:lang w:eastAsia="en-US"/>
        </w:rPr>
      </w:pPr>
      <w:r w:rsidRPr="004D01FD">
        <w:rPr>
          <w:noProof/>
          <w:lang w:val="en-US" w:eastAsia="en-US"/>
        </w:rPr>
        <w:drawing>
          <wp:inline distT="0" distB="0" distL="0" distR="0" wp14:anchorId="5FB8B186" wp14:editId="4B7F548B">
            <wp:extent cx="5976620" cy="3973784"/>
            <wp:effectExtent l="0" t="0" r="508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976620" cy="3973784"/>
                    </a:xfrm>
                    <a:prstGeom prst="rect">
                      <a:avLst/>
                    </a:prstGeom>
                    <a:noFill/>
                    <a:ln>
                      <a:noFill/>
                    </a:ln>
                  </pic:spPr>
                </pic:pic>
              </a:graphicData>
            </a:graphic>
          </wp:inline>
        </w:drawing>
      </w:r>
    </w:p>
    <w:p w:rsidR="00ED7198" w:rsidRPr="004D01FD" w:rsidRDefault="009043AF" w:rsidP="008D69FD">
      <w:pPr>
        <w:pStyle w:val="Styletexte"/>
        <w:tabs>
          <w:tab w:val="left" w:pos="709"/>
        </w:tabs>
        <w:spacing w:before="240" w:after="0"/>
        <w:rPr>
          <w:rFonts w:cs="Arial"/>
        </w:rPr>
      </w:pPr>
      <w:r w:rsidRPr="004D01FD">
        <w:rPr>
          <w:rFonts w:cs="Arial"/>
          <w:caps/>
          <w:szCs w:val="22"/>
        </w:rPr>
        <w:t>26.1.</w:t>
      </w:r>
      <w:r w:rsidR="008D69FD" w:rsidRPr="004D01FD">
        <w:rPr>
          <w:rFonts w:cs="Arial"/>
          <w:caps/>
          <w:szCs w:val="22"/>
        </w:rPr>
        <w:tab/>
      </w:r>
      <w:r w:rsidR="007F615E" w:rsidRPr="004D01FD">
        <w:rPr>
          <w:rFonts w:cs="Arial"/>
        </w:rPr>
        <w:t>La Organización realiza ganancias y pérdidas cambiarias sobre las transacciones relativas a las cuentas por pagar y las cu</w:t>
      </w:r>
      <w:r w:rsidR="00C35D18" w:rsidRPr="004D01FD">
        <w:rPr>
          <w:rFonts w:cs="Arial"/>
        </w:rPr>
        <w:t>entas por cobrar denominadas</w:t>
      </w:r>
      <w:r w:rsidR="007F615E" w:rsidRPr="004D01FD">
        <w:rPr>
          <w:rFonts w:cs="Arial"/>
        </w:rPr>
        <w:t xml:space="preserve"> en monedas distintas al franco suizo sobre la base del tipo de cambio aplicable </w:t>
      </w:r>
      <w:r w:rsidRPr="004D01FD">
        <w:rPr>
          <w:rFonts w:cs="Arial"/>
        </w:rPr>
        <w:t>en la fecha de la transacción</w:t>
      </w:r>
      <w:r w:rsidR="009C15EC" w:rsidRPr="004D01FD">
        <w:rPr>
          <w:rFonts w:cs="Arial"/>
        </w:rPr>
        <w:t xml:space="preserve">.  </w:t>
      </w:r>
      <w:r w:rsidR="007F615E" w:rsidRPr="004D01FD">
        <w:rPr>
          <w:rFonts w:cs="Arial"/>
        </w:rPr>
        <w:t>La Organización obtiene ganancias y pérdidas cambiarias de las tasas de presentación de solicitudes internacionales y de tramitación conforme al PCT cuando estas se reciben en monedas distintas al franco suizo, y de los pagos efectuados a las Administraciones encargadas de la búsqueda internacional en virtud del PCT que se valoran en la moneda de la Administración, pero que son recaudadas por la OMPI en francos suizos o por la oficina receptora nacional en su moneda local</w:t>
      </w:r>
      <w:r w:rsidR="009C15EC" w:rsidRPr="004D01FD">
        <w:rPr>
          <w:rFonts w:cs="Arial"/>
        </w:rPr>
        <w:t xml:space="preserve">.  </w:t>
      </w:r>
      <w:r w:rsidR="007F615E" w:rsidRPr="004D01FD">
        <w:rPr>
          <w:rFonts w:cs="Arial"/>
        </w:rPr>
        <w:t>Además, se reconocen en los estados financieros las ganancias y pérdidas cambiarias no realizadas en relación con la revaluación de las cuentas bancarias y otros activos y pasivos monetarios en francos suizos al tipo de cambio aplicable en la fecha de cierre de los estados financieros</w:t>
      </w:r>
      <w:r w:rsidR="009C15EC" w:rsidRPr="004D01FD">
        <w:rPr>
          <w:rFonts w:cs="Arial"/>
        </w:rPr>
        <w:t xml:space="preserve">.  </w:t>
      </w:r>
      <w:r w:rsidR="007F615E" w:rsidRPr="004D01FD">
        <w:rPr>
          <w:rFonts w:cs="Arial"/>
        </w:rPr>
        <w:t xml:space="preserve">El efecto neto de todas las ganancias y pérdidas cambiarias de </w:t>
      </w:r>
      <w:r w:rsidRPr="004D01FD">
        <w:rPr>
          <w:rFonts w:cs="Arial"/>
        </w:rPr>
        <w:t>3,8 millones de francos suizos (</w:t>
      </w:r>
      <w:r w:rsidR="007F615E" w:rsidRPr="004D01FD">
        <w:rPr>
          <w:rFonts w:cs="Arial"/>
        </w:rPr>
        <w:t>900.000 francos suizos</w:t>
      </w:r>
      <w:r w:rsidRPr="004D01FD">
        <w:rPr>
          <w:rFonts w:cs="Arial"/>
        </w:rPr>
        <w:t xml:space="preserve"> en 2014)</w:t>
      </w:r>
      <w:r w:rsidR="00C35D18" w:rsidRPr="004D01FD">
        <w:rPr>
          <w:rFonts w:cs="Arial"/>
        </w:rPr>
        <w:t xml:space="preserve"> se reconoce como componente</w:t>
      </w:r>
      <w:r w:rsidR="007F615E" w:rsidRPr="004D01FD">
        <w:rPr>
          <w:rFonts w:cs="Arial"/>
        </w:rPr>
        <w:t xml:space="preserve"> de los ingresos en el estado de rendimiento financiero, pri</w:t>
      </w:r>
      <w:r w:rsidR="00C35D18" w:rsidRPr="004D01FD">
        <w:rPr>
          <w:rFonts w:cs="Arial"/>
        </w:rPr>
        <w:t>ncipalmente dentro de la línea correspondiente</w:t>
      </w:r>
      <w:r w:rsidR="007F615E" w:rsidRPr="004D01FD">
        <w:rPr>
          <w:rFonts w:cs="Arial"/>
        </w:rPr>
        <w:t xml:space="preserve"> a </w:t>
      </w:r>
      <w:r w:rsidR="00C35D18" w:rsidRPr="004D01FD">
        <w:rPr>
          <w:rFonts w:cs="Arial"/>
        </w:rPr>
        <w:t xml:space="preserve">las </w:t>
      </w:r>
      <w:r w:rsidR="007F615E" w:rsidRPr="004D01FD">
        <w:rPr>
          <w:rFonts w:cs="Arial"/>
        </w:rPr>
        <w:t>tasas del Sistema del PCT.</w:t>
      </w:r>
    </w:p>
    <w:p w:rsidR="00ED7198" w:rsidRPr="004D01FD" w:rsidRDefault="007F615E" w:rsidP="008D69FD">
      <w:pPr>
        <w:pStyle w:val="StyleHeading211ptNotBoldNotItalicAllcaps"/>
        <w:spacing w:after="0"/>
      </w:pPr>
      <w:r w:rsidRPr="004D01FD">
        <w:t>Nota 27:</w:t>
      </w:r>
      <w:r w:rsidRPr="004D01FD">
        <w:tab/>
        <w:t>Hechos ocurridos después de la fecha de cierre de los estados financieros</w:t>
      </w:r>
    </w:p>
    <w:p w:rsidR="00ED7198" w:rsidRPr="004D01FD" w:rsidRDefault="009043AF" w:rsidP="008D69FD">
      <w:pPr>
        <w:pStyle w:val="Styletexte"/>
        <w:tabs>
          <w:tab w:val="left" w:pos="709"/>
        </w:tabs>
        <w:spacing w:before="240" w:after="0"/>
        <w:rPr>
          <w:rFonts w:cs="Arial"/>
          <w:szCs w:val="22"/>
        </w:rPr>
      </w:pPr>
      <w:r w:rsidRPr="004D01FD">
        <w:rPr>
          <w:rFonts w:cs="Arial"/>
        </w:rPr>
        <w:t>27.1.</w:t>
      </w:r>
      <w:r w:rsidR="008D69FD" w:rsidRPr="004D01FD">
        <w:rPr>
          <w:rFonts w:cs="Arial"/>
        </w:rPr>
        <w:tab/>
      </w:r>
      <w:r w:rsidR="007F615E" w:rsidRPr="004D01FD">
        <w:rPr>
          <w:rFonts w:cs="Arial"/>
        </w:rPr>
        <w:t xml:space="preserve">La fecha de cierre de los estados financieros de la OMPI es el 31 </w:t>
      </w:r>
      <w:r w:rsidRPr="004D01FD">
        <w:rPr>
          <w:rFonts w:cs="Arial"/>
        </w:rPr>
        <w:t>de diciembre de 2015</w:t>
      </w:r>
      <w:r w:rsidR="007F615E" w:rsidRPr="004D01FD">
        <w:rPr>
          <w:rFonts w:cs="Arial"/>
        </w:rPr>
        <w:t xml:space="preserve"> y la publicación de los estados</w:t>
      </w:r>
      <w:r w:rsidRPr="004D01FD">
        <w:rPr>
          <w:rFonts w:cs="Arial"/>
        </w:rPr>
        <w:t xml:space="preserve"> financieros fue autorizada el 28 de abril de 2016</w:t>
      </w:r>
      <w:r w:rsidR="009C15EC" w:rsidRPr="004D01FD">
        <w:rPr>
          <w:rFonts w:cs="Arial"/>
        </w:rPr>
        <w:t xml:space="preserve">.  </w:t>
      </w:r>
      <w:r w:rsidRPr="004D01FD">
        <w:rPr>
          <w:rFonts w:cs="Arial"/>
        </w:rPr>
        <w:t>Entre ambas fec</w:t>
      </w:r>
      <w:r w:rsidR="00950D50" w:rsidRPr="004D01FD">
        <w:rPr>
          <w:rFonts w:cs="Arial"/>
        </w:rPr>
        <w:t>has no se produjeron hechos</w:t>
      </w:r>
      <w:r w:rsidRPr="004D01FD">
        <w:rPr>
          <w:rFonts w:cs="Arial"/>
        </w:rPr>
        <w:t xml:space="preserve"> significativos, favorables o desfavorables, que pudiesen haber tenido repercusiones sobre los estados financieros.</w:t>
      </w:r>
    </w:p>
    <w:p w:rsidR="008D69FD" w:rsidRPr="004D01FD" w:rsidRDefault="008D69FD">
      <w:pPr>
        <w:rPr>
          <w:rFonts w:eastAsia="Times New Roman"/>
          <w:b/>
          <w:caps/>
          <w:szCs w:val="28"/>
          <w:lang w:eastAsia="es-ES" w:bidi="es-ES"/>
        </w:rPr>
      </w:pPr>
      <w:r w:rsidRPr="004D01FD">
        <w:br w:type="page"/>
      </w:r>
    </w:p>
    <w:p w:rsidR="00AA39D6" w:rsidRPr="004D01FD" w:rsidRDefault="00AA39D6" w:rsidP="00AA39D6">
      <w:pPr>
        <w:pStyle w:val="StyleHeading211ptNotBoldNotItalicAllcaps"/>
        <w:spacing w:before="0" w:after="0"/>
        <w:rPr>
          <w:b w:val="0"/>
        </w:rPr>
      </w:pPr>
    </w:p>
    <w:p w:rsidR="00ED7198" w:rsidRPr="004D01FD" w:rsidRDefault="007F615E" w:rsidP="00AA39D6">
      <w:pPr>
        <w:pStyle w:val="StyleHeading211ptNotBoldNotItalicAllcaps"/>
        <w:spacing w:before="0" w:after="0"/>
      </w:pPr>
      <w:r w:rsidRPr="004D01FD">
        <w:t>Nota 28:</w:t>
      </w:r>
      <w:r w:rsidRPr="004D01FD">
        <w:tab/>
        <w:t>Información financiera por segmentos</w:t>
      </w:r>
    </w:p>
    <w:p w:rsidR="00ED7198" w:rsidRPr="004D01FD" w:rsidRDefault="009043AF" w:rsidP="00AA39D6">
      <w:pPr>
        <w:pStyle w:val="Styletexte"/>
        <w:tabs>
          <w:tab w:val="left" w:pos="709"/>
        </w:tabs>
        <w:spacing w:before="240" w:after="0"/>
        <w:rPr>
          <w:rFonts w:cs="Arial"/>
        </w:rPr>
      </w:pPr>
      <w:r w:rsidRPr="004D01FD">
        <w:rPr>
          <w:rFonts w:cs="Arial"/>
        </w:rPr>
        <w:t>28.1.</w:t>
      </w:r>
      <w:r w:rsidR="00AA39D6" w:rsidRPr="004D01FD">
        <w:rPr>
          <w:rFonts w:cs="Arial"/>
        </w:rPr>
        <w:tab/>
      </w:r>
      <w:r w:rsidR="007F615E" w:rsidRPr="004D01FD">
        <w:rPr>
          <w:rFonts w:cs="Arial"/>
        </w:rPr>
        <w:t>La información financiera por segmentos se facilita en un formato que representa a las distintas Uniones como segmentos que conforman la</w:t>
      </w:r>
      <w:r w:rsidRPr="004D01FD">
        <w:rPr>
          <w:rFonts w:cs="Arial"/>
        </w:rPr>
        <w:t xml:space="preserve"> OMPI</w:t>
      </w:r>
      <w:r w:rsidR="009C15EC" w:rsidRPr="004D01FD">
        <w:rPr>
          <w:rFonts w:cs="Arial"/>
        </w:rPr>
        <w:t xml:space="preserve">.  </w:t>
      </w:r>
      <w:r w:rsidR="007F615E" w:rsidRPr="004D01FD">
        <w:rPr>
          <w:rFonts w:cs="Arial"/>
        </w:rPr>
        <w:t>Las Uniones fueron creadas por diversos tr</w:t>
      </w:r>
      <w:r w:rsidRPr="004D01FD">
        <w:rPr>
          <w:rFonts w:cs="Arial"/>
        </w:rPr>
        <w:t>atados administrados por la Organización</w:t>
      </w:r>
      <w:r w:rsidR="007F615E" w:rsidRPr="004D01FD">
        <w:rPr>
          <w:rFonts w:cs="Arial"/>
        </w:rPr>
        <w:t>.</w:t>
      </w:r>
    </w:p>
    <w:p w:rsidR="00ED7198" w:rsidRPr="004D01FD" w:rsidRDefault="009043AF" w:rsidP="00AA39D6">
      <w:pPr>
        <w:pStyle w:val="Styletexte"/>
        <w:tabs>
          <w:tab w:val="left" w:pos="709"/>
        </w:tabs>
        <w:spacing w:before="240" w:after="0"/>
        <w:rPr>
          <w:rFonts w:cs="Arial"/>
        </w:rPr>
      </w:pPr>
      <w:r w:rsidRPr="004D01FD">
        <w:rPr>
          <w:rFonts w:cs="Arial"/>
        </w:rPr>
        <w:t>28.2.</w:t>
      </w:r>
      <w:r w:rsidR="00AA39D6" w:rsidRPr="004D01FD">
        <w:rPr>
          <w:rFonts w:cs="Arial"/>
        </w:rPr>
        <w:tab/>
      </w:r>
      <w:r w:rsidR="007F615E" w:rsidRPr="004D01FD">
        <w:rPr>
          <w:rFonts w:cs="Arial"/>
        </w:rPr>
        <w:t>A efectos de presentación, se ha consolidado la información relativa a las Uniones de la OMPI financiadas mediante contribuciones</w:t>
      </w:r>
      <w:r w:rsidR="009C15EC" w:rsidRPr="004D01FD">
        <w:rPr>
          <w:rFonts w:cs="Arial"/>
        </w:rPr>
        <w:t xml:space="preserve">.  </w:t>
      </w:r>
      <w:r w:rsidR="007F615E" w:rsidRPr="004D01FD">
        <w:rPr>
          <w:rFonts w:cs="Arial"/>
        </w:rPr>
        <w:t>Se trata de las Uniones de París, Berna, Locarno, Niza, Viena y CIP junto con las Uniones previstas por el Convenio de la OMPI</w:t>
      </w:r>
      <w:r w:rsidR="009C15EC" w:rsidRPr="004D01FD">
        <w:rPr>
          <w:rFonts w:cs="Arial"/>
        </w:rPr>
        <w:t xml:space="preserve">.  </w:t>
      </w:r>
      <w:r w:rsidR="007F615E" w:rsidRPr="004D01FD">
        <w:rPr>
          <w:rFonts w:cs="Arial"/>
        </w:rPr>
        <w:t>La Unión del Tratado de Cooperac</w:t>
      </w:r>
      <w:r w:rsidRPr="004D01FD">
        <w:rPr>
          <w:rFonts w:cs="Arial"/>
        </w:rPr>
        <w:t>ión en materia de Patentes</w:t>
      </w:r>
      <w:r w:rsidR="007F615E" w:rsidRPr="004D01FD">
        <w:rPr>
          <w:rFonts w:cs="Arial"/>
        </w:rPr>
        <w:t>, la Unió</w:t>
      </w:r>
      <w:r w:rsidRPr="004D01FD">
        <w:rPr>
          <w:rFonts w:cs="Arial"/>
        </w:rPr>
        <w:t>n de Madrid, la Unión de La Haya</w:t>
      </w:r>
      <w:r w:rsidR="007F615E" w:rsidRPr="004D01FD">
        <w:rPr>
          <w:rFonts w:cs="Arial"/>
        </w:rPr>
        <w:t xml:space="preserve"> y la Unión de L</w:t>
      </w:r>
      <w:r w:rsidRPr="004D01FD">
        <w:rPr>
          <w:rFonts w:cs="Arial"/>
        </w:rPr>
        <w:t>isboa</w:t>
      </w:r>
      <w:r w:rsidR="007F615E" w:rsidRPr="004D01FD">
        <w:rPr>
          <w:rFonts w:cs="Arial"/>
        </w:rPr>
        <w:t xml:space="preserve"> se rigen por la correspondiente Asamblea que se reúne anualmente para aprobar el presupuesto de la Unión y adoptar otras medidas que considere adecuadas en virtud de los tratados pertinentes</w:t>
      </w:r>
      <w:r w:rsidR="009C15EC" w:rsidRPr="004D01FD">
        <w:rPr>
          <w:rFonts w:cs="Arial"/>
        </w:rPr>
        <w:t xml:space="preserve">.  </w:t>
      </w:r>
    </w:p>
    <w:p w:rsidR="00ED7198" w:rsidRPr="004D01FD" w:rsidRDefault="009043AF" w:rsidP="00AA39D6">
      <w:pPr>
        <w:pStyle w:val="Styletexte"/>
        <w:tabs>
          <w:tab w:val="left" w:pos="709"/>
        </w:tabs>
        <w:spacing w:before="240" w:after="0"/>
        <w:rPr>
          <w:rFonts w:cs="Arial"/>
        </w:rPr>
      </w:pPr>
      <w:r w:rsidRPr="004D01FD">
        <w:rPr>
          <w:rFonts w:cs="Arial"/>
        </w:rPr>
        <w:t>28.3.</w:t>
      </w:r>
      <w:r w:rsidR="00AA39D6" w:rsidRPr="004D01FD">
        <w:rPr>
          <w:rFonts w:cs="Arial"/>
        </w:rPr>
        <w:tab/>
      </w:r>
      <w:r w:rsidR="007F615E" w:rsidRPr="004D01FD">
        <w:rPr>
          <w:rFonts w:cs="Arial"/>
        </w:rPr>
        <w:t>Los activos y pasivos de la OMPI, distintos de las reservas que representan activos netos, son propiedad o responsabilidad de toda la Organización, y no activos o pasivos de cada una de las Unio</w:t>
      </w:r>
      <w:r w:rsidRPr="004D01FD">
        <w:rPr>
          <w:rFonts w:cs="Arial"/>
        </w:rPr>
        <w:t>nes o segmentos</w:t>
      </w:r>
      <w:r w:rsidR="009C15EC" w:rsidRPr="004D01FD">
        <w:rPr>
          <w:rFonts w:cs="Arial"/>
        </w:rPr>
        <w:t xml:space="preserve">.  </w:t>
      </w:r>
      <w:r w:rsidR="00825A1A" w:rsidRPr="004D01FD">
        <w:rPr>
          <w:rFonts w:cs="Arial"/>
        </w:rPr>
        <w:t>En general, l</w:t>
      </w:r>
      <w:r w:rsidR="007F615E" w:rsidRPr="004D01FD">
        <w:rPr>
          <w:rFonts w:cs="Arial"/>
        </w:rPr>
        <w:t>os activo</w:t>
      </w:r>
      <w:r w:rsidR="00825A1A" w:rsidRPr="004D01FD">
        <w:rPr>
          <w:rFonts w:cs="Arial"/>
        </w:rPr>
        <w:t>s y pasivos guardan relación con</w:t>
      </w:r>
      <w:r w:rsidR="007F615E" w:rsidRPr="004D01FD">
        <w:rPr>
          <w:rFonts w:cs="Arial"/>
        </w:rPr>
        <w:t xml:space="preserve"> una amplia </w:t>
      </w:r>
      <w:r w:rsidR="00825A1A" w:rsidRPr="004D01FD">
        <w:rPr>
          <w:rFonts w:cs="Arial"/>
        </w:rPr>
        <w:t>gama de actividades de servicio que</w:t>
      </w:r>
      <w:r w:rsidR="007F615E" w:rsidRPr="004D01FD">
        <w:rPr>
          <w:rFonts w:cs="Arial"/>
        </w:rPr>
        <w:t xml:space="preserve"> prestan</w:t>
      </w:r>
      <w:r w:rsidR="00825A1A" w:rsidRPr="004D01FD">
        <w:rPr>
          <w:rFonts w:cs="Arial"/>
        </w:rPr>
        <w:t xml:space="preserve"> las diversas </w:t>
      </w:r>
      <w:r w:rsidR="00E66B80" w:rsidRPr="004D01FD">
        <w:rPr>
          <w:rFonts w:cs="Arial"/>
        </w:rPr>
        <w:t>Uniones (segmentos)</w:t>
      </w:r>
      <w:r w:rsidR="009C15EC" w:rsidRPr="004D01FD">
        <w:rPr>
          <w:rFonts w:cs="Arial"/>
        </w:rPr>
        <w:t xml:space="preserve">.  </w:t>
      </w:r>
      <w:r w:rsidR="007F615E" w:rsidRPr="004D01FD">
        <w:rPr>
          <w:rFonts w:cs="Arial"/>
        </w:rPr>
        <w:t>La única excepción es la propiedad de inversión situa</w:t>
      </w:r>
      <w:r w:rsidR="00825A1A" w:rsidRPr="004D01FD">
        <w:rPr>
          <w:rFonts w:cs="Arial"/>
        </w:rPr>
        <w:t>da en Meyrin, cuyo titular es</w:t>
      </w:r>
      <w:r w:rsidR="007F615E" w:rsidRPr="004D01FD">
        <w:rPr>
          <w:rFonts w:cs="Arial"/>
        </w:rPr>
        <w:t xml:space="preserve"> la Unión de Madrid</w:t>
      </w:r>
      <w:r w:rsidR="009C15EC" w:rsidRPr="004D01FD">
        <w:rPr>
          <w:rFonts w:cs="Arial"/>
        </w:rPr>
        <w:t xml:space="preserve">.  </w:t>
      </w:r>
      <w:r w:rsidR="007F615E" w:rsidRPr="004D01FD">
        <w:rPr>
          <w:rFonts w:cs="Arial"/>
        </w:rPr>
        <w:t>Por consiguiente, los activos y pasivos de cada una de las Uniones no se ve</w:t>
      </w:r>
      <w:r w:rsidR="00825A1A" w:rsidRPr="004D01FD">
        <w:rPr>
          <w:rFonts w:cs="Arial"/>
        </w:rPr>
        <w:t>rán reflejados en la información financiera por</w:t>
      </w:r>
      <w:r w:rsidRPr="004D01FD">
        <w:rPr>
          <w:rFonts w:cs="Arial"/>
        </w:rPr>
        <w:t xml:space="preserve"> segmentos </w:t>
      </w:r>
      <w:r w:rsidR="00825A1A" w:rsidRPr="004D01FD">
        <w:rPr>
          <w:rFonts w:cs="Arial"/>
        </w:rPr>
        <w:t>(</w:t>
      </w:r>
      <w:r w:rsidRPr="004D01FD">
        <w:rPr>
          <w:rFonts w:cs="Arial"/>
        </w:rPr>
        <w:t>o Uniones</w:t>
      </w:r>
      <w:r w:rsidR="00825A1A" w:rsidRPr="004D01FD">
        <w:rPr>
          <w:rFonts w:cs="Arial"/>
        </w:rPr>
        <w:t>)</w:t>
      </w:r>
      <w:r w:rsidR="009C15EC" w:rsidRPr="004D01FD">
        <w:rPr>
          <w:rFonts w:cs="Arial"/>
        </w:rPr>
        <w:t xml:space="preserve">.  </w:t>
      </w:r>
      <w:r w:rsidR="00E66B80" w:rsidRPr="004D01FD">
        <w:rPr>
          <w:rFonts w:cs="Arial"/>
        </w:rPr>
        <w:t>So</w:t>
      </w:r>
      <w:r w:rsidR="007F615E" w:rsidRPr="004D01FD">
        <w:rPr>
          <w:rFonts w:cs="Arial"/>
        </w:rPr>
        <w:t>lo l</w:t>
      </w:r>
      <w:r w:rsidR="00E66B80" w:rsidRPr="004D01FD">
        <w:rPr>
          <w:rFonts w:cs="Arial"/>
        </w:rPr>
        <w:t xml:space="preserve">os activos netos o reservas, </w:t>
      </w:r>
      <w:r w:rsidR="007F615E" w:rsidRPr="004D01FD">
        <w:rPr>
          <w:rFonts w:cs="Arial"/>
        </w:rPr>
        <w:t xml:space="preserve">incluidos los fondos de operaciones y </w:t>
      </w:r>
      <w:r w:rsidR="00E66B80" w:rsidRPr="004D01FD">
        <w:rPr>
          <w:rFonts w:cs="Arial"/>
        </w:rPr>
        <w:t xml:space="preserve">los fondos de </w:t>
      </w:r>
      <w:r w:rsidR="007F615E" w:rsidRPr="004D01FD">
        <w:rPr>
          <w:rFonts w:cs="Arial"/>
        </w:rPr>
        <w:t>reserv</w:t>
      </w:r>
      <w:r w:rsidR="00E66B80" w:rsidRPr="004D01FD">
        <w:rPr>
          <w:rFonts w:cs="Arial"/>
        </w:rPr>
        <w:t xml:space="preserve">a, se desglosan por </w:t>
      </w:r>
      <w:r w:rsidR="007F615E" w:rsidRPr="004D01FD">
        <w:rPr>
          <w:rFonts w:cs="Arial"/>
        </w:rPr>
        <w:t>segmento.</w:t>
      </w:r>
    </w:p>
    <w:p w:rsidR="00ED7198" w:rsidRPr="004D01FD" w:rsidRDefault="00AA39D6" w:rsidP="00AA39D6">
      <w:pPr>
        <w:pStyle w:val="Styletexte"/>
        <w:tabs>
          <w:tab w:val="left" w:pos="709"/>
        </w:tabs>
        <w:spacing w:before="240" w:after="0"/>
        <w:rPr>
          <w:rFonts w:cs="Arial"/>
        </w:rPr>
      </w:pPr>
      <w:r w:rsidRPr="004D01FD">
        <w:rPr>
          <w:rFonts w:cs="Arial"/>
        </w:rPr>
        <w:t>28.4.</w:t>
      </w:r>
      <w:r w:rsidRPr="004D01FD">
        <w:rPr>
          <w:rFonts w:cs="Arial"/>
        </w:rPr>
        <w:tab/>
      </w:r>
      <w:r w:rsidR="007F615E" w:rsidRPr="004D01FD">
        <w:rPr>
          <w:rFonts w:cs="Arial"/>
        </w:rPr>
        <w:t>La mayoría de ingresos son contabilizados por Unión en las cuentas de la OMPI</w:t>
      </w:r>
      <w:r w:rsidR="009C15EC" w:rsidRPr="004D01FD">
        <w:rPr>
          <w:rFonts w:cs="Arial"/>
        </w:rPr>
        <w:t xml:space="preserve">.  </w:t>
      </w:r>
      <w:r w:rsidR="007F615E" w:rsidRPr="004D01FD">
        <w:rPr>
          <w:rFonts w:cs="Arial"/>
        </w:rPr>
        <w:t xml:space="preserve">Los ingresos derivados de intereses devengados se han asignado entre las distintas Uniones sobre la base de las reservas de efectivo y los </w:t>
      </w:r>
      <w:r w:rsidR="00E66B80" w:rsidRPr="004D01FD">
        <w:rPr>
          <w:rFonts w:cs="Arial"/>
        </w:rPr>
        <w:t>ingresos corrientes en 2015</w:t>
      </w:r>
      <w:r w:rsidR="009C15EC" w:rsidRPr="004D01FD">
        <w:rPr>
          <w:rFonts w:cs="Arial"/>
        </w:rPr>
        <w:t xml:space="preserve">.  </w:t>
      </w:r>
      <w:r w:rsidR="007F615E" w:rsidRPr="004D01FD">
        <w:rPr>
          <w:rFonts w:cs="Arial"/>
        </w:rPr>
        <w:t>Los gastos son contabilizados por programa y luego reasignados a las distintas Uniones sobre la base de un método aceptado por la Asamblea General de la OMPI como parte de la aprobación del presupuesto por programas de la OMPI del bienio 2014/15</w:t>
      </w:r>
      <w:r w:rsidR="009C15EC" w:rsidRPr="004D01FD">
        <w:rPr>
          <w:rFonts w:cs="Arial"/>
        </w:rPr>
        <w:t xml:space="preserve">.  </w:t>
      </w:r>
    </w:p>
    <w:p w:rsidR="00ED7198" w:rsidRPr="004D01FD" w:rsidRDefault="00AA39D6" w:rsidP="00AA39D6">
      <w:pPr>
        <w:pStyle w:val="Styletexte"/>
        <w:tabs>
          <w:tab w:val="left" w:pos="709"/>
        </w:tabs>
        <w:spacing w:before="240" w:after="0"/>
        <w:rPr>
          <w:rFonts w:cs="Arial"/>
        </w:rPr>
      </w:pPr>
      <w:r w:rsidRPr="004D01FD">
        <w:rPr>
          <w:rFonts w:cs="Arial"/>
        </w:rPr>
        <w:t>28.5.</w:t>
      </w:r>
      <w:r w:rsidRPr="004D01FD">
        <w:rPr>
          <w:rFonts w:cs="Arial"/>
        </w:rPr>
        <w:tab/>
      </w:r>
      <w:r w:rsidR="007F615E" w:rsidRPr="004D01FD">
        <w:rPr>
          <w:rFonts w:cs="Arial"/>
        </w:rPr>
        <w:t xml:space="preserve">Se ha </w:t>
      </w:r>
      <w:r w:rsidR="00E66B80" w:rsidRPr="004D01FD">
        <w:rPr>
          <w:rFonts w:cs="Arial"/>
        </w:rPr>
        <w:t>establecido un segmento diferenciado</w:t>
      </w:r>
      <w:r w:rsidR="007F615E" w:rsidRPr="004D01FD">
        <w:rPr>
          <w:rFonts w:cs="Arial"/>
        </w:rPr>
        <w:t xml:space="preserve"> para las</w:t>
      </w:r>
      <w:r w:rsidR="00E66B80" w:rsidRPr="004D01FD">
        <w:rPr>
          <w:rFonts w:cs="Arial"/>
        </w:rPr>
        <w:t xml:space="preserve"> cuentas especiales, que</w:t>
      </w:r>
      <w:r w:rsidR="000A3787" w:rsidRPr="004D01FD">
        <w:rPr>
          <w:rFonts w:cs="Arial"/>
        </w:rPr>
        <w:t xml:space="preserve"> </w:t>
      </w:r>
      <w:r w:rsidR="00E66B80" w:rsidRPr="004D01FD">
        <w:rPr>
          <w:rFonts w:cs="Arial"/>
        </w:rPr>
        <w:t>representan las contribuciones voluntarias administrada</w:t>
      </w:r>
      <w:r w:rsidR="007F615E" w:rsidRPr="004D01FD">
        <w:rPr>
          <w:rFonts w:cs="Arial"/>
        </w:rPr>
        <w:t>s por la OMPI en nombre de determinados donantes para llevar a cabo programas relacionados con el mandato de la OMPI</w:t>
      </w:r>
      <w:r w:rsidR="009C15EC" w:rsidRPr="004D01FD">
        <w:rPr>
          <w:rFonts w:cs="Arial"/>
        </w:rPr>
        <w:t xml:space="preserve">.  </w:t>
      </w:r>
      <w:r w:rsidR="007F615E" w:rsidRPr="004D01FD">
        <w:rPr>
          <w:rFonts w:cs="Arial"/>
        </w:rPr>
        <w:t xml:space="preserve">Los ingresos y gastos relacionados con las </w:t>
      </w:r>
      <w:r w:rsidR="00E66B80" w:rsidRPr="004D01FD">
        <w:rPr>
          <w:rFonts w:cs="Arial"/>
        </w:rPr>
        <w:t>cuentas especiales se contabilizan de</w:t>
      </w:r>
      <w:r w:rsidR="007F615E" w:rsidRPr="004D01FD">
        <w:rPr>
          <w:rFonts w:cs="Arial"/>
        </w:rPr>
        <w:t xml:space="preserve"> forma separada dentro del sistema de contabilidad financiera.</w:t>
      </w:r>
    </w:p>
    <w:p w:rsidR="00ED7198" w:rsidRPr="004D01FD" w:rsidRDefault="00AA39D6" w:rsidP="00AA39D6">
      <w:pPr>
        <w:pStyle w:val="Styletexte"/>
        <w:tabs>
          <w:tab w:val="left" w:pos="709"/>
        </w:tabs>
        <w:spacing w:before="240" w:after="0"/>
        <w:rPr>
          <w:rFonts w:cs="Arial"/>
        </w:rPr>
      </w:pPr>
      <w:r w:rsidRPr="004D01FD">
        <w:rPr>
          <w:rFonts w:cs="Arial"/>
        </w:rPr>
        <w:t>28.6.</w:t>
      </w:r>
      <w:r w:rsidRPr="004D01FD">
        <w:rPr>
          <w:rFonts w:cs="Arial"/>
        </w:rPr>
        <w:tab/>
      </w:r>
      <w:r w:rsidR="007F615E" w:rsidRPr="004D01FD">
        <w:rPr>
          <w:rFonts w:cs="Arial"/>
        </w:rPr>
        <w:t>El único cargo aplicable a todos los segmentos corresponde a los costos de apoyo a programas incurridos por las Uniones en relación con las cuentas especiales</w:t>
      </w:r>
      <w:r w:rsidR="009C15EC" w:rsidRPr="004D01FD">
        <w:rPr>
          <w:rFonts w:cs="Arial"/>
        </w:rPr>
        <w:t xml:space="preserve">.  </w:t>
      </w:r>
      <w:r w:rsidR="007F615E" w:rsidRPr="004D01FD">
        <w:rPr>
          <w:rFonts w:cs="Arial"/>
        </w:rPr>
        <w:t>Los costos de apoyo a programas se cargan en las cuentas especiales sobre la base de un porcentaje del gasto directo total especificado en el acuerdo con el donante que realiza la contribución voluntaria.</w:t>
      </w:r>
    </w:p>
    <w:p w:rsidR="00AA39D6" w:rsidRPr="004D01FD" w:rsidRDefault="00AA39D6">
      <w:pPr>
        <w:rPr>
          <w:rFonts w:eastAsia="Times New Roman"/>
          <w:b/>
          <w:lang w:eastAsia="es-ES" w:bidi="es-ES"/>
        </w:rPr>
      </w:pPr>
      <w:r w:rsidRPr="004D01FD">
        <w:rPr>
          <w:b/>
        </w:rPr>
        <w:br w:type="page"/>
      </w:r>
    </w:p>
    <w:p w:rsidR="00ED7198" w:rsidRPr="004D01FD" w:rsidRDefault="007F615E">
      <w:pPr>
        <w:pStyle w:val="Styletexte"/>
        <w:spacing w:before="240" w:after="0"/>
        <w:rPr>
          <w:rFonts w:cs="Arial"/>
          <w:b/>
        </w:rPr>
      </w:pPr>
      <w:r w:rsidRPr="004D01FD">
        <w:rPr>
          <w:rFonts w:cs="Arial"/>
          <w:b/>
        </w:rPr>
        <w:lastRenderedPageBreak/>
        <w:t>Ingresos, gastos y reservas por segmento</w:t>
      </w:r>
    </w:p>
    <w:p w:rsidR="00ED7198" w:rsidRPr="004D01FD" w:rsidRDefault="00A1627B">
      <w:pPr>
        <w:pStyle w:val="Styletexte"/>
        <w:spacing w:before="240" w:after="0"/>
        <w:rPr>
          <w:rFonts w:cs="Arial"/>
        </w:rPr>
      </w:pPr>
      <w:r w:rsidRPr="00A1627B">
        <w:rPr>
          <w:noProof/>
          <w:lang w:val="en-US" w:eastAsia="en-US" w:bidi="ar-SA"/>
        </w:rPr>
        <w:drawing>
          <wp:inline distT="0" distB="0" distL="0" distR="0" wp14:anchorId="37E910FC" wp14:editId="033D5CD5">
            <wp:extent cx="5976620" cy="7574571"/>
            <wp:effectExtent l="0" t="0" r="5080" b="762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976620" cy="7574571"/>
                    </a:xfrm>
                    <a:prstGeom prst="rect">
                      <a:avLst/>
                    </a:prstGeom>
                    <a:noFill/>
                    <a:ln>
                      <a:noFill/>
                    </a:ln>
                  </pic:spPr>
                </pic:pic>
              </a:graphicData>
            </a:graphic>
          </wp:inline>
        </w:drawing>
      </w:r>
    </w:p>
    <w:p w:rsidR="00ED7198" w:rsidRPr="004D01FD" w:rsidRDefault="00DD791C">
      <w:pPr>
        <w:pStyle w:val="Styletexte"/>
        <w:spacing w:before="240" w:after="0"/>
        <w:rPr>
          <w:rFonts w:cs="Arial"/>
          <w:sz w:val="18"/>
        </w:rPr>
      </w:pPr>
      <w:r w:rsidRPr="004D01FD">
        <w:rPr>
          <w:rFonts w:cs="Arial"/>
          <w:sz w:val="18"/>
        </w:rPr>
        <w:t>Nota</w:t>
      </w:r>
      <w:proofErr w:type="gramStart"/>
      <w:r w:rsidR="009C15EC" w:rsidRPr="004D01FD">
        <w:rPr>
          <w:rFonts w:cs="Arial"/>
          <w:sz w:val="18"/>
        </w:rPr>
        <w:t xml:space="preserve">:  </w:t>
      </w:r>
      <w:r w:rsidR="007F615E" w:rsidRPr="004D01FD">
        <w:rPr>
          <w:rFonts w:cs="Arial"/>
          <w:sz w:val="18"/>
        </w:rPr>
        <w:t>La</w:t>
      </w:r>
      <w:proofErr w:type="gramEnd"/>
      <w:r w:rsidR="007F615E" w:rsidRPr="004D01FD">
        <w:rPr>
          <w:rFonts w:cs="Arial"/>
          <w:sz w:val="18"/>
        </w:rPr>
        <w:t xml:space="preserve"> Unión de Madrid ha asumido la financiación de la contribución de 3 millones de francos suizos de la Unión de La Haya al programa de modernización de </w:t>
      </w:r>
      <w:r w:rsidR="009C15EC" w:rsidRPr="004D01FD">
        <w:rPr>
          <w:rFonts w:cs="Arial"/>
          <w:sz w:val="18"/>
        </w:rPr>
        <w:t xml:space="preserve">T.I. </w:t>
      </w:r>
      <w:r w:rsidR="007F615E" w:rsidRPr="004D01FD">
        <w:rPr>
          <w:rFonts w:cs="Arial"/>
          <w:sz w:val="18"/>
        </w:rPr>
        <w:t>de los sistemas de registro internacional de Madrid y de La Haya</w:t>
      </w:r>
      <w:r w:rsidR="009C15EC" w:rsidRPr="004D01FD">
        <w:rPr>
          <w:rFonts w:cs="Arial"/>
          <w:sz w:val="18"/>
        </w:rPr>
        <w:t xml:space="preserve">.  </w:t>
      </w:r>
      <w:r w:rsidR="007F615E" w:rsidRPr="004D01FD">
        <w:rPr>
          <w:rFonts w:cs="Arial"/>
          <w:sz w:val="18"/>
        </w:rPr>
        <w:t>El importe será reembolsado por la Unión de La Haya a la Unión de Madrid en cuanto lo permita el ni</w:t>
      </w:r>
      <w:r w:rsidR="00B552B5" w:rsidRPr="004D01FD">
        <w:rPr>
          <w:rFonts w:cs="Arial"/>
          <w:sz w:val="18"/>
        </w:rPr>
        <w:t>vel de las reservas del f</w:t>
      </w:r>
      <w:r w:rsidR="007F615E" w:rsidRPr="004D01FD">
        <w:rPr>
          <w:rFonts w:cs="Arial"/>
          <w:sz w:val="18"/>
        </w:rPr>
        <w:t>ondo de reserva de la Unión de La Haya.</w:t>
      </w:r>
    </w:p>
    <w:p w:rsidR="00DD791C" w:rsidRPr="004D01FD" w:rsidRDefault="00DD791C">
      <w:pPr>
        <w:pStyle w:val="Styletexte"/>
        <w:spacing w:before="240" w:after="0"/>
        <w:rPr>
          <w:rFonts w:cs="Arial"/>
        </w:rPr>
        <w:sectPr w:rsidR="00DD791C" w:rsidRPr="004D01FD">
          <w:headerReference w:type="even" r:id="rId120"/>
          <w:headerReference w:type="default" r:id="rId121"/>
          <w:footerReference w:type="even" r:id="rId122"/>
          <w:footerReference w:type="default" r:id="rId123"/>
          <w:pgSz w:w="11906" w:h="16838"/>
          <w:pgMar w:top="851" w:right="1247" w:bottom="1134" w:left="1247" w:header="709" w:footer="709" w:gutter="0"/>
          <w:cols w:space="720"/>
          <w:formProt w:val="0"/>
          <w:docGrid w:linePitch="360" w:charSpace="-2049"/>
        </w:sectPr>
      </w:pPr>
    </w:p>
    <w:p w:rsidR="00ED7198" w:rsidRPr="004D01FD" w:rsidRDefault="007F615E">
      <w:pPr>
        <w:pStyle w:val="STYLE2LASTONE"/>
        <w:ind w:left="0" w:firstLine="0"/>
        <w:jc w:val="center"/>
        <w:rPr>
          <w:rFonts w:eastAsia="SimSun" w:cs="Arial"/>
          <w:bCs w:val="0"/>
          <w:caps/>
          <w:color w:val="00000A"/>
          <w:sz w:val="22"/>
          <w:szCs w:val="32"/>
        </w:rPr>
      </w:pPr>
      <w:bookmarkStart w:id="20" w:name="_Toc301187119"/>
      <w:bookmarkEnd w:id="20"/>
      <w:r w:rsidRPr="004D01FD">
        <w:rPr>
          <w:rFonts w:cs="Arial"/>
          <w:caps/>
          <w:color w:val="00000A"/>
          <w:sz w:val="22"/>
        </w:rPr>
        <w:lastRenderedPageBreak/>
        <w:t xml:space="preserve">ANEXO I </w:t>
      </w:r>
      <w:r w:rsidRPr="004D01FD">
        <w:rPr>
          <w:rFonts w:eastAsia="SimSun" w:cs="Arial"/>
          <w:bCs w:val="0"/>
          <w:caps/>
          <w:color w:val="00000A"/>
          <w:sz w:val="22"/>
          <w:szCs w:val="32"/>
        </w:rPr>
        <w:br/>
      </w:r>
      <w:r w:rsidRPr="004D01FD">
        <w:rPr>
          <w:rFonts w:eastAsia="SimSun" w:cs="Arial"/>
          <w:bCs w:val="0"/>
          <w:caps/>
          <w:color w:val="00000A"/>
          <w:sz w:val="22"/>
          <w:szCs w:val="32"/>
        </w:rPr>
        <w:br/>
      </w:r>
      <w:r w:rsidRPr="004D01FD">
        <w:rPr>
          <w:rFonts w:cs="Arial"/>
          <w:caps/>
          <w:color w:val="00000A"/>
          <w:sz w:val="22"/>
        </w:rPr>
        <w:t>ESTADO DE LA SITUACIÓN FINANCI</w:t>
      </w:r>
      <w:r w:rsidR="00DD791C" w:rsidRPr="004D01FD">
        <w:rPr>
          <w:rFonts w:cs="Arial"/>
          <w:caps/>
          <w:color w:val="00000A"/>
          <w:sz w:val="22"/>
        </w:rPr>
        <w:t>ERA POR FUENTE DE FINANCIACIÓN (SIN AUDITAR)</w:t>
      </w:r>
    </w:p>
    <w:p w:rsidR="00ED7198" w:rsidRPr="004D01FD" w:rsidRDefault="008036E2">
      <w:pPr>
        <w:jc w:val="center"/>
        <w:rPr>
          <w:b/>
          <w:sz w:val="20"/>
        </w:rPr>
      </w:pPr>
      <w:proofErr w:type="gramStart"/>
      <w:r w:rsidRPr="004D01FD">
        <w:rPr>
          <w:b/>
          <w:sz w:val="20"/>
        </w:rPr>
        <w:t>al</w:t>
      </w:r>
      <w:proofErr w:type="gramEnd"/>
      <w:r w:rsidRPr="004D01FD">
        <w:rPr>
          <w:b/>
          <w:sz w:val="20"/>
        </w:rPr>
        <w:t xml:space="preserve"> 31 de diciembre</w:t>
      </w:r>
      <w:r w:rsidR="00B552B5" w:rsidRPr="004D01FD">
        <w:rPr>
          <w:b/>
          <w:sz w:val="20"/>
        </w:rPr>
        <w:t xml:space="preserve"> de 2015</w:t>
      </w:r>
    </w:p>
    <w:p w:rsidR="00ED7198" w:rsidRPr="004D01FD" w:rsidRDefault="007F615E">
      <w:pPr>
        <w:jc w:val="center"/>
        <w:rPr>
          <w:i/>
          <w:sz w:val="20"/>
        </w:rPr>
      </w:pPr>
      <w:r w:rsidRPr="004D01FD">
        <w:rPr>
          <w:i/>
          <w:sz w:val="20"/>
        </w:rPr>
        <w:t>(en miles de francos suizos)</w:t>
      </w:r>
    </w:p>
    <w:p w:rsidR="00DD791C" w:rsidRPr="004D01FD" w:rsidRDefault="00DD791C">
      <w:pPr>
        <w:pStyle w:val="Styletexte"/>
        <w:spacing w:after="0"/>
        <w:jc w:val="center"/>
        <w:rPr>
          <w:rFonts w:cs="Arial"/>
          <w:noProof/>
          <w:lang w:bidi="ar-SA"/>
        </w:rPr>
      </w:pPr>
    </w:p>
    <w:p w:rsidR="00ED7198" w:rsidRPr="004D01FD" w:rsidRDefault="00B552B5">
      <w:pPr>
        <w:pStyle w:val="Styletexte"/>
        <w:spacing w:after="0"/>
        <w:jc w:val="center"/>
        <w:rPr>
          <w:rFonts w:cs="Arial"/>
        </w:rPr>
      </w:pPr>
      <w:r w:rsidRPr="004D01FD">
        <w:rPr>
          <w:rFonts w:cs="Arial"/>
          <w:noProof/>
          <w:lang w:val="en-US" w:eastAsia="en-US" w:bidi="ar-SA"/>
        </w:rPr>
        <w:drawing>
          <wp:inline distT="0" distB="0" distL="0" distR="0" wp14:anchorId="4E58F0FF" wp14:editId="45224678">
            <wp:extent cx="7819334" cy="5076000"/>
            <wp:effectExtent l="0" t="0" r="0" b="0"/>
            <wp:docPr id="280" name="Imagen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7819334" cy="5076000"/>
                    </a:xfrm>
                    <a:prstGeom prst="rect">
                      <a:avLst/>
                    </a:prstGeom>
                    <a:noFill/>
                    <a:ln>
                      <a:noFill/>
                    </a:ln>
                  </pic:spPr>
                </pic:pic>
              </a:graphicData>
            </a:graphic>
          </wp:inline>
        </w:drawing>
      </w:r>
      <w:r w:rsidR="007F615E" w:rsidRPr="004D01FD">
        <w:rPr>
          <w:rFonts w:cs="Arial"/>
        </w:rPr>
        <w:br w:type="page"/>
      </w:r>
    </w:p>
    <w:p w:rsidR="00ED7198" w:rsidRPr="004D01FD" w:rsidRDefault="007F615E">
      <w:pPr>
        <w:pStyle w:val="Heading1"/>
        <w:spacing w:before="0" w:after="0"/>
        <w:jc w:val="center"/>
        <w:rPr>
          <w:bCs w:val="0"/>
          <w:caps w:val="0"/>
        </w:rPr>
      </w:pPr>
      <w:r w:rsidRPr="004D01FD">
        <w:lastRenderedPageBreak/>
        <w:t xml:space="preserve">ANEXO II </w:t>
      </w:r>
      <w:r w:rsidRPr="004D01FD">
        <w:br/>
      </w:r>
      <w:r w:rsidRPr="004D01FD">
        <w:br/>
        <w:t>ESTADO DE RENDIMIENTO FINANCI</w:t>
      </w:r>
      <w:r w:rsidR="00A27CA7" w:rsidRPr="004D01FD">
        <w:t>ERO POR FUENTE DE FINANCIACIÓN (SIN AUDITAR)</w:t>
      </w:r>
    </w:p>
    <w:p w:rsidR="00ED7198" w:rsidRPr="004D01FD" w:rsidRDefault="007F615E">
      <w:pPr>
        <w:jc w:val="center"/>
        <w:rPr>
          <w:b/>
          <w:sz w:val="20"/>
        </w:rPr>
      </w:pPr>
      <w:r w:rsidRPr="004D01FD">
        <w:rPr>
          <w:b/>
          <w:sz w:val="20"/>
        </w:rPr>
        <w:t>correspondiente al ejercicio conclui</w:t>
      </w:r>
      <w:r w:rsidR="00A27CA7" w:rsidRPr="004D01FD">
        <w:rPr>
          <w:b/>
          <w:sz w:val="20"/>
        </w:rPr>
        <w:t>do el 31 de diciembre de 2015</w:t>
      </w:r>
    </w:p>
    <w:p w:rsidR="00ED7198" w:rsidRPr="004D01FD" w:rsidRDefault="007F615E">
      <w:pPr>
        <w:pStyle w:val="Styletexte"/>
        <w:spacing w:after="0"/>
        <w:jc w:val="center"/>
        <w:rPr>
          <w:rFonts w:cs="Arial"/>
          <w:i/>
          <w:sz w:val="20"/>
        </w:rPr>
      </w:pPr>
      <w:r w:rsidRPr="004D01FD">
        <w:rPr>
          <w:rFonts w:cs="Arial"/>
          <w:i/>
          <w:sz w:val="20"/>
        </w:rPr>
        <w:t>(en miles de francos suizos)</w:t>
      </w:r>
    </w:p>
    <w:p w:rsidR="00ED7198" w:rsidRPr="004D01FD" w:rsidRDefault="008F3041">
      <w:pPr>
        <w:pStyle w:val="Styletexte"/>
        <w:spacing w:after="0"/>
        <w:jc w:val="center"/>
        <w:rPr>
          <w:rFonts w:cs="Arial"/>
          <w:noProof/>
          <w:lang w:bidi="ar-SA"/>
        </w:rPr>
      </w:pPr>
      <w:r w:rsidRPr="004D01FD">
        <w:rPr>
          <w:rFonts w:eastAsia="SimSun" w:cs="Arial"/>
          <w:noProof/>
          <w:lang w:val="en-US" w:eastAsia="en-US" w:bidi="ar-SA"/>
        </w:rPr>
        <w:drawing>
          <wp:inline distT="0" distB="0" distL="0" distR="0" wp14:anchorId="4EF64FA5" wp14:editId="5A5A55EA">
            <wp:extent cx="8311521" cy="5256000"/>
            <wp:effectExtent l="0" t="0" r="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8311521" cy="5256000"/>
                    </a:xfrm>
                    <a:prstGeom prst="rect">
                      <a:avLst/>
                    </a:prstGeom>
                    <a:noFill/>
                    <a:ln>
                      <a:noFill/>
                    </a:ln>
                  </pic:spPr>
                </pic:pic>
              </a:graphicData>
            </a:graphic>
          </wp:inline>
        </w:drawing>
      </w:r>
    </w:p>
    <w:p w:rsidR="00ED7198" w:rsidRPr="004D01FD" w:rsidRDefault="007F615E">
      <w:pPr>
        <w:pStyle w:val="Heading1"/>
        <w:spacing w:after="0"/>
        <w:jc w:val="center"/>
        <w:rPr>
          <w:bCs w:val="0"/>
          <w:caps w:val="0"/>
        </w:rPr>
      </w:pPr>
      <w:r w:rsidRPr="004D01FD">
        <w:lastRenderedPageBreak/>
        <w:t>ANEXO III</w:t>
      </w:r>
      <w:r w:rsidRPr="004D01FD">
        <w:br/>
      </w:r>
      <w:r w:rsidRPr="004D01FD">
        <w:br/>
        <w:t>CUENTAS ESPECIALES POR DONANTE</w:t>
      </w:r>
    </w:p>
    <w:p w:rsidR="00ED7198" w:rsidRPr="004D01FD" w:rsidRDefault="007F615E">
      <w:pPr>
        <w:jc w:val="center"/>
        <w:rPr>
          <w:b/>
          <w:sz w:val="20"/>
        </w:rPr>
      </w:pPr>
      <w:r w:rsidRPr="004D01FD">
        <w:rPr>
          <w:b/>
          <w:sz w:val="20"/>
        </w:rPr>
        <w:t>(en francos suizos)</w:t>
      </w:r>
    </w:p>
    <w:p w:rsidR="00ED7198" w:rsidRPr="004D01FD" w:rsidRDefault="00ED7198">
      <w:pPr>
        <w:jc w:val="center"/>
        <w:rPr>
          <w:noProof/>
          <w:lang w:eastAsia="es-ES"/>
        </w:rPr>
      </w:pPr>
    </w:p>
    <w:p w:rsidR="00A92CE3" w:rsidRPr="004D01FD" w:rsidRDefault="00A92CE3">
      <w:pPr>
        <w:jc w:val="center"/>
      </w:pPr>
      <w:r w:rsidRPr="004D01FD">
        <w:rPr>
          <w:noProof/>
          <w:lang w:val="en-US" w:eastAsia="en-US"/>
        </w:rPr>
        <w:drawing>
          <wp:inline distT="0" distB="0" distL="0" distR="0" wp14:anchorId="569EDE34" wp14:editId="27BF55D2">
            <wp:extent cx="9108440" cy="4045914"/>
            <wp:effectExtent l="0" t="0" r="0" b="0"/>
            <wp:docPr id="244" name="Imagen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9108440" cy="4045914"/>
                    </a:xfrm>
                    <a:prstGeom prst="rect">
                      <a:avLst/>
                    </a:prstGeom>
                    <a:noFill/>
                    <a:ln>
                      <a:noFill/>
                    </a:ln>
                  </pic:spPr>
                </pic:pic>
              </a:graphicData>
            </a:graphic>
          </wp:inline>
        </w:drawing>
      </w:r>
    </w:p>
    <w:p w:rsidR="00ED7198" w:rsidRPr="004D01FD" w:rsidRDefault="00ED7198">
      <w:pPr>
        <w:jc w:val="both"/>
        <w:rPr>
          <w:sz w:val="18"/>
          <w:szCs w:val="18"/>
        </w:rPr>
      </w:pPr>
    </w:p>
    <w:p w:rsidR="00ED7198" w:rsidRPr="004D01FD" w:rsidRDefault="007F615E">
      <w:pPr>
        <w:rPr>
          <w:sz w:val="18"/>
          <w:szCs w:val="18"/>
        </w:rPr>
        <w:sectPr w:rsidR="00ED7198" w:rsidRPr="004D01FD">
          <w:headerReference w:type="even" r:id="rId127"/>
          <w:headerReference w:type="default" r:id="rId128"/>
          <w:footerReference w:type="even" r:id="rId129"/>
          <w:footerReference w:type="default" r:id="rId130"/>
          <w:pgSz w:w="16838" w:h="11906" w:orient="landscape"/>
          <w:pgMar w:top="766" w:right="1247" w:bottom="1077" w:left="1247" w:header="709" w:footer="187" w:gutter="0"/>
          <w:cols w:space="720"/>
          <w:formProt w:val="0"/>
          <w:docGrid w:linePitch="360" w:charSpace="-2049"/>
        </w:sectPr>
      </w:pPr>
      <w:r w:rsidRPr="004D01FD">
        <w:rPr>
          <w:sz w:val="18"/>
        </w:rPr>
        <w:t xml:space="preserve">Este cuadro ha sido elaborado de conformidad con los requisitos de presentación de información a </w:t>
      </w:r>
      <w:r w:rsidR="00A92CE3" w:rsidRPr="004D01FD">
        <w:rPr>
          <w:sz w:val="18"/>
        </w:rPr>
        <w:t>los donantes según una base de acumulación (o devengo) modificada</w:t>
      </w:r>
      <w:r w:rsidRPr="004D01FD">
        <w:rPr>
          <w:sz w:val="18"/>
        </w:rPr>
        <w:t xml:space="preserve"> que no incluyen las acumulaciones de gastos</w:t>
      </w:r>
      <w:r w:rsidR="009C15EC" w:rsidRPr="004D01FD">
        <w:rPr>
          <w:sz w:val="18"/>
        </w:rPr>
        <w:t xml:space="preserve">.  </w:t>
      </w:r>
      <w:r w:rsidRPr="004D01FD">
        <w:rPr>
          <w:sz w:val="18"/>
        </w:rPr>
        <w:t>Los ajustes con arreglo a las IPSAS respecto a los saldos de</w:t>
      </w:r>
      <w:r w:rsidR="00A92CE3" w:rsidRPr="004D01FD">
        <w:rPr>
          <w:sz w:val="18"/>
        </w:rPr>
        <w:t xml:space="preserve"> cierre (31 de diciembre de 2015</w:t>
      </w:r>
      <w:r w:rsidRPr="004D01FD">
        <w:rPr>
          <w:sz w:val="18"/>
        </w:rPr>
        <w:t>) no se incluyen en el presente cuadro</w:t>
      </w:r>
      <w:r w:rsidR="00A92CE3" w:rsidRPr="004D01FD">
        <w:rPr>
          <w:sz w:val="18"/>
        </w:rPr>
        <w:t>,</w:t>
      </w:r>
      <w:r w:rsidRPr="004D01FD">
        <w:rPr>
          <w:sz w:val="18"/>
        </w:rPr>
        <w:t xml:space="preserve"> sino que se recogen en las cifras indicadas en la Nota 14</w:t>
      </w:r>
      <w:r w:rsidR="009C15EC" w:rsidRPr="004D01FD">
        <w:rPr>
          <w:sz w:val="18"/>
        </w:rPr>
        <w:t xml:space="preserve">:  </w:t>
      </w:r>
      <w:r w:rsidRPr="004D01FD">
        <w:rPr>
          <w:sz w:val="18"/>
        </w:rPr>
        <w:t>Cobros anticipados (véase la línea “Ingresos diferidos sin contraprestación”).</w:t>
      </w:r>
    </w:p>
    <w:p w:rsidR="00ED7198" w:rsidRPr="004D01FD" w:rsidRDefault="007F615E">
      <w:pPr>
        <w:pStyle w:val="Heading1"/>
        <w:spacing w:after="0"/>
        <w:jc w:val="center"/>
        <w:rPr>
          <w:bCs w:val="0"/>
          <w:caps w:val="0"/>
        </w:rPr>
      </w:pPr>
      <w:r w:rsidRPr="004D01FD">
        <w:lastRenderedPageBreak/>
        <w:t>ANEXO IV</w:t>
      </w:r>
      <w:r w:rsidRPr="004D01FD">
        <w:br/>
      </w:r>
      <w:r w:rsidRPr="004D01FD">
        <w:br/>
        <w:t>PAGOS A TÍTULO GRACIABLE</w:t>
      </w:r>
    </w:p>
    <w:p w:rsidR="00ED7198" w:rsidRPr="004D01FD" w:rsidRDefault="00ED7198">
      <w:pPr>
        <w:jc w:val="both"/>
        <w:rPr>
          <w:sz w:val="18"/>
          <w:szCs w:val="18"/>
        </w:rPr>
      </w:pPr>
    </w:p>
    <w:p w:rsidR="00ED7198" w:rsidRPr="004D01FD" w:rsidRDefault="007F615E">
      <w:pPr>
        <w:jc w:val="both"/>
        <w:rPr>
          <w:szCs w:val="22"/>
        </w:rPr>
      </w:pPr>
      <w:r w:rsidRPr="004D01FD">
        <w:t>En el artículo 5.10 del Reglamento Financiero se estipula que deberá incluirse en los estados financieros anuales de la Organización un estado resumido de todos los pagos a título graciable correspondiente</w:t>
      </w:r>
      <w:r w:rsidR="00E53FD4" w:rsidRPr="004D01FD">
        <w:t>s</w:t>
      </w:r>
      <w:r w:rsidRPr="004D01FD">
        <w:t xml:space="preserve"> al año civil.</w:t>
      </w:r>
    </w:p>
    <w:p w:rsidR="00ED7198" w:rsidRPr="004D01FD" w:rsidRDefault="00ED7198">
      <w:pPr>
        <w:jc w:val="both"/>
        <w:rPr>
          <w:szCs w:val="22"/>
        </w:rPr>
      </w:pPr>
    </w:p>
    <w:p w:rsidR="00ED7198" w:rsidRPr="004D01FD" w:rsidRDefault="00A92CE3">
      <w:pPr>
        <w:jc w:val="both"/>
        <w:rPr>
          <w:szCs w:val="22"/>
        </w:rPr>
      </w:pPr>
      <w:r w:rsidRPr="004D01FD">
        <w:t xml:space="preserve">En enero de 2015, </w:t>
      </w:r>
      <w:r w:rsidR="007F615E" w:rsidRPr="004D01FD">
        <w:t xml:space="preserve">la Organización </w:t>
      </w:r>
      <w:r w:rsidRPr="004D01FD">
        <w:t xml:space="preserve">efectuó </w:t>
      </w:r>
      <w:r w:rsidR="007F615E" w:rsidRPr="004D01FD">
        <w:t>un pago a título graciable</w:t>
      </w:r>
      <w:r w:rsidRPr="004D01FD">
        <w:t xml:space="preserve"> de 12.500 francos suizos </w:t>
      </w:r>
      <w:r w:rsidR="007F615E" w:rsidRPr="004D01FD">
        <w:t xml:space="preserve">a un ex Director General Adjunto de la Organización en concepto de reembolso de los costos correspondientes a dos meses de </w:t>
      </w:r>
      <w:r w:rsidR="00036BED" w:rsidRPr="004D01FD">
        <w:t>costos de alquiler</w:t>
      </w:r>
      <w:r w:rsidR="007F615E" w:rsidRPr="004D01FD">
        <w:t xml:space="preserve"> tras la expiración de su mandato</w:t>
      </w:r>
      <w:r w:rsidR="009C15EC" w:rsidRPr="004D01FD">
        <w:t xml:space="preserve">.  </w:t>
      </w:r>
      <w:r w:rsidRPr="004D01FD">
        <w:t>El gasto correspondiente a ese pago ya se había consignado en el ejercicio finalizado el 31 de diciembre de 2014.</w:t>
      </w:r>
    </w:p>
    <w:p w:rsidR="00ED7198" w:rsidRPr="004D01FD" w:rsidRDefault="00ED7198">
      <w:pPr>
        <w:jc w:val="both"/>
        <w:rPr>
          <w:szCs w:val="22"/>
        </w:rPr>
      </w:pPr>
    </w:p>
    <w:p w:rsidR="00ED7198" w:rsidRPr="004D01FD" w:rsidRDefault="00ED7198">
      <w:pPr>
        <w:pStyle w:val="Styletexte"/>
        <w:spacing w:after="0"/>
        <w:rPr>
          <w:rFonts w:cs="Arial"/>
          <w:szCs w:val="22"/>
        </w:rPr>
      </w:pPr>
    </w:p>
    <w:p w:rsidR="00ED7198" w:rsidRPr="004D01FD" w:rsidRDefault="00ED7198">
      <w:pPr>
        <w:pStyle w:val="Styletexte"/>
        <w:spacing w:after="0"/>
        <w:rPr>
          <w:rFonts w:cs="Arial"/>
          <w:szCs w:val="22"/>
        </w:rPr>
      </w:pPr>
    </w:p>
    <w:p w:rsidR="00D8043E" w:rsidRPr="004D01FD" w:rsidRDefault="00D4783A" w:rsidP="00D4783A">
      <w:pPr>
        <w:ind w:left="5670"/>
        <w:jc w:val="both"/>
      </w:pPr>
      <w:r w:rsidRPr="004D01FD">
        <w:rPr>
          <w:rFonts w:eastAsia="Symbol"/>
          <w:szCs w:val="22"/>
        </w:rPr>
        <w:t>[</w:t>
      </w:r>
      <w:r w:rsidR="007F615E" w:rsidRPr="004D01FD">
        <w:t>Fin del documento</w:t>
      </w:r>
      <w:r w:rsidRPr="004D01FD">
        <w:rPr>
          <w:rFonts w:eastAsia="Symbol"/>
          <w:szCs w:val="22"/>
        </w:rPr>
        <w:t>]</w:t>
      </w:r>
    </w:p>
    <w:sectPr w:rsidR="00D8043E" w:rsidRPr="004D01FD">
      <w:headerReference w:type="even" r:id="rId131"/>
      <w:headerReference w:type="default" r:id="rId132"/>
      <w:footerReference w:type="even" r:id="rId133"/>
      <w:footerReference w:type="default" r:id="rId134"/>
      <w:headerReference w:type="first" r:id="rId135"/>
      <w:pgSz w:w="11906" w:h="16838"/>
      <w:pgMar w:top="567" w:right="1134" w:bottom="1418" w:left="1418" w:header="510" w:footer="1021" w:gutter="0"/>
      <w:cols w:space="720"/>
      <w:formProt w:val="0"/>
      <w:titlePg/>
      <w:docGrid w:linePitch="299" w:charSpace="-204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45F4B" w:rsidRDefault="00645F4B">
      <w:r>
        <w:separator/>
      </w:r>
    </w:p>
  </w:endnote>
  <w:endnote w:type="continuationSeparator" w:id="0">
    <w:p w:rsidR="00645F4B" w:rsidRDefault="00645F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Times New Roman Bold">
    <w:panose1 w:val="00000000000000000000"/>
    <w:charset w:val="00"/>
    <w:family w:val="roman"/>
    <w:notTrueType/>
    <w:pitch w:val="default"/>
  </w:font>
  <w:font w:name="Liberation Sans">
    <w:altName w:val="Arial"/>
    <w:charset w:val="00"/>
    <w:family w:val="swiss"/>
    <w:pitch w:val="variable"/>
    <w:sig w:usb0="00000000" w:usb1="500078FF" w:usb2="00000021" w:usb3="00000000" w:csb0="000001B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1"/>
    <w:family w:val="roman"/>
    <w:notTrueType/>
    <w:pitch w:val="variable"/>
    <w:sig w:usb0="00002000" w:usb1="00000000" w:usb2="00000000" w:usb3="00000000" w:csb0="00000000" w:csb1="00000000"/>
  </w:font>
  <w:font w:name="BL Frutiger Black">
    <w:charset w:val="00"/>
    <w:family w:val="auto"/>
    <w:pitch w:val="variable"/>
    <w:sig w:usb0="03000000"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宋體">
    <w:altName w:val="Arial Unicode MS"/>
    <w:charset w:val="88"/>
    <w:family w:val="modern"/>
    <w:pitch w:val="fixed"/>
    <w:sig w:usb0="00000001" w:usb1="08080000" w:usb2="00000010" w:usb3="00000000" w:csb0="001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F4B" w:rsidRDefault="00645F4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F4B" w:rsidRDefault="00645F4B">
    <w:pPr>
      <w:pStyle w:val="Footer"/>
      <w:jc w:val="center"/>
    </w:pPr>
  </w:p>
  <w:p w:rsidR="00645F4B" w:rsidRDefault="00645F4B">
    <w:pPr>
      <w:pStyle w:val="Footer"/>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F4B" w:rsidRDefault="00645F4B">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F4B" w:rsidRPr="00720269" w:rsidRDefault="00645F4B" w:rsidP="00720269">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F4B" w:rsidRDefault="00645F4B">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F4B" w:rsidRPr="00A23F45" w:rsidRDefault="00645F4B" w:rsidP="00A23F45">
    <w:pPr>
      <w:pStyle w:val="Footer"/>
      <w:rPr>
        <w:sz w:val="18"/>
        <w:szCs w:val="18"/>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F4B" w:rsidRDefault="00645F4B">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F4B" w:rsidRDefault="00645F4B">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F4B" w:rsidRDefault="00645F4B">
    <w:pPr>
      <w:pStyle w:val="Foo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F4B" w:rsidRDefault="00645F4B">
    <w:pPr>
      <w:pStyle w:val="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F4B" w:rsidRDefault="00645F4B">
    <w:pPr>
      <w:pStyle w:val="Foote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F4B" w:rsidRDefault="00645F4B">
    <w:pPr>
      <w:pStyle w:val="Foo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F4B" w:rsidRDefault="00645F4B">
    <w:pPr>
      <w:pStyle w:val="Foote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F4B" w:rsidRDefault="00645F4B">
    <w:pPr>
      <w:pStyle w:val="Foote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F4B" w:rsidRDefault="00645F4B">
    <w:pPr>
      <w:pStyle w:val="Foote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F4B" w:rsidRDefault="00645F4B">
    <w:pPr>
      <w:pStyle w:val="Foote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F4B" w:rsidRDefault="00645F4B">
    <w:pPr>
      <w:pStyle w:val="Foote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F4B" w:rsidRDefault="00645F4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45F4B" w:rsidRDefault="00645F4B">
      <w:r>
        <w:separator/>
      </w:r>
    </w:p>
  </w:footnote>
  <w:footnote w:type="continuationSeparator" w:id="0">
    <w:p w:rsidR="00645F4B" w:rsidRDefault="00645F4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F4B" w:rsidRPr="00930C2C" w:rsidRDefault="00645F4B" w:rsidP="00930C2C">
    <w:pPr>
      <w:tabs>
        <w:tab w:val="center" w:pos="4536"/>
        <w:tab w:val="right" w:pos="9072"/>
      </w:tabs>
      <w:rPr>
        <w:color w:val="auto"/>
        <w:sz w:val="1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F4B" w:rsidRPr="00720269" w:rsidRDefault="00645F4B" w:rsidP="00720269">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8"/>
        <w:szCs w:val="18"/>
      </w:rPr>
      <w:id w:val="100841952"/>
      <w:docPartObj>
        <w:docPartGallery w:val="Page Numbers (Top of Page)"/>
        <w:docPartUnique/>
      </w:docPartObj>
    </w:sdtPr>
    <w:sdtEndPr>
      <w:rPr>
        <w:noProof/>
      </w:rPr>
    </w:sdtEndPr>
    <w:sdtContent>
      <w:sdt>
        <w:sdtPr>
          <w:rPr>
            <w:sz w:val="18"/>
            <w:szCs w:val="18"/>
          </w:rPr>
          <w:id w:val="608635855"/>
          <w:docPartObj>
            <w:docPartGallery w:val="Page Numbers (Top of Page)"/>
            <w:docPartUnique/>
          </w:docPartObj>
        </w:sdtPr>
        <w:sdtEndPr>
          <w:rPr>
            <w:noProof/>
          </w:rPr>
        </w:sdtEndPr>
        <w:sdtContent>
          <w:p w:rsidR="00645F4B" w:rsidRPr="008F3041" w:rsidRDefault="00645F4B" w:rsidP="00757446">
            <w:pPr>
              <w:pStyle w:val="Header"/>
              <w:rPr>
                <w:sz w:val="18"/>
                <w:szCs w:val="18"/>
              </w:rPr>
            </w:pPr>
            <w:r>
              <w:rPr>
                <w:sz w:val="18"/>
              </w:rPr>
              <w:t>Informe financiero anual y</w:t>
            </w:r>
            <w:r w:rsidRPr="008F3041">
              <w:rPr>
                <w:sz w:val="18"/>
              </w:rPr>
              <w:t xml:space="preserve"> estados financieros </w:t>
            </w:r>
            <w:r>
              <w:rPr>
                <w:sz w:val="18"/>
              </w:rPr>
              <w:t>d</w:t>
            </w:r>
            <w:r w:rsidRPr="008F3041">
              <w:rPr>
                <w:sz w:val="18"/>
              </w:rPr>
              <w:t>e 2015</w:t>
            </w:r>
          </w:p>
          <w:p w:rsidR="00645F4B" w:rsidRPr="00720269" w:rsidRDefault="00645F4B" w:rsidP="00757446">
            <w:pPr>
              <w:pStyle w:val="Header"/>
              <w:rPr>
                <w:sz w:val="18"/>
                <w:szCs w:val="18"/>
              </w:rPr>
            </w:pPr>
            <w:r w:rsidRPr="00720269">
              <w:rPr>
                <w:sz w:val="18"/>
                <w:szCs w:val="18"/>
              </w:rPr>
              <w:t xml:space="preserve">página </w:t>
            </w:r>
            <w:r w:rsidRPr="00720269">
              <w:rPr>
                <w:sz w:val="18"/>
                <w:szCs w:val="18"/>
              </w:rPr>
              <w:fldChar w:fldCharType="begin"/>
            </w:r>
            <w:r w:rsidRPr="00720269">
              <w:rPr>
                <w:sz w:val="18"/>
                <w:szCs w:val="18"/>
              </w:rPr>
              <w:instrText xml:space="preserve"> PAGE   \* MERGEFORMAT </w:instrText>
            </w:r>
            <w:r w:rsidRPr="00720269">
              <w:rPr>
                <w:sz w:val="18"/>
                <w:szCs w:val="18"/>
              </w:rPr>
              <w:fldChar w:fldCharType="separate"/>
            </w:r>
            <w:r w:rsidR="0051292D">
              <w:rPr>
                <w:noProof/>
                <w:sz w:val="18"/>
                <w:szCs w:val="18"/>
              </w:rPr>
              <w:t>4</w:t>
            </w:r>
            <w:r w:rsidRPr="00720269">
              <w:rPr>
                <w:noProof/>
                <w:sz w:val="18"/>
                <w:szCs w:val="18"/>
              </w:rPr>
              <w:fldChar w:fldCharType="end"/>
            </w:r>
          </w:p>
        </w:sdtContent>
      </w:sdt>
      <w:p w:rsidR="00645F4B" w:rsidRPr="00720269" w:rsidRDefault="007F24D2" w:rsidP="00757446">
        <w:pPr>
          <w:pStyle w:val="Header"/>
          <w:rPr>
            <w:noProof/>
            <w:sz w:val="18"/>
            <w:szCs w:val="18"/>
          </w:rPr>
        </w:pPr>
      </w:p>
    </w:sdtContent>
  </w:sdt>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8"/>
        <w:szCs w:val="18"/>
      </w:rPr>
      <w:id w:val="-2073192717"/>
      <w:docPartObj>
        <w:docPartGallery w:val="Page Numbers (Top of Page)"/>
        <w:docPartUnique/>
      </w:docPartObj>
    </w:sdtPr>
    <w:sdtEndPr>
      <w:rPr>
        <w:noProof/>
      </w:rPr>
    </w:sdtEndPr>
    <w:sdtContent>
      <w:sdt>
        <w:sdtPr>
          <w:rPr>
            <w:sz w:val="18"/>
            <w:szCs w:val="18"/>
          </w:rPr>
          <w:id w:val="1080483493"/>
          <w:docPartObj>
            <w:docPartGallery w:val="Page Numbers (Top of Page)"/>
            <w:docPartUnique/>
          </w:docPartObj>
        </w:sdtPr>
        <w:sdtEndPr>
          <w:rPr>
            <w:noProof/>
          </w:rPr>
        </w:sdtEndPr>
        <w:sdtContent>
          <w:p w:rsidR="00645F4B" w:rsidRPr="008F3041" w:rsidRDefault="00645F4B" w:rsidP="00757446">
            <w:pPr>
              <w:pStyle w:val="Header"/>
              <w:jc w:val="right"/>
              <w:rPr>
                <w:sz w:val="18"/>
                <w:szCs w:val="18"/>
              </w:rPr>
            </w:pPr>
            <w:r>
              <w:rPr>
                <w:sz w:val="18"/>
              </w:rPr>
              <w:t>Informe financiero anual y</w:t>
            </w:r>
            <w:r w:rsidRPr="008F3041">
              <w:rPr>
                <w:sz w:val="18"/>
              </w:rPr>
              <w:t xml:space="preserve"> estados financieros </w:t>
            </w:r>
            <w:r>
              <w:rPr>
                <w:sz w:val="18"/>
              </w:rPr>
              <w:t>d</w:t>
            </w:r>
            <w:r w:rsidRPr="008F3041">
              <w:rPr>
                <w:sz w:val="18"/>
              </w:rPr>
              <w:t>e 2015</w:t>
            </w:r>
          </w:p>
          <w:p w:rsidR="00645F4B" w:rsidRPr="00720269" w:rsidRDefault="00645F4B" w:rsidP="00757446">
            <w:pPr>
              <w:pStyle w:val="Header"/>
              <w:jc w:val="right"/>
              <w:rPr>
                <w:sz w:val="18"/>
                <w:szCs w:val="18"/>
              </w:rPr>
            </w:pPr>
            <w:r w:rsidRPr="00720269">
              <w:rPr>
                <w:sz w:val="18"/>
                <w:szCs w:val="18"/>
              </w:rPr>
              <w:t xml:space="preserve">página </w:t>
            </w:r>
            <w:r w:rsidRPr="00720269">
              <w:rPr>
                <w:sz w:val="18"/>
                <w:szCs w:val="18"/>
              </w:rPr>
              <w:fldChar w:fldCharType="begin"/>
            </w:r>
            <w:r w:rsidRPr="00720269">
              <w:rPr>
                <w:sz w:val="18"/>
                <w:szCs w:val="18"/>
              </w:rPr>
              <w:instrText xml:space="preserve"> PAGE   \* MERGEFORMAT </w:instrText>
            </w:r>
            <w:r w:rsidRPr="00720269">
              <w:rPr>
                <w:sz w:val="18"/>
                <w:szCs w:val="18"/>
              </w:rPr>
              <w:fldChar w:fldCharType="separate"/>
            </w:r>
            <w:r w:rsidR="007F24D2">
              <w:rPr>
                <w:noProof/>
                <w:sz w:val="18"/>
                <w:szCs w:val="18"/>
              </w:rPr>
              <w:t>3</w:t>
            </w:r>
            <w:r w:rsidRPr="00720269">
              <w:rPr>
                <w:noProof/>
                <w:sz w:val="18"/>
                <w:szCs w:val="18"/>
              </w:rPr>
              <w:fldChar w:fldCharType="end"/>
            </w:r>
          </w:p>
        </w:sdtContent>
      </w:sdt>
      <w:p w:rsidR="00645F4B" w:rsidRPr="00720269" w:rsidRDefault="007F24D2" w:rsidP="00757446">
        <w:pPr>
          <w:pStyle w:val="Header"/>
          <w:jc w:val="right"/>
          <w:rPr>
            <w:noProof/>
            <w:sz w:val="18"/>
            <w:szCs w:val="18"/>
          </w:rPr>
        </w:pPr>
      </w:p>
    </w:sdtContent>
  </w:sdt>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20593034"/>
      <w:docPartObj>
        <w:docPartGallery w:val="Page Numbers (Top of Page)"/>
        <w:docPartUnique/>
      </w:docPartObj>
    </w:sdtPr>
    <w:sdtEndPr>
      <w:rPr>
        <w:noProof/>
      </w:rPr>
    </w:sdtEndPr>
    <w:sdtContent>
      <w:sdt>
        <w:sdtPr>
          <w:rPr>
            <w:sz w:val="18"/>
          </w:rPr>
          <w:id w:val="1675303990"/>
          <w:docPartObj>
            <w:docPartGallery w:val="Page Numbers (Top of Page)"/>
            <w:docPartUnique/>
          </w:docPartObj>
        </w:sdtPr>
        <w:sdtEndPr>
          <w:rPr>
            <w:noProof/>
          </w:rPr>
        </w:sdtEndPr>
        <w:sdtContent>
          <w:p w:rsidR="00645F4B" w:rsidRPr="008F3041" w:rsidRDefault="00645F4B" w:rsidP="00757446">
            <w:pPr>
              <w:pStyle w:val="Header"/>
              <w:rPr>
                <w:sz w:val="18"/>
              </w:rPr>
            </w:pPr>
            <w:r>
              <w:rPr>
                <w:sz w:val="18"/>
              </w:rPr>
              <w:t>Informe financiero anual y</w:t>
            </w:r>
            <w:r w:rsidRPr="008F3041">
              <w:rPr>
                <w:sz w:val="18"/>
              </w:rPr>
              <w:t xml:space="preserve"> estados financieros </w:t>
            </w:r>
            <w:r>
              <w:rPr>
                <w:sz w:val="18"/>
              </w:rPr>
              <w:t>d</w:t>
            </w:r>
            <w:r w:rsidRPr="008F3041">
              <w:rPr>
                <w:sz w:val="18"/>
              </w:rPr>
              <w:t>e 2015</w:t>
            </w:r>
          </w:p>
          <w:p w:rsidR="00645F4B" w:rsidRPr="00CB2879" w:rsidRDefault="00645F4B" w:rsidP="00757446">
            <w:pPr>
              <w:pStyle w:val="Header"/>
              <w:rPr>
                <w:sz w:val="18"/>
              </w:rPr>
            </w:pPr>
            <w:r w:rsidRPr="00CB2879">
              <w:rPr>
                <w:sz w:val="18"/>
              </w:rPr>
              <w:t>p</w:t>
            </w:r>
            <w:r>
              <w:rPr>
                <w:sz w:val="18"/>
              </w:rPr>
              <w:t>ágina</w:t>
            </w:r>
            <w:r w:rsidRPr="00CB2879">
              <w:rPr>
                <w:sz w:val="18"/>
              </w:rPr>
              <w:t xml:space="preserve"> </w:t>
            </w:r>
            <w:r w:rsidRPr="00CB2879">
              <w:rPr>
                <w:sz w:val="18"/>
              </w:rPr>
              <w:fldChar w:fldCharType="begin"/>
            </w:r>
            <w:r w:rsidRPr="00CB2879">
              <w:rPr>
                <w:sz w:val="18"/>
              </w:rPr>
              <w:instrText xml:space="preserve"> PAGE   \* MERGEFORMAT </w:instrText>
            </w:r>
            <w:r w:rsidRPr="00CB2879">
              <w:rPr>
                <w:sz w:val="18"/>
              </w:rPr>
              <w:fldChar w:fldCharType="separate"/>
            </w:r>
            <w:r w:rsidR="007F24D2">
              <w:rPr>
                <w:noProof/>
                <w:sz w:val="18"/>
              </w:rPr>
              <w:t>2</w:t>
            </w:r>
            <w:r w:rsidRPr="00CB2879">
              <w:rPr>
                <w:noProof/>
                <w:sz w:val="18"/>
              </w:rPr>
              <w:fldChar w:fldCharType="end"/>
            </w:r>
          </w:p>
        </w:sdtContent>
      </w:sdt>
      <w:p w:rsidR="00645F4B" w:rsidRPr="00720269" w:rsidRDefault="007F24D2" w:rsidP="00757446">
        <w:pPr>
          <w:pStyle w:val="Header"/>
          <w:rPr>
            <w:noProof/>
            <w:sz w:val="18"/>
            <w:szCs w:val="18"/>
          </w:rPr>
        </w:pPr>
      </w:p>
    </w:sdtContent>
  </w:sdt>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8"/>
        <w:szCs w:val="18"/>
      </w:rPr>
      <w:id w:val="30073348"/>
      <w:docPartObj>
        <w:docPartGallery w:val="Page Numbers (Top of Page)"/>
        <w:docPartUnique/>
      </w:docPartObj>
    </w:sdtPr>
    <w:sdtEndPr>
      <w:rPr>
        <w:noProof/>
      </w:rPr>
    </w:sdtEndPr>
    <w:sdtContent>
      <w:sdt>
        <w:sdtPr>
          <w:rPr>
            <w:sz w:val="18"/>
            <w:szCs w:val="18"/>
          </w:rPr>
          <w:id w:val="548813697"/>
          <w:docPartObj>
            <w:docPartGallery w:val="Page Numbers (Top of Page)"/>
            <w:docPartUnique/>
          </w:docPartObj>
        </w:sdtPr>
        <w:sdtEndPr>
          <w:rPr>
            <w:noProof/>
          </w:rPr>
        </w:sdtEndPr>
        <w:sdtContent>
          <w:p w:rsidR="00645F4B" w:rsidRPr="008F3041" w:rsidRDefault="00645F4B" w:rsidP="00757446">
            <w:pPr>
              <w:pStyle w:val="Header"/>
              <w:rPr>
                <w:sz w:val="18"/>
                <w:szCs w:val="18"/>
              </w:rPr>
            </w:pPr>
            <w:r>
              <w:rPr>
                <w:sz w:val="18"/>
              </w:rPr>
              <w:t>Informe financiero anual y</w:t>
            </w:r>
            <w:r w:rsidRPr="008F3041">
              <w:rPr>
                <w:sz w:val="18"/>
              </w:rPr>
              <w:t xml:space="preserve"> estados financieros </w:t>
            </w:r>
            <w:r>
              <w:rPr>
                <w:sz w:val="18"/>
              </w:rPr>
              <w:t>d</w:t>
            </w:r>
            <w:r w:rsidRPr="008F3041">
              <w:rPr>
                <w:sz w:val="18"/>
              </w:rPr>
              <w:t>e 2015</w:t>
            </w:r>
          </w:p>
          <w:p w:rsidR="00645F4B" w:rsidRPr="00720269" w:rsidRDefault="00645F4B" w:rsidP="00757446">
            <w:pPr>
              <w:pStyle w:val="Header"/>
              <w:rPr>
                <w:sz w:val="18"/>
                <w:szCs w:val="18"/>
              </w:rPr>
            </w:pPr>
            <w:r w:rsidRPr="00720269">
              <w:rPr>
                <w:sz w:val="18"/>
                <w:szCs w:val="18"/>
              </w:rPr>
              <w:t xml:space="preserve">página </w:t>
            </w:r>
            <w:r w:rsidRPr="00720269">
              <w:rPr>
                <w:sz w:val="18"/>
                <w:szCs w:val="18"/>
              </w:rPr>
              <w:fldChar w:fldCharType="begin"/>
            </w:r>
            <w:r w:rsidRPr="00720269">
              <w:rPr>
                <w:sz w:val="18"/>
                <w:szCs w:val="18"/>
              </w:rPr>
              <w:instrText xml:space="preserve"> PAGE   \* MERGEFORMAT </w:instrText>
            </w:r>
            <w:r w:rsidRPr="00720269">
              <w:rPr>
                <w:sz w:val="18"/>
                <w:szCs w:val="18"/>
              </w:rPr>
              <w:fldChar w:fldCharType="separate"/>
            </w:r>
            <w:r w:rsidR="007F24D2">
              <w:rPr>
                <w:noProof/>
                <w:sz w:val="18"/>
                <w:szCs w:val="18"/>
              </w:rPr>
              <w:t>28</w:t>
            </w:r>
            <w:r w:rsidRPr="00720269">
              <w:rPr>
                <w:noProof/>
                <w:sz w:val="18"/>
                <w:szCs w:val="18"/>
              </w:rPr>
              <w:fldChar w:fldCharType="end"/>
            </w:r>
          </w:p>
        </w:sdtContent>
      </w:sdt>
      <w:p w:rsidR="00645F4B" w:rsidRPr="00720269" w:rsidRDefault="007F24D2" w:rsidP="00757446">
        <w:pPr>
          <w:pStyle w:val="Header"/>
          <w:rPr>
            <w:noProof/>
            <w:sz w:val="18"/>
            <w:szCs w:val="18"/>
          </w:rPr>
        </w:pPr>
      </w:p>
    </w:sdtContent>
  </w:sdt>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8"/>
        <w:szCs w:val="18"/>
      </w:rPr>
      <w:id w:val="700287676"/>
      <w:docPartObj>
        <w:docPartGallery w:val="Page Numbers (Top of Page)"/>
        <w:docPartUnique/>
      </w:docPartObj>
    </w:sdtPr>
    <w:sdtEndPr>
      <w:rPr>
        <w:noProof/>
      </w:rPr>
    </w:sdtEndPr>
    <w:sdtContent>
      <w:sdt>
        <w:sdtPr>
          <w:rPr>
            <w:sz w:val="18"/>
            <w:szCs w:val="18"/>
          </w:rPr>
          <w:id w:val="-1331821425"/>
          <w:docPartObj>
            <w:docPartGallery w:val="Page Numbers (Top of Page)"/>
            <w:docPartUnique/>
          </w:docPartObj>
        </w:sdtPr>
        <w:sdtEndPr>
          <w:rPr>
            <w:noProof/>
          </w:rPr>
        </w:sdtEndPr>
        <w:sdtContent>
          <w:p w:rsidR="00645F4B" w:rsidRPr="008F3041" w:rsidRDefault="00645F4B" w:rsidP="00757446">
            <w:pPr>
              <w:pStyle w:val="Header"/>
              <w:jc w:val="right"/>
              <w:rPr>
                <w:sz w:val="18"/>
                <w:szCs w:val="18"/>
              </w:rPr>
            </w:pPr>
            <w:r>
              <w:rPr>
                <w:sz w:val="18"/>
              </w:rPr>
              <w:t>Informe financiero anual y</w:t>
            </w:r>
            <w:r w:rsidRPr="008F3041">
              <w:rPr>
                <w:sz w:val="18"/>
              </w:rPr>
              <w:t xml:space="preserve"> estados financieros </w:t>
            </w:r>
            <w:r>
              <w:rPr>
                <w:sz w:val="18"/>
              </w:rPr>
              <w:t>d</w:t>
            </w:r>
            <w:r w:rsidRPr="008F3041">
              <w:rPr>
                <w:sz w:val="18"/>
              </w:rPr>
              <w:t>e 2015</w:t>
            </w:r>
          </w:p>
          <w:p w:rsidR="00645F4B" w:rsidRPr="00720269" w:rsidRDefault="00645F4B" w:rsidP="00757446">
            <w:pPr>
              <w:pStyle w:val="Header"/>
              <w:jc w:val="right"/>
              <w:rPr>
                <w:sz w:val="18"/>
                <w:szCs w:val="18"/>
              </w:rPr>
            </w:pPr>
            <w:r w:rsidRPr="00720269">
              <w:rPr>
                <w:sz w:val="18"/>
                <w:szCs w:val="18"/>
              </w:rPr>
              <w:t xml:space="preserve">página </w:t>
            </w:r>
            <w:r w:rsidRPr="00720269">
              <w:rPr>
                <w:sz w:val="18"/>
                <w:szCs w:val="18"/>
              </w:rPr>
              <w:fldChar w:fldCharType="begin"/>
            </w:r>
            <w:r w:rsidRPr="00720269">
              <w:rPr>
                <w:sz w:val="18"/>
                <w:szCs w:val="18"/>
              </w:rPr>
              <w:instrText xml:space="preserve"> PAGE   \* MERGEFORMAT </w:instrText>
            </w:r>
            <w:r w:rsidRPr="00720269">
              <w:rPr>
                <w:sz w:val="18"/>
                <w:szCs w:val="18"/>
              </w:rPr>
              <w:fldChar w:fldCharType="separate"/>
            </w:r>
            <w:r w:rsidR="007F24D2">
              <w:rPr>
                <w:noProof/>
                <w:sz w:val="18"/>
                <w:szCs w:val="18"/>
              </w:rPr>
              <w:t>27</w:t>
            </w:r>
            <w:r w:rsidRPr="00720269">
              <w:rPr>
                <w:noProof/>
                <w:sz w:val="18"/>
                <w:szCs w:val="18"/>
              </w:rPr>
              <w:fldChar w:fldCharType="end"/>
            </w:r>
          </w:p>
        </w:sdtContent>
      </w:sdt>
      <w:p w:rsidR="00645F4B" w:rsidRPr="00720269" w:rsidRDefault="007F24D2" w:rsidP="00757446">
        <w:pPr>
          <w:pStyle w:val="Header"/>
          <w:jc w:val="right"/>
          <w:rPr>
            <w:noProof/>
            <w:sz w:val="18"/>
            <w:szCs w:val="18"/>
          </w:rPr>
        </w:pPr>
      </w:p>
    </w:sdtContent>
  </w:sdt>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8"/>
        <w:szCs w:val="18"/>
      </w:rPr>
      <w:id w:val="778759090"/>
      <w:docPartObj>
        <w:docPartGallery w:val="Page Numbers (Top of Page)"/>
        <w:docPartUnique/>
      </w:docPartObj>
    </w:sdtPr>
    <w:sdtEndPr>
      <w:rPr>
        <w:noProof/>
      </w:rPr>
    </w:sdtEndPr>
    <w:sdtContent>
      <w:sdt>
        <w:sdtPr>
          <w:rPr>
            <w:sz w:val="18"/>
            <w:szCs w:val="18"/>
          </w:rPr>
          <w:id w:val="2024357393"/>
          <w:docPartObj>
            <w:docPartGallery w:val="Page Numbers (Top of Page)"/>
            <w:docPartUnique/>
          </w:docPartObj>
        </w:sdtPr>
        <w:sdtEndPr>
          <w:rPr>
            <w:noProof/>
          </w:rPr>
        </w:sdtEndPr>
        <w:sdtContent>
          <w:p w:rsidR="00645F4B" w:rsidRPr="008F3041" w:rsidRDefault="00645F4B" w:rsidP="00757446">
            <w:pPr>
              <w:pStyle w:val="Header"/>
              <w:rPr>
                <w:sz w:val="18"/>
                <w:szCs w:val="18"/>
              </w:rPr>
            </w:pPr>
            <w:r>
              <w:rPr>
                <w:sz w:val="18"/>
              </w:rPr>
              <w:t>Informe financiero anual y</w:t>
            </w:r>
            <w:r w:rsidRPr="008F3041">
              <w:rPr>
                <w:sz w:val="18"/>
              </w:rPr>
              <w:t xml:space="preserve"> estados financieros </w:t>
            </w:r>
            <w:r>
              <w:rPr>
                <w:sz w:val="18"/>
              </w:rPr>
              <w:t>d</w:t>
            </w:r>
            <w:r w:rsidRPr="008F3041">
              <w:rPr>
                <w:sz w:val="18"/>
              </w:rPr>
              <w:t>e 2015</w:t>
            </w:r>
          </w:p>
          <w:p w:rsidR="00645F4B" w:rsidRPr="00720269" w:rsidRDefault="00645F4B" w:rsidP="00757446">
            <w:pPr>
              <w:pStyle w:val="Header"/>
              <w:rPr>
                <w:sz w:val="18"/>
                <w:szCs w:val="18"/>
              </w:rPr>
            </w:pPr>
            <w:r w:rsidRPr="00720269">
              <w:rPr>
                <w:sz w:val="18"/>
                <w:szCs w:val="18"/>
              </w:rPr>
              <w:t xml:space="preserve">página </w:t>
            </w:r>
            <w:r w:rsidRPr="00720269">
              <w:rPr>
                <w:sz w:val="18"/>
                <w:szCs w:val="18"/>
              </w:rPr>
              <w:fldChar w:fldCharType="begin"/>
            </w:r>
            <w:r w:rsidRPr="00720269">
              <w:rPr>
                <w:sz w:val="18"/>
                <w:szCs w:val="18"/>
              </w:rPr>
              <w:instrText xml:space="preserve"> PAGE   \* MERGEFORMAT </w:instrText>
            </w:r>
            <w:r w:rsidRPr="00720269">
              <w:rPr>
                <w:sz w:val="18"/>
                <w:szCs w:val="18"/>
              </w:rPr>
              <w:fldChar w:fldCharType="separate"/>
            </w:r>
            <w:r w:rsidR="007F24D2">
              <w:rPr>
                <w:noProof/>
                <w:sz w:val="18"/>
                <w:szCs w:val="18"/>
              </w:rPr>
              <w:t>34</w:t>
            </w:r>
            <w:r w:rsidRPr="00720269">
              <w:rPr>
                <w:noProof/>
                <w:sz w:val="18"/>
                <w:szCs w:val="18"/>
              </w:rPr>
              <w:fldChar w:fldCharType="end"/>
            </w:r>
          </w:p>
        </w:sdtContent>
      </w:sdt>
      <w:p w:rsidR="00645F4B" w:rsidRPr="00720269" w:rsidRDefault="007F24D2" w:rsidP="00757446">
        <w:pPr>
          <w:pStyle w:val="Header"/>
          <w:rPr>
            <w:noProof/>
            <w:sz w:val="18"/>
            <w:szCs w:val="18"/>
          </w:rPr>
        </w:pPr>
      </w:p>
    </w:sdtContent>
  </w:sdt>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8"/>
        <w:szCs w:val="18"/>
      </w:rPr>
      <w:id w:val="-1545900473"/>
      <w:docPartObj>
        <w:docPartGallery w:val="Page Numbers (Top of Page)"/>
        <w:docPartUnique/>
      </w:docPartObj>
    </w:sdtPr>
    <w:sdtEndPr>
      <w:rPr>
        <w:noProof/>
      </w:rPr>
    </w:sdtEndPr>
    <w:sdtContent>
      <w:sdt>
        <w:sdtPr>
          <w:rPr>
            <w:sz w:val="18"/>
            <w:szCs w:val="18"/>
          </w:rPr>
          <w:id w:val="-399287261"/>
          <w:docPartObj>
            <w:docPartGallery w:val="Page Numbers (Top of Page)"/>
            <w:docPartUnique/>
          </w:docPartObj>
        </w:sdtPr>
        <w:sdtEndPr>
          <w:rPr>
            <w:noProof/>
          </w:rPr>
        </w:sdtEndPr>
        <w:sdtContent>
          <w:p w:rsidR="00645F4B" w:rsidRPr="008F3041" w:rsidRDefault="00645F4B" w:rsidP="00757446">
            <w:pPr>
              <w:pStyle w:val="Header"/>
              <w:jc w:val="right"/>
              <w:rPr>
                <w:sz w:val="18"/>
                <w:szCs w:val="18"/>
              </w:rPr>
            </w:pPr>
            <w:r>
              <w:rPr>
                <w:sz w:val="18"/>
              </w:rPr>
              <w:t>Informe financiero anual y</w:t>
            </w:r>
            <w:r w:rsidRPr="008F3041">
              <w:rPr>
                <w:sz w:val="18"/>
              </w:rPr>
              <w:t xml:space="preserve"> estados financieros </w:t>
            </w:r>
            <w:r>
              <w:rPr>
                <w:sz w:val="18"/>
              </w:rPr>
              <w:t>d</w:t>
            </w:r>
            <w:r w:rsidRPr="008F3041">
              <w:rPr>
                <w:sz w:val="18"/>
              </w:rPr>
              <w:t>e 2015</w:t>
            </w:r>
          </w:p>
          <w:p w:rsidR="00645F4B" w:rsidRPr="00720269" w:rsidRDefault="00645F4B" w:rsidP="00757446">
            <w:pPr>
              <w:pStyle w:val="Header"/>
              <w:jc w:val="right"/>
              <w:rPr>
                <w:sz w:val="18"/>
                <w:szCs w:val="18"/>
              </w:rPr>
            </w:pPr>
            <w:r w:rsidRPr="00720269">
              <w:rPr>
                <w:sz w:val="18"/>
                <w:szCs w:val="18"/>
              </w:rPr>
              <w:t xml:space="preserve">página </w:t>
            </w:r>
            <w:r w:rsidRPr="00720269">
              <w:rPr>
                <w:sz w:val="18"/>
                <w:szCs w:val="18"/>
              </w:rPr>
              <w:fldChar w:fldCharType="begin"/>
            </w:r>
            <w:r w:rsidRPr="00720269">
              <w:rPr>
                <w:sz w:val="18"/>
                <w:szCs w:val="18"/>
              </w:rPr>
              <w:instrText xml:space="preserve"> PAGE   \* MERGEFORMAT </w:instrText>
            </w:r>
            <w:r w:rsidRPr="00720269">
              <w:rPr>
                <w:sz w:val="18"/>
                <w:szCs w:val="18"/>
              </w:rPr>
              <w:fldChar w:fldCharType="separate"/>
            </w:r>
            <w:r w:rsidR="007F24D2">
              <w:rPr>
                <w:noProof/>
                <w:sz w:val="18"/>
                <w:szCs w:val="18"/>
              </w:rPr>
              <w:t>33</w:t>
            </w:r>
            <w:r w:rsidRPr="00720269">
              <w:rPr>
                <w:noProof/>
                <w:sz w:val="18"/>
                <w:szCs w:val="18"/>
              </w:rPr>
              <w:fldChar w:fldCharType="end"/>
            </w:r>
          </w:p>
        </w:sdtContent>
      </w:sdt>
      <w:p w:rsidR="00645F4B" w:rsidRPr="00720269" w:rsidRDefault="007F24D2" w:rsidP="00757446">
        <w:pPr>
          <w:pStyle w:val="Header"/>
          <w:jc w:val="right"/>
          <w:rPr>
            <w:noProof/>
            <w:sz w:val="18"/>
            <w:szCs w:val="18"/>
          </w:rPr>
        </w:pPr>
      </w:p>
    </w:sdtContent>
  </w:sdt>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26192434"/>
      <w:docPartObj>
        <w:docPartGallery w:val="Page Numbers (Top of Page)"/>
        <w:docPartUnique/>
      </w:docPartObj>
    </w:sdtPr>
    <w:sdtEndPr>
      <w:rPr>
        <w:noProof/>
      </w:rPr>
    </w:sdtEndPr>
    <w:sdtContent>
      <w:sdt>
        <w:sdtPr>
          <w:rPr>
            <w:sz w:val="18"/>
          </w:rPr>
          <w:id w:val="30534795"/>
          <w:docPartObj>
            <w:docPartGallery w:val="Page Numbers (Top of Page)"/>
            <w:docPartUnique/>
          </w:docPartObj>
        </w:sdtPr>
        <w:sdtEndPr>
          <w:rPr>
            <w:noProof/>
          </w:rPr>
        </w:sdtEndPr>
        <w:sdtContent>
          <w:p w:rsidR="00645F4B" w:rsidRPr="008F3041" w:rsidRDefault="00645F4B" w:rsidP="0051292D">
            <w:pPr>
              <w:pStyle w:val="Header"/>
              <w:tabs>
                <w:tab w:val="clear" w:pos="4536"/>
                <w:tab w:val="clear" w:pos="9072"/>
                <w:tab w:val="right" w:pos="9412"/>
              </w:tabs>
              <w:rPr>
                <w:sz w:val="18"/>
              </w:rPr>
            </w:pPr>
            <w:r>
              <w:rPr>
                <w:sz w:val="18"/>
              </w:rPr>
              <w:t>Informe financiero anual y</w:t>
            </w:r>
            <w:r w:rsidRPr="008F3041">
              <w:rPr>
                <w:sz w:val="18"/>
              </w:rPr>
              <w:t xml:space="preserve"> estados financieros </w:t>
            </w:r>
            <w:r>
              <w:rPr>
                <w:sz w:val="18"/>
              </w:rPr>
              <w:t>d</w:t>
            </w:r>
            <w:r w:rsidRPr="008F3041">
              <w:rPr>
                <w:sz w:val="18"/>
              </w:rPr>
              <w:t>e 2015</w:t>
            </w:r>
            <w:r w:rsidR="0051292D">
              <w:rPr>
                <w:sz w:val="18"/>
              </w:rPr>
              <w:tab/>
            </w:r>
          </w:p>
          <w:p w:rsidR="00645F4B" w:rsidRPr="00CB2879" w:rsidRDefault="00645F4B" w:rsidP="00757446">
            <w:pPr>
              <w:pStyle w:val="Header"/>
              <w:rPr>
                <w:sz w:val="18"/>
              </w:rPr>
            </w:pPr>
            <w:r w:rsidRPr="00CB2879">
              <w:rPr>
                <w:sz w:val="18"/>
              </w:rPr>
              <w:t>p</w:t>
            </w:r>
            <w:r>
              <w:rPr>
                <w:sz w:val="18"/>
              </w:rPr>
              <w:t>ágina</w:t>
            </w:r>
            <w:r w:rsidRPr="00CB2879">
              <w:rPr>
                <w:sz w:val="18"/>
              </w:rPr>
              <w:t xml:space="preserve"> </w:t>
            </w:r>
            <w:r w:rsidRPr="00CB2879">
              <w:rPr>
                <w:sz w:val="18"/>
              </w:rPr>
              <w:fldChar w:fldCharType="begin"/>
            </w:r>
            <w:r w:rsidRPr="00CB2879">
              <w:rPr>
                <w:sz w:val="18"/>
              </w:rPr>
              <w:instrText xml:space="preserve"> PAGE   \* MERGEFORMAT </w:instrText>
            </w:r>
            <w:r w:rsidRPr="00CB2879">
              <w:rPr>
                <w:sz w:val="18"/>
              </w:rPr>
              <w:fldChar w:fldCharType="separate"/>
            </w:r>
            <w:r w:rsidR="007F24D2">
              <w:rPr>
                <w:noProof/>
                <w:sz w:val="18"/>
              </w:rPr>
              <w:t>52</w:t>
            </w:r>
            <w:r w:rsidRPr="00CB2879">
              <w:rPr>
                <w:noProof/>
                <w:sz w:val="18"/>
              </w:rPr>
              <w:fldChar w:fldCharType="end"/>
            </w:r>
          </w:p>
        </w:sdtContent>
      </w:sdt>
      <w:p w:rsidR="00645F4B" w:rsidRPr="00720269" w:rsidRDefault="007F24D2" w:rsidP="00757446">
        <w:pPr>
          <w:pStyle w:val="Header"/>
          <w:rPr>
            <w:noProof/>
            <w:sz w:val="18"/>
            <w:szCs w:val="18"/>
          </w:rPr>
        </w:pPr>
      </w:p>
    </w:sdtContent>
  </w:sdt>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52520674"/>
      <w:docPartObj>
        <w:docPartGallery w:val="Page Numbers (Top of Page)"/>
        <w:docPartUnique/>
      </w:docPartObj>
    </w:sdtPr>
    <w:sdtEndPr>
      <w:rPr>
        <w:noProof/>
      </w:rPr>
    </w:sdtEndPr>
    <w:sdtContent>
      <w:sdt>
        <w:sdtPr>
          <w:rPr>
            <w:sz w:val="18"/>
          </w:rPr>
          <w:id w:val="-247811320"/>
          <w:docPartObj>
            <w:docPartGallery w:val="Page Numbers (Top of Page)"/>
            <w:docPartUnique/>
          </w:docPartObj>
        </w:sdtPr>
        <w:sdtEndPr>
          <w:rPr>
            <w:noProof/>
          </w:rPr>
        </w:sdtEndPr>
        <w:sdtContent>
          <w:p w:rsidR="00645F4B" w:rsidRPr="008F3041" w:rsidRDefault="00645F4B" w:rsidP="00757446">
            <w:pPr>
              <w:pStyle w:val="Header"/>
              <w:jc w:val="right"/>
              <w:rPr>
                <w:sz w:val="18"/>
              </w:rPr>
            </w:pPr>
            <w:r>
              <w:rPr>
                <w:sz w:val="18"/>
              </w:rPr>
              <w:t>Informe financiero anual y</w:t>
            </w:r>
            <w:r w:rsidRPr="008F3041">
              <w:rPr>
                <w:sz w:val="18"/>
              </w:rPr>
              <w:t xml:space="preserve"> estados financieros </w:t>
            </w:r>
            <w:r>
              <w:rPr>
                <w:sz w:val="18"/>
              </w:rPr>
              <w:t>d</w:t>
            </w:r>
            <w:r w:rsidRPr="008F3041">
              <w:rPr>
                <w:sz w:val="18"/>
              </w:rPr>
              <w:t>e 2015</w:t>
            </w:r>
          </w:p>
          <w:p w:rsidR="00645F4B" w:rsidRPr="00CB2879" w:rsidRDefault="00645F4B" w:rsidP="00757446">
            <w:pPr>
              <w:pStyle w:val="Header"/>
              <w:jc w:val="right"/>
              <w:rPr>
                <w:sz w:val="18"/>
              </w:rPr>
            </w:pPr>
            <w:r w:rsidRPr="00CB2879">
              <w:rPr>
                <w:sz w:val="18"/>
              </w:rPr>
              <w:t>p</w:t>
            </w:r>
            <w:r>
              <w:rPr>
                <w:sz w:val="18"/>
              </w:rPr>
              <w:t>ágina</w:t>
            </w:r>
            <w:r w:rsidRPr="00CB2879">
              <w:rPr>
                <w:sz w:val="18"/>
              </w:rPr>
              <w:t xml:space="preserve"> </w:t>
            </w:r>
            <w:r w:rsidRPr="00CB2879">
              <w:rPr>
                <w:sz w:val="18"/>
              </w:rPr>
              <w:fldChar w:fldCharType="begin"/>
            </w:r>
            <w:r w:rsidRPr="00CB2879">
              <w:rPr>
                <w:sz w:val="18"/>
              </w:rPr>
              <w:instrText xml:space="preserve"> PAGE   \* MERGEFORMAT </w:instrText>
            </w:r>
            <w:r w:rsidRPr="00CB2879">
              <w:rPr>
                <w:sz w:val="18"/>
              </w:rPr>
              <w:fldChar w:fldCharType="separate"/>
            </w:r>
            <w:r w:rsidR="007F24D2">
              <w:rPr>
                <w:noProof/>
                <w:sz w:val="18"/>
              </w:rPr>
              <w:t>53</w:t>
            </w:r>
            <w:r w:rsidRPr="00CB2879">
              <w:rPr>
                <w:noProof/>
                <w:sz w:val="18"/>
              </w:rPr>
              <w:fldChar w:fldCharType="end"/>
            </w:r>
          </w:p>
        </w:sdtContent>
      </w:sdt>
      <w:p w:rsidR="00645F4B" w:rsidRPr="00720269" w:rsidRDefault="007F24D2" w:rsidP="00757446">
        <w:pPr>
          <w:pStyle w:val="Header"/>
          <w:jc w:val="right"/>
          <w:rPr>
            <w:noProof/>
            <w:sz w:val="18"/>
            <w:szCs w:val="18"/>
          </w:rPr>
        </w:pPr>
      </w:p>
    </w:sdtContent>
  </w:sdt>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37525774"/>
      <w:docPartObj>
        <w:docPartGallery w:val="Page Numbers (Top of Page)"/>
        <w:docPartUnique/>
      </w:docPartObj>
    </w:sdtPr>
    <w:sdtEndPr>
      <w:rPr>
        <w:noProof/>
      </w:rPr>
    </w:sdtEndPr>
    <w:sdtContent>
      <w:sdt>
        <w:sdtPr>
          <w:rPr>
            <w:sz w:val="18"/>
          </w:rPr>
          <w:id w:val="1712303875"/>
          <w:docPartObj>
            <w:docPartGallery w:val="Page Numbers (Top of Page)"/>
            <w:docPartUnique/>
          </w:docPartObj>
        </w:sdtPr>
        <w:sdtEndPr>
          <w:rPr>
            <w:noProof/>
          </w:rPr>
        </w:sdtEndPr>
        <w:sdtContent>
          <w:p w:rsidR="00645F4B" w:rsidRPr="008F3041" w:rsidRDefault="00645F4B" w:rsidP="0051292D">
            <w:pPr>
              <w:pStyle w:val="Header"/>
              <w:rPr>
                <w:sz w:val="18"/>
              </w:rPr>
            </w:pPr>
            <w:r>
              <w:rPr>
                <w:sz w:val="18"/>
              </w:rPr>
              <w:t>Informe financiero anual y</w:t>
            </w:r>
            <w:r w:rsidRPr="008F3041">
              <w:rPr>
                <w:sz w:val="18"/>
              </w:rPr>
              <w:t xml:space="preserve"> estados financieros </w:t>
            </w:r>
            <w:r>
              <w:rPr>
                <w:sz w:val="18"/>
              </w:rPr>
              <w:t>d</w:t>
            </w:r>
            <w:r w:rsidRPr="008F3041">
              <w:rPr>
                <w:sz w:val="18"/>
              </w:rPr>
              <w:t>e 2015</w:t>
            </w:r>
          </w:p>
          <w:p w:rsidR="00645F4B" w:rsidRPr="00CB2879" w:rsidRDefault="00645F4B" w:rsidP="0051292D">
            <w:pPr>
              <w:pStyle w:val="Header"/>
              <w:rPr>
                <w:sz w:val="18"/>
              </w:rPr>
            </w:pPr>
            <w:r w:rsidRPr="00CB2879">
              <w:rPr>
                <w:sz w:val="18"/>
              </w:rPr>
              <w:t>p</w:t>
            </w:r>
            <w:r>
              <w:rPr>
                <w:sz w:val="18"/>
              </w:rPr>
              <w:t>ágina</w:t>
            </w:r>
            <w:r w:rsidRPr="00CB2879">
              <w:rPr>
                <w:sz w:val="18"/>
              </w:rPr>
              <w:t xml:space="preserve"> </w:t>
            </w:r>
            <w:r w:rsidRPr="00CB2879">
              <w:rPr>
                <w:sz w:val="18"/>
              </w:rPr>
              <w:fldChar w:fldCharType="begin"/>
            </w:r>
            <w:r w:rsidRPr="00CB2879">
              <w:rPr>
                <w:sz w:val="18"/>
              </w:rPr>
              <w:instrText xml:space="preserve"> PAGE   \* MERGEFORMAT </w:instrText>
            </w:r>
            <w:r w:rsidRPr="00CB2879">
              <w:rPr>
                <w:sz w:val="18"/>
              </w:rPr>
              <w:fldChar w:fldCharType="separate"/>
            </w:r>
            <w:r w:rsidR="007F24D2">
              <w:rPr>
                <w:noProof/>
                <w:sz w:val="18"/>
              </w:rPr>
              <w:t>54</w:t>
            </w:r>
            <w:r w:rsidRPr="00CB2879">
              <w:rPr>
                <w:noProof/>
                <w:sz w:val="18"/>
              </w:rPr>
              <w:fldChar w:fldCharType="end"/>
            </w:r>
          </w:p>
        </w:sdtContent>
      </w:sdt>
      <w:p w:rsidR="00645F4B" w:rsidRPr="008F3041" w:rsidRDefault="007F24D2" w:rsidP="0051292D">
        <w:pPr>
          <w:pStyle w:val="Header"/>
          <w:rPr>
            <w:noProof/>
            <w:sz w:val="18"/>
            <w:szCs w:val="18"/>
          </w:rPr>
        </w:pPr>
      </w:p>
    </w:sdtContent>
  </w:sdt>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01307955"/>
      <w:docPartObj>
        <w:docPartGallery w:val="Page Numbers (Top of Page)"/>
        <w:docPartUnique/>
      </w:docPartObj>
    </w:sdtPr>
    <w:sdtEndPr>
      <w:rPr>
        <w:noProof/>
      </w:rPr>
    </w:sdtEndPr>
    <w:sdtContent>
      <w:sdt>
        <w:sdtPr>
          <w:rPr>
            <w:sz w:val="18"/>
          </w:rPr>
          <w:id w:val="-855343559"/>
          <w:docPartObj>
            <w:docPartGallery w:val="Page Numbers (Top of Page)"/>
            <w:docPartUnique/>
          </w:docPartObj>
        </w:sdtPr>
        <w:sdtEndPr>
          <w:rPr>
            <w:noProof/>
          </w:rPr>
        </w:sdtEndPr>
        <w:sdtContent>
          <w:p w:rsidR="0051292D" w:rsidRPr="008F3041" w:rsidRDefault="0051292D" w:rsidP="00757446">
            <w:pPr>
              <w:pStyle w:val="Header"/>
              <w:jc w:val="right"/>
              <w:rPr>
                <w:sz w:val="18"/>
              </w:rPr>
            </w:pPr>
            <w:r>
              <w:rPr>
                <w:sz w:val="18"/>
              </w:rPr>
              <w:t>Informe financiero anual y</w:t>
            </w:r>
            <w:r w:rsidRPr="008F3041">
              <w:rPr>
                <w:sz w:val="18"/>
              </w:rPr>
              <w:t xml:space="preserve"> estados financieros </w:t>
            </w:r>
            <w:r>
              <w:rPr>
                <w:sz w:val="18"/>
              </w:rPr>
              <w:t>d</w:t>
            </w:r>
            <w:r w:rsidRPr="008F3041">
              <w:rPr>
                <w:sz w:val="18"/>
              </w:rPr>
              <w:t>e 2015</w:t>
            </w:r>
          </w:p>
          <w:p w:rsidR="0051292D" w:rsidRPr="00CB2879" w:rsidRDefault="0051292D" w:rsidP="00757446">
            <w:pPr>
              <w:pStyle w:val="Header"/>
              <w:jc w:val="right"/>
              <w:rPr>
                <w:sz w:val="18"/>
              </w:rPr>
            </w:pPr>
            <w:proofErr w:type="gramStart"/>
            <w:r w:rsidRPr="00CB2879">
              <w:rPr>
                <w:sz w:val="18"/>
              </w:rPr>
              <w:t>p</w:t>
            </w:r>
            <w:r>
              <w:rPr>
                <w:sz w:val="18"/>
              </w:rPr>
              <w:t>ágina</w:t>
            </w:r>
            <w:proofErr w:type="gramEnd"/>
            <w:r w:rsidRPr="00CB2879">
              <w:rPr>
                <w:sz w:val="18"/>
              </w:rPr>
              <w:t xml:space="preserve"> </w:t>
            </w:r>
            <w:r w:rsidRPr="00CB2879">
              <w:rPr>
                <w:sz w:val="18"/>
              </w:rPr>
              <w:fldChar w:fldCharType="begin"/>
            </w:r>
            <w:r w:rsidRPr="00CB2879">
              <w:rPr>
                <w:sz w:val="18"/>
              </w:rPr>
              <w:instrText xml:space="preserve"> PAGE   \* MERGEFORMAT </w:instrText>
            </w:r>
            <w:r w:rsidRPr="00CB2879">
              <w:rPr>
                <w:sz w:val="18"/>
              </w:rPr>
              <w:fldChar w:fldCharType="separate"/>
            </w:r>
            <w:r>
              <w:rPr>
                <w:noProof/>
                <w:sz w:val="18"/>
              </w:rPr>
              <w:t>55</w:t>
            </w:r>
            <w:r w:rsidRPr="00CB2879">
              <w:rPr>
                <w:noProof/>
                <w:sz w:val="18"/>
              </w:rPr>
              <w:fldChar w:fldCharType="end"/>
            </w:r>
          </w:p>
        </w:sdtContent>
      </w:sdt>
      <w:p w:rsidR="0051292D" w:rsidRPr="00720269" w:rsidRDefault="007F24D2" w:rsidP="00757446">
        <w:pPr>
          <w:pStyle w:val="Header"/>
          <w:jc w:val="right"/>
          <w:rPr>
            <w:noProof/>
            <w:sz w:val="18"/>
            <w:szCs w:val="18"/>
          </w:rPr>
        </w:pPr>
      </w:p>
    </w:sdtContent>
  </w:sdt>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56939037"/>
      <w:docPartObj>
        <w:docPartGallery w:val="Page Numbers (Top of Page)"/>
        <w:docPartUnique/>
      </w:docPartObj>
    </w:sdtPr>
    <w:sdtEndPr>
      <w:rPr>
        <w:noProof/>
      </w:rPr>
    </w:sdtEndPr>
    <w:sdtContent>
      <w:sdt>
        <w:sdtPr>
          <w:rPr>
            <w:sz w:val="18"/>
          </w:rPr>
          <w:id w:val="-578517848"/>
          <w:docPartObj>
            <w:docPartGallery w:val="Page Numbers (Top of Page)"/>
            <w:docPartUnique/>
          </w:docPartObj>
        </w:sdtPr>
        <w:sdtEndPr>
          <w:rPr>
            <w:noProof/>
          </w:rPr>
        </w:sdtEndPr>
        <w:sdtContent>
          <w:p w:rsidR="00645F4B" w:rsidRPr="008F3041" w:rsidRDefault="00645F4B" w:rsidP="0057154D">
            <w:pPr>
              <w:pStyle w:val="Header"/>
              <w:rPr>
                <w:sz w:val="18"/>
              </w:rPr>
            </w:pPr>
            <w:r>
              <w:rPr>
                <w:sz w:val="18"/>
              </w:rPr>
              <w:t>Informe financiero anual y</w:t>
            </w:r>
            <w:r w:rsidRPr="008F3041">
              <w:rPr>
                <w:sz w:val="18"/>
              </w:rPr>
              <w:t xml:space="preserve"> estados financieros </w:t>
            </w:r>
            <w:r>
              <w:rPr>
                <w:sz w:val="18"/>
              </w:rPr>
              <w:t>d</w:t>
            </w:r>
            <w:r w:rsidRPr="008F3041">
              <w:rPr>
                <w:sz w:val="18"/>
              </w:rPr>
              <w:t>e 2015</w:t>
            </w:r>
          </w:p>
          <w:p w:rsidR="00645F4B" w:rsidRPr="00CB2879" w:rsidRDefault="00645F4B" w:rsidP="0057154D">
            <w:pPr>
              <w:pStyle w:val="Header"/>
              <w:rPr>
                <w:sz w:val="18"/>
              </w:rPr>
            </w:pPr>
            <w:proofErr w:type="gramStart"/>
            <w:r w:rsidRPr="00CB2879">
              <w:rPr>
                <w:sz w:val="18"/>
              </w:rPr>
              <w:t>p</w:t>
            </w:r>
            <w:r>
              <w:rPr>
                <w:sz w:val="18"/>
              </w:rPr>
              <w:t>ágina</w:t>
            </w:r>
            <w:proofErr w:type="gramEnd"/>
            <w:r w:rsidRPr="00CB2879">
              <w:rPr>
                <w:sz w:val="18"/>
              </w:rPr>
              <w:t xml:space="preserve"> </w:t>
            </w:r>
            <w:r w:rsidRPr="00CB2879">
              <w:rPr>
                <w:sz w:val="18"/>
              </w:rPr>
              <w:fldChar w:fldCharType="begin"/>
            </w:r>
            <w:r w:rsidRPr="00CB2879">
              <w:rPr>
                <w:sz w:val="18"/>
              </w:rPr>
              <w:instrText xml:space="preserve"> PAGE   \* MERGEFORMAT </w:instrText>
            </w:r>
            <w:r w:rsidRPr="00CB2879">
              <w:rPr>
                <w:sz w:val="18"/>
              </w:rPr>
              <w:fldChar w:fldCharType="separate"/>
            </w:r>
            <w:r w:rsidR="0051292D">
              <w:rPr>
                <w:noProof/>
                <w:sz w:val="18"/>
              </w:rPr>
              <w:t>56</w:t>
            </w:r>
            <w:r w:rsidRPr="00CB2879">
              <w:rPr>
                <w:noProof/>
                <w:sz w:val="18"/>
              </w:rPr>
              <w:fldChar w:fldCharType="end"/>
            </w:r>
          </w:p>
        </w:sdtContent>
      </w:sdt>
      <w:p w:rsidR="00645F4B" w:rsidRPr="00720269" w:rsidRDefault="007F24D2" w:rsidP="0057154D">
        <w:pPr>
          <w:pStyle w:val="Header"/>
          <w:rPr>
            <w:noProof/>
            <w:sz w:val="18"/>
            <w:szCs w:val="18"/>
          </w:rPr>
        </w:pPr>
      </w:p>
    </w:sdtContent>
  </w:sdt>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F4B" w:rsidRPr="008F3041" w:rsidRDefault="00645F4B" w:rsidP="0051292D">
    <w:pPr>
      <w:pStyle w:val="Header"/>
      <w:jc w:val="right"/>
      <w:rPr>
        <w:sz w:val="18"/>
        <w:szCs w:val="18"/>
      </w:rPr>
    </w:pPr>
    <w:r w:rsidRPr="008F3041">
      <w:rPr>
        <w:sz w:val="18"/>
        <w:szCs w:val="18"/>
      </w:rPr>
      <w:t xml:space="preserve">Informe financiero </w:t>
    </w:r>
    <w:r>
      <w:rPr>
        <w:sz w:val="18"/>
        <w:szCs w:val="18"/>
      </w:rPr>
      <w:t>anual y estados financieros 2015</w:t>
    </w:r>
  </w:p>
  <w:p w:rsidR="00645F4B" w:rsidRPr="008F3041" w:rsidRDefault="00645F4B" w:rsidP="0051292D">
    <w:pPr>
      <w:pStyle w:val="Header"/>
      <w:jc w:val="right"/>
      <w:rPr>
        <w:sz w:val="18"/>
        <w:szCs w:val="18"/>
      </w:rPr>
    </w:pPr>
    <w:r w:rsidRPr="008F3041">
      <w:rPr>
        <w:rStyle w:val="PageNumber"/>
        <w:sz w:val="18"/>
        <w:szCs w:val="18"/>
      </w:rPr>
      <w:t xml:space="preserve">página </w:t>
    </w:r>
    <w:r w:rsidRPr="008F3041">
      <w:rPr>
        <w:rStyle w:val="PageNumber"/>
      </w:rPr>
      <w:fldChar w:fldCharType="begin"/>
    </w:r>
    <w:r w:rsidRPr="008F3041">
      <w:rPr>
        <w:sz w:val="18"/>
        <w:szCs w:val="18"/>
      </w:rPr>
      <w:instrText>PAGE</w:instrText>
    </w:r>
    <w:r w:rsidRPr="008F3041">
      <w:rPr>
        <w:sz w:val="18"/>
        <w:szCs w:val="18"/>
      </w:rPr>
      <w:fldChar w:fldCharType="separate"/>
    </w:r>
    <w:r w:rsidR="007F24D2">
      <w:rPr>
        <w:noProof/>
        <w:sz w:val="18"/>
        <w:szCs w:val="18"/>
      </w:rPr>
      <w:t>55</w:t>
    </w:r>
    <w:r w:rsidRPr="008F3041">
      <w:rPr>
        <w:sz w:val="18"/>
        <w:szCs w:val="18"/>
      </w:rPr>
      <w:fldChar w:fldCharType="end"/>
    </w:r>
  </w:p>
  <w:p w:rsidR="00645F4B" w:rsidRPr="008F3041" w:rsidRDefault="00645F4B" w:rsidP="0051292D">
    <w:pPr>
      <w:pStyle w:val="Header"/>
      <w:tabs>
        <w:tab w:val="left" w:pos="4425"/>
        <w:tab w:val="center" w:pos="4706"/>
      </w:tabs>
      <w:jc w:val="right"/>
      <w:rPr>
        <w:sz w:val="18"/>
        <w:szCs w:val="18"/>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8"/>
        <w:szCs w:val="18"/>
      </w:rPr>
      <w:id w:val="-1561853083"/>
      <w:docPartObj>
        <w:docPartGallery w:val="Page Numbers (Top of Page)"/>
        <w:docPartUnique/>
      </w:docPartObj>
    </w:sdtPr>
    <w:sdtEndPr>
      <w:rPr>
        <w:noProof/>
      </w:rPr>
    </w:sdtEndPr>
    <w:sdtContent>
      <w:sdt>
        <w:sdtPr>
          <w:rPr>
            <w:sz w:val="18"/>
            <w:szCs w:val="18"/>
          </w:rPr>
          <w:id w:val="1892918380"/>
          <w:docPartObj>
            <w:docPartGallery w:val="Page Numbers (Top of Page)"/>
            <w:docPartUnique/>
          </w:docPartObj>
        </w:sdtPr>
        <w:sdtEndPr>
          <w:rPr>
            <w:noProof/>
          </w:rPr>
        </w:sdtEndPr>
        <w:sdtContent>
          <w:p w:rsidR="00645F4B" w:rsidRPr="008F3041" w:rsidRDefault="00645F4B" w:rsidP="00757446">
            <w:pPr>
              <w:pStyle w:val="Header"/>
              <w:rPr>
                <w:sz w:val="18"/>
                <w:szCs w:val="18"/>
              </w:rPr>
            </w:pPr>
            <w:r w:rsidRPr="008F3041">
              <w:rPr>
                <w:sz w:val="18"/>
                <w:szCs w:val="18"/>
              </w:rPr>
              <w:t>Informe financiero anual y estados financieros de 2015</w:t>
            </w:r>
          </w:p>
          <w:p w:rsidR="00645F4B" w:rsidRPr="008F3041" w:rsidRDefault="00645F4B" w:rsidP="00757446">
            <w:pPr>
              <w:pStyle w:val="Header"/>
              <w:rPr>
                <w:sz w:val="18"/>
                <w:szCs w:val="18"/>
              </w:rPr>
            </w:pPr>
            <w:r w:rsidRPr="008F3041">
              <w:rPr>
                <w:sz w:val="18"/>
                <w:szCs w:val="18"/>
              </w:rPr>
              <w:t xml:space="preserve">página </w:t>
            </w:r>
            <w:r w:rsidRPr="008F3041">
              <w:rPr>
                <w:sz w:val="18"/>
                <w:szCs w:val="18"/>
              </w:rPr>
              <w:fldChar w:fldCharType="begin"/>
            </w:r>
            <w:r w:rsidRPr="008F3041">
              <w:rPr>
                <w:sz w:val="18"/>
                <w:szCs w:val="18"/>
              </w:rPr>
              <w:instrText xml:space="preserve"> PAGE   \* MERGEFORMAT </w:instrText>
            </w:r>
            <w:r w:rsidRPr="008F3041">
              <w:rPr>
                <w:sz w:val="18"/>
                <w:szCs w:val="18"/>
              </w:rPr>
              <w:fldChar w:fldCharType="separate"/>
            </w:r>
            <w:r w:rsidR="007F24D2">
              <w:rPr>
                <w:noProof/>
                <w:sz w:val="18"/>
                <w:szCs w:val="18"/>
              </w:rPr>
              <w:t>86</w:t>
            </w:r>
            <w:r w:rsidRPr="008F3041">
              <w:rPr>
                <w:noProof/>
                <w:sz w:val="18"/>
                <w:szCs w:val="18"/>
              </w:rPr>
              <w:fldChar w:fldCharType="end"/>
            </w:r>
          </w:p>
        </w:sdtContent>
      </w:sdt>
      <w:p w:rsidR="00645F4B" w:rsidRPr="008F3041" w:rsidRDefault="007F24D2" w:rsidP="00757446">
        <w:pPr>
          <w:pStyle w:val="Header"/>
          <w:rPr>
            <w:noProof/>
            <w:sz w:val="18"/>
            <w:szCs w:val="18"/>
          </w:rPr>
        </w:pPr>
      </w:p>
    </w:sdtContent>
  </w:sdt>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8"/>
        <w:szCs w:val="18"/>
      </w:rPr>
      <w:id w:val="561604299"/>
      <w:docPartObj>
        <w:docPartGallery w:val="Page Numbers (Top of Page)"/>
        <w:docPartUnique/>
      </w:docPartObj>
    </w:sdtPr>
    <w:sdtEndPr>
      <w:rPr>
        <w:noProof/>
      </w:rPr>
    </w:sdtEndPr>
    <w:sdtContent>
      <w:sdt>
        <w:sdtPr>
          <w:rPr>
            <w:sz w:val="18"/>
            <w:szCs w:val="18"/>
          </w:rPr>
          <w:id w:val="-708490075"/>
          <w:docPartObj>
            <w:docPartGallery w:val="Page Numbers (Top of Page)"/>
            <w:docPartUnique/>
          </w:docPartObj>
        </w:sdtPr>
        <w:sdtEndPr>
          <w:rPr>
            <w:noProof/>
          </w:rPr>
        </w:sdtEndPr>
        <w:sdtContent>
          <w:p w:rsidR="00645F4B" w:rsidRPr="008F3041" w:rsidRDefault="00645F4B" w:rsidP="00757446">
            <w:pPr>
              <w:pStyle w:val="Header"/>
              <w:jc w:val="right"/>
              <w:rPr>
                <w:sz w:val="18"/>
                <w:szCs w:val="18"/>
              </w:rPr>
            </w:pPr>
            <w:r w:rsidRPr="008F3041">
              <w:rPr>
                <w:sz w:val="18"/>
                <w:szCs w:val="18"/>
              </w:rPr>
              <w:t>Informe financiero anual y estados financieros de 2015</w:t>
            </w:r>
          </w:p>
          <w:p w:rsidR="00645F4B" w:rsidRPr="008F3041" w:rsidRDefault="00645F4B" w:rsidP="00757446">
            <w:pPr>
              <w:pStyle w:val="Header"/>
              <w:jc w:val="right"/>
              <w:rPr>
                <w:sz w:val="18"/>
                <w:szCs w:val="18"/>
              </w:rPr>
            </w:pPr>
            <w:r w:rsidRPr="008F3041">
              <w:rPr>
                <w:sz w:val="18"/>
                <w:szCs w:val="18"/>
              </w:rPr>
              <w:t xml:space="preserve">página </w:t>
            </w:r>
            <w:r w:rsidRPr="008F3041">
              <w:rPr>
                <w:sz w:val="18"/>
                <w:szCs w:val="18"/>
              </w:rPr>
              <w:fldChar w:fldCharType="begin"/>
            </w:r>
            <w:r w:rsidRPr="008F3041">
              <w:rPr>
                <w:sz w:val="18"/>
                <w:szCs w:val="18"/>
              </w:rPr>
              <w:instrText xml:space="preserve"> PAGE   \* MERGEFORMAT </w:instrText>
            </w:r>
            <w:r w:rsidRPr="008F3041">
              <w:rPr>
                <w:sz w:val="18"/>
                <w:szCs w:val="18"/>
              </w:rPr>
              <w:fldChar w:fldCharType="separate"/>
            </w:r>
            <w:r w:rsidR="007F24D2">
              <w:rPr>
                <w:noProof/>
                <w:sz w:val="18"/>
                <w:szCs w:val="18"/>
              </w:rPr>
              <w:t>85</w:t>
            </w:r>
            <w:r w:rsidRPr="008F3041">
              <w:rPr>
                <w:noProof/>
                <w:sz w:val="18"/>
                <w:szCs w:val="18"/>
              </w:rPr>
              <w:fldChar w:fldCharType="end"/>
            </w:r>
          </w:p>
        </w:sdtContent>
      </w:sdt>
      <w:p w:rsidR="00645F4B" w:rsidRPr="008F3041" w:rsidRDefault="007F24D2" w:rsidP="00757446">
        <w:pPr>
          <w:pStyle w:val="Header"/>
          <w:jc w:val="right"/>
          <w:rPr>
            <w:noProof/>
            <w:sz w:val="18"/>
            <w:szCs w:val="18"/>
          </w:rPr>
        </w:pPr>
      </w:p>
    </w:sdtContent>
  </w:sdt>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8"/>
        <w:szCs w:val="18"/>
      </w:rPr>
      <w:id w:val="-602340776"/>
      <w:docPartObj>
        <w:docPartGallery w:val="Page Numbers (Top of Page)"/>
        <w:docPartUnique/>
      </w:docPartObj>
    </w:sdtPr>
    <w:sdtEndPr>
      <w:rPr>
        <w:noProof/>
      </w:rPr>
    </w:sdtEndPr>
    <w:sdtContent>
      <w:sdt>
        <w:sdtPr>
          <w:rPr>
            <w:sz w:val="18"/>
            <w:szCs w:val="18"/>
          </w:rPr>
          <w:id w:val="700981209"/>
          <w:docPartObj>
            <w:docPartGallery w:val="Page Numbers (Top of Page)"/>
            <w:docPartUnique/>
          </w:docPartObj>
        </w:sdtPr>
        <w:sdtEndPr>
          <w:rPr>
            <w:noProof/>
          </w:rPr>
        </w:sdtEndPr>
        <w:sdtContent>
          <w:p w:rsidR="00645F4B" w:rsidRPr="008F3041" w:rsidRDefault="00645F4B" w:rsidP="00757446">
            <w:pPr>
              <w:pStyle w:val="Header"/>
              <w:rPr>
                <w:sz w:val="18"/>
                <w:szCs w:val="18"/>
              </w:rPr>
            </w:pPr>
            <w:r w:rsidRPr="008F3041">
              <w:rPr>
                <w:sz w:val="18"/>
                <w:szCs w:val="18"/>
              </w:rPr>
              <w:t>Informe financiero anual y estados financieros de 2015</w:t>
            </w:r>
          </w:p>
          <w:p w:rsidR="00645F4B" w:rsidRPr="008F3041" w:rsidRDefault="00645F4B" w:rsidP="00757446">
            <w:pPr>
              <w:pStyle w:val="Header"/>
              <w:rPr>
                <w:sz w:val="18"/>
                <w:szCs w:val="18"/>
              </w:rPr>
            </w:pPr>
            <w:r w:rsidRPr="008F3041">
              <w:rPr>
                <w:sz w:val="18"/>
                <w:szCs w:val="18"/>
              </w:rPr>
              <w:t xml:space="preserve">página </w:t>
            </w:r>
            <w:r w:rsidRPr="008F3041">
              <w:rPr>
                <w:sz w:val="18"/>
                <w:szCs w:val="18"/>
              </w:rPr>
              <w:fldChar w:fldCharType="begin"/>
            </w:r>
            <w:r w:rsidRPr="008F3041">
              <w:rPr>
                <w:sz w:val="18"/>
                <w:szCs w:val="18"/>
              </w:rPr>
              <w:instrText xml:space="preserve"> PAGE   \* MERGEFORMAT </w:instrText>
            </w:r>
            <w:r w:rsidRPr="008F3041">
              <w:rPr>
                <w:sz w:val="18"/>
                <w:szCs w:val="18"/>
              </w:rPr>
              <w:fldChar w:fldCharType="separate"/>
            </w:r>
            <w:r w:rsidR="007F24D2">
              <w:rPr>
                <w:noProof/>
                <w:sz w:val="18"/>
                <w:szCs w:val="18"/>
              </w:rPr>
              <w:t>88</w:t>
            </w:r>
            <w:r w:rsidRPr="008F3041">
              <w:rPr>
                <w:noProof/>
                <w:sz w:val="18"/>
                <w:szCs w:val="18"/>
              </w:rPr>
              <w:fldChar w:fldCharType="end"/>
            </w:r>
          </w:p>
        </w:sdtContent>
      </w:sdt>
      <w:p w:rsidR="00645F4B" w:rsidRPr="008F3041" w:rsidRDefault="007F24D2" w:rsidP="00757446">
        <w:pPr>
          <w:pStyle w:val="Header"/>
          <w:rPr>
            <w:noProof/>
            <w:sz w:val="18"/>
            <w:szCs w:val="18"/>
          </w:rPr>
        </w:pPr>
      </w:p>
    </w:sdtContent>
  </w:sdt>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F4B" w:rsidRPr="00FD0B58" w:rsidRDefault="00645F4B" w:rsidP="00757446">
    <w:pPr>
      <w:pStyle w:val="Header"/>
      <w:jc w:val="right"/>
      <w:rPr>
        <w:sz w:val="18"/>
        <w:szCs w:val="18"/>
      </w:rPr>
    </w:pPr>
    <w:r w:rsidRPr="00FD0B58">
      <w:rPr>
        <w:b/>
        <w:sz w:val="18"/>
        <w:szCs w:val="18"/>
      </w:rPr>
      <w:t>Informe financiero anual y estados financieros 2014</w:t>
    </w:r>
  </w:p>
  <w:p w:rsidR="00645F4B" w:rsidRPr="00FD0B58" w:rsidRDefault="00645F4B" w:rsidP="00757446">
    <w:pPr>
      <w:pStyle w:val="Header"/>
      <w:jc w:val="right"/>
      <w:rPr>
        <w:sz w:val="18"/>
        <w:szCs w:val="18"/>
      </w:rPr>
    </w:pPr>
    <w:r w:rsidRPr="00FD0B58">
      <w:rPr>
        <w:rStyle w:val="PageNumber"/>
        <w:b/>
        <w:sz w:val="18"/>
        <w:szCs w:val="18"/>
      </w:rPr>
      <w:t xml:space="preserve">página </w:t>
    </w:r>
    <w:r w:rsidRPr="00FD0B58">
      <w:rPr>
        <w:rStyle w:val="PageNumber"/>
        <w:b/>
      </w:rPr>
      <w:fldChar w:fldCharType="begin"/>
    </w:r>
    <w:r w:rsidRPr="00FD0B58">
      <w:rPr>
        <w:sz w:val="18"/>
        <w:szCs w:val="18"/>
      </w:rPr>
      <w:instrText>PAGE</w:instrText>
    </w:r>
    <w:r w:rsidRPr="00FD0B58">
      <w:rPr>
        <w:sz w:val="18"/>
        <w:szCs w:val="18"/>
      </w:rPr>
      <w:fldChar w:fldCharType="separate"/>
    </w:r>
    <w:r w:rsidR="007F24D2">
      <w:rPr>
        <w:noProof/>
        <w:sz w:val="18"/>
        <w:szCs w:val="18"/>
      </w:rPr>
      <w:t>89</w:t>
    </w:r>
    <w:r w:rsidRPr="00FD0B58">
      <w:rPr>
        <w:sz w:val="18"/>
        <w:szCs w:val="18"/>
      </w:rPr>
      <w:fldChar w:fldCharType="end"/>
    </w:r>
  </w:p>
  <w:p w:rsidR="00645F4B" w:rsidRPr="00FD0B58" w:rsidRDefault="00645F4B" w:rsidP="00FD0B58">
    <w:pPr>
      <w:pStyle w:val="Header"/>
      <w:tabs>
        <w:tab w:val="left" w:pos="4425"/>
        <w:tab w:val="center" w:pos="4706"/>
      </w:tabs>
      <w:rPr>
        <w:sz w:val="18"/>
        <w:szCs w:val="18"/>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F4B" w:rsidRDefault="00645F4B">
    <w:pPr>
      <w:pStyle w:val="Heade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F4B" w:rsidRDefault="00645F4B">
    <w:pPr>
      <w:jc w:val="right"/>
    </w:pPr>
    <w:bookmarkStart w:id="21" w:name="Code2"/>
    <w:bookmarkEnd w:id="21"/>
    <w:r>
      <w:t>WO/PBC/24/8</w:t>
    </w:r>
  </w:p>
  <w:p w:rsidR="00645F4B" w:rsidRDefault="00645F4B">
    <w:pPr>
      <w:jc w:val="right"/>
    </w:pPr>
    <w:r>
      <w:t xml:space="preserve">página </w:t>
    </w:r>
    <w:r>
      <w:fldChar w:fldCharType="begin"/>
    </w:r>
    <w:r>
      <w:instrText>PAGE</w:instrText>
    </w:r>
    <w:r>
      <w:fldChar w:fldCharType="separate"/>
    </w:r>
    <w:r>
      <w:rPr>
        <w:noProof/>
      </w:rPr>
      <w:t>30</w:t>
    </w:r>
    <w:r>
      <w:fldChar w:fldCharType="end"/>
    </w:r>
  </w:p>
  <w:p w:rsidR="00645F4B" w:rsidRDefault="00645F4B">
    <w:pPr>
      <w:jc w:val="right"/>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8"/>
        <w:szCs w:val="18"/>
      </w:rPr>
      <w:id w:val="-1600484542"/>
      <w:docPartObj>
        <w:docPartGallery w:val="Page Numbers (Top of Page)"/>
        <w:docPartUnique/>
      </w:docPartObj>
    </w:sdtPr>
    <w:sdtEndPr>
      <w:rPr>
        <w:noProof/>
      </w:rPr>
    </w:sdtEndPr>
    <w:sdtContent>
      <w:sdt>
        <w:sdtPr>
          <w:rPr>
            <w:sz w:val="18"/>
            <w:szCs w:val="18"/>
          </w:rPr>
          <w:id w:val="-992638702"/>
          <w:docPartObj>
            <w:docPartGallery w:val="Page Numbers (Top of Page)"/>
            <w:docPartUnique/>
          </w:docPartObj>
        </w:sdtPr>
        <w:sdtEndPr>
          <w:rPr>
            <w:noProof/>
          </w:rPr>
        </w:sdtEndPr>
        <w:sdtContent>
          <w:p w:rsidR="00645F4B" w:rsidRPr="008F3041" w:rsidRDefault="00645F4B" w:rsidP="00757446">
            <w:pPr>
              <w:pStyle w:val="Header"/>
              <w:rPr>
                <w:sz w:val="18"/>
                <w:szCs w:val="18"/>
              </w:rPr>
            </w:pPr>
            <w:r w:rsidRPr="008F3041">
              <w:rPr>
                <w:sz w:val="18"/>
                <w:szCs w:val="18"/>
              </w:rPr>
              <w:t>Informe financiero anual y estados financieros de 2015</w:t>
            </w:r>
          </w:p>
          <w:p w:rsidR="00645F4B" w:rsidRPr="008F3041" w:rsidRDefault="00645F4B" w:rsidP="00757446">
            <w:pPr>
              <w:pStyle w:val="Header"/>
              <w:rPr>
                <w:sz w:val="18"/>
                <w:szCs w:val="18"/>
              </w:rPr>
            </w:pPr>
            <w:r w:rsidRPr="008F3041">
              <w:rPr>
                <w:sz w:val="18"/>
                <w:szCs w:val="18"/>
              </w:rPr>
              <w:t xml:space="preserve">página </w:t>
            </w:r>
            <w:r w:rsidRPr="008F3041">
              <w:rPr>
                <w:sz w:val="18"/>
                <w:szCs w:val="18"/>
              </w:rPr>
              <w:fldChar w:fldCharType="begin"/>
            </w:r>
            <w:r w:rsidRPr="008F3041">
              <w:rPr>
                <w:sz w:val="18"/>
                <w:szCs w:val="18"/>
              </w:rPr>
              <w:instrText xml:space="preserve"> PAGE   \* MERGEFORMAT </w:instrText>
            </w:r>
            <w:r w:rsidRPr="008F3041">
              <w:rPr>
                <w:sz w:val="18"/>
                <w:szCs w:val="18"/>
              </w:rPr>
              <w:fldChar w:fldCharType="separate"/>
            </w:r>
            <w:r w:rsidR="007F24D2">
              <w:rPr>
                <w:noProof/>
                <w:sz w:val="18"/>
                <w:szCs w:val="18"/>
              </w:rPr>
              <w:t>90</w:t>
            </w:r>
            <w:r w:rsidRPr="008F3041">
              <w:rPr>
                <w:noProof/>
                <w:sz w:val="18"/>
                <w:szCs w:val="18"/>
              </w:rPr>
              <w:fldChar w:fldCharType="end"/>
            </w:r>
          </w:p>
        </w:sdtContent>
      </w:sdt>
      <w:p w:rsidR="00645F4B" w:rsidRPr="008F3041" w:rsidRDefault="007F24D2" w:rsidP="00757446">
        <w:pPr>
          <w:pStyle w:val="Header"/>
          <w:rPr>
            <w:noProof/>
            <w:sz w:val="18"/>
            <w:szCs w:val="18"/>
          </w:rPr>
        </w:pP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0F4E8A"/>
    <w:multiLevelType w:val="multilevel"/>
    <w:tmpl w:val="8B98C9A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nsid w:val="0CA82DDF"/>
    <w:multiLevelType w:val="multilevel"/>
    <w:tmpl w:val="EE166688"/>
    <w:lvl w:ilvl="0">
      <w:start w:val="1"/>
      <w:numFmt w:val="bullet"/>
      <w:lvlText w:val=""/>
      <w:lvlJc w:val="left"/>
      <w:pPr>
        <w:tabs>
          <w:tab w:val="num" w:pos="1021"/>
        </w:tabs>
        <w:ind w:left="1021" w:hanging="454"/>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
    <w:nsid w:val="123A74DF"/>
    <w:multiLevelType w:val="hybridMultilevel"/>
    <w:tmpl w:val="1A1CE8DC"/>
    <w:lvl w:ilvl="0" w:tplc="035E7B3C">
      <w:start w:val="1"/>
      <w:numFmt w:val="decimal"/>
      <w:suff w:val="space"/>
      <w:lvlText w:val="2.%1."/>
      <w:lvlJc w:val="left"/>
      <w:pPr>
        <w:ind w:left="1854" w:hanging="360"/>
      </w:pPr>
      <w:rPr>
        <w:rFonts w:ascii="Arial" w:hAnsi="Arial" w:cs="Arial" w:hint="default"/>
        <w:i w:val="0"/>
        <w:sz w:val="22"/>
        <w:szCs w:val="22"/>
      </w:rPr>
    </w:lvl>
    <w:lvl w:ilvl="1" w:tplc="0C0A0019">
      <w:start w:val="1"/>
      <w:numFmt w:val="lowerLetter"/>
      <w:lvlText w:val="%2."/>
      <w:lvlJc w:val="left"/>
      <w:pPr>
        <w:ind w:left="2574" w:hanging="360"/>
      </w:pPr>
    </w:lvl>
    <w:lvl w:ilvl="2" w:tplc="0C0A001B" w:tentative="1">
      <w:start w:val="1"/>
      <w:numFmt w:val="lowerRoman"/>
      <w:lvlText w:val="%3."/>
      <w:lvlJc w:val="right"/>
      <w:pPr>
        <w:ind w:left="3294" w:hanging="180"/>
      </w:pPr>
    </w:lvl>
    <w:lvl w:ilvl="3" w:tplc="0C0A000F" w:tentative="1">
      <w:start w:val="1"/>
      <w:numFmt w:val="decimal"/>
      <w:lvlText w:val="%4."/>
      <w:lvlJc w:val="left"/>
      <w:pPr>
        <w:ind w:left="4014" w:hanging="360"/>
      </w:pPr>
    </w:lvl>
    <w:lvl w:ilvl="4" w:tplc="0C0A0019" w:tentative="1">
      <w:start w:val="1"/>
      <w:numFmt w:val="lowerLetter"/>
      <w:lvlText w:val="%5."/>
      <w:lvlJc w:val="left"/>
      <w:pPr>
        <w:ind w:left="4734" w:hanging="360"/>
      </w:pPr>
    </w:lvl>
    <w:lvl w:ilvl="5" w:tplc="0C0A001B" w:tentative="1">
      <w:start w:val="1"/>
      <w:numFmt w:val="lowerRoman"/>
      <w:lvlText w:val="%6."/>
      <w:lvlJc w:val="right"/>
      <w:pPr>
        <w:ind w:left="5454" w:hanging="180"/>
      </w:pPr>
    </w:lvl>
    <w:lvl w:ilvl="6" w:tplc="0C0A000F" w:tentative="1">
      <w:start w:val="1"/>
      <w:numFmt w:val="decimal"/>
      <w:lvlText w:val="%7."/>
      <w:lvlJc w:val="left"/>
      <w:pPr>
        <w:ind w:left="6174" w:hanging="360"/>
      </w:pPr>
    </w:lvl>
    <w:lvl w:ilvl="7" w:tplc="0C0A0019" w:tentative="1">
      <w:start w:val="1"/>
      <w:numFmt w:val="lowerLetter"/>
      <w:lvlText w:val="%8."/>
      <w:lvlJc w:val="left"/>
      <w:pPr>
        <w:ind w:left="6894" w:hanging="360"/>
      </w:pPr>
    </w:lvl>
    <w:lvl w:ilvl="8" w:tplc="0C0A001B" w:tentative="1">
      <w:start w:val="1"/>
      <w:numFmt w:val="lowerRoman"/>
      <w:lvlText w:val="%9."/>
      <w:lvlJc w:val="right"/>
      <w:pPr>
        <w:ind w:left="7614" w:hanging="180"/>
      </w:pPr>
    </w:lvl>
  </w:abstractNum>
  <w:abstractNum w:abstractNumId="3">
    <w:nsid w:val="194E6DAF"/>
    <w:multiLevelType w:val="hybridMultilevel"/>
    <w:tmpl w:val="459C05F6"/>
    <w:lvl w:ilvl="0" w:tplc="5C4C3CE4">
      <w:start w:val="1"/>
      <w:numFmt w:val="decimal"/>
      <w:suff w:val="space"/>
      <w:lvlText w:val="1.%1."/>
      <w:lvlJc w:val="left"/>
      <w:pPr>
        <w:ind w:left="2007" w:hanging="360"/>
      </w:pPr>
      <w:rPr>
        <w:rFonts w:hint="default"/>
      </w:rPr>
    </w:lvl>
    <w:lvl w:ilvl="1" w:tplc="0C0A0019">
      <w:start w:val="1"/>
      <w:numFmt w:val="lowerLetter"/>
      <w:lvlText w:val="%2."/>
      <w:lvlJc w:val="left"/>
      <w:pPr>
        <w:ind w:left="2727" w:hanging="360"/>
      </w:pPr>
    </w:lvl>
    <w:lvl w:ilvl="2" w:tplc="0C0A001B" w:tentative="1">
      <w:start w:val="1"/>
      <w:numFmt w:val="lowerRoman"/>
      <w:lvlText w:val="%3."/>
      <w:lvlJc w:val="right"/>
      <w:pPr>
        <w:ind w:left="3447" w:hanging="180"/>
      </w:pPr>
    </w:lvl>
    <w:lvl w:ilvl="3" w:tplc="0C0A000F" w:tentative="1">
      <w:start w:val="1"/>
      <w:numFmt w:val="decimal"/>
      <w:lvlText w:val="%4."/>
      <w:lvlJc w:val="left"/>
      <w:pPr>
        <w:ind w:left="4167" w:hanging="360"/>
      </w:pPr>
    </w:lvl>
    <w:lvl w:ilvl="4" w:tplc="0C0A0019" w:tentative="1">
      <w:start w:val="1"/>
      <w:numFmt w:val="lowerLetter"/>
      <w:lvlText w:val="%5."/>
      <w:lvlJc w:val="left"/>
      <w:pPr>
        <w:ind w:left="4887" w:hanging="360"/>
      </w:pPr>
    </w:lvl>
    <w:lvl w:ilvl="5" w:tplc="0C0A001B" w:tentative="1">
      <w:start w:val="1"/>
      <w:numFmt w:val="lowerRoman"/>
      <w:lvlText w:val="%6."/>
      <w:lvlJc w:val="right"/>
      <w:pPr>
        <w:ind w:left="5607" w:hanging="180"/>
      </w:pPr>
    </w:lvl>
    <w:lvl w:ilvl="6" w:tplc="0C0A000F" w:tentative="1">
      <w:start w:val="1"/>
      <w:numFmt w:val="decimal"/>
      <w:lvlText w:val="%7."/>
      <w:lvlJc w:val="left"/>
      <w:pPr>
        <w:ind w:left="6327" w:hanging="360"/>
      </w:pPr>
    </w:lvl>
    <w:lvl w:ilvl="7" w:tplc="0C0A0019" w:tentative="1">
      <w:start w:val="1"/>
      <w:numFmt w:val="lowerLetter"/>
      <w:lvlText w:val="%8."/>
      <w:lvlJc w:val="left"/>
      <w:pPr>
        <w:ind w:left="7047" w:hanging="360"/>
      </w:pPr>
    </w:lvl>
    <w:lvl w:ilvl="8" w:tplc="0C0A001B" w:tentative="1">
      <w:start w:val="1"/>
      <w:numFmt w:val="lowerRoman"/>
      <w:lvlText w:val="%9."/>
      <w:lvlJc w:val="right"/>
      <w:pPr>
        <w:ind w:left="7767" w:hanging="180"/>
      </w:pPr>
    </w:lvl>
  </w:abstractNum>
  <w:abstractNum w:abstractNumId="4">
    <w:nsid w:val="1AC93DD6"/>
    <w:multiLevelType w:val="hybridMultilevel"/>
    <w:tmpl w:val="D988B96A"/>
    <w:lvl w:ilvl="0" w:tplc="466038FC">
      <w:start w:val="10"/>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nsid w:val="1F246585"/>
    <w:multiLevelType w:val="multilevel"/>
    <w:tmpl w:val="CF30EA56"/>
    <w:lvl w:ilvl="0">
      <w:start w:val="1"/>
      <w:numFmt w:val="bullet"/>
      <w:lvlText w:val=""/>
      <w:lvlJc w:val="left"/>
      <w:pPr>
        <w:tabs>
          <w:tab w:val="num" w:pos="1174"/>
        </w:tabs>
        <w:ind w:left="1174" w:hanging="454"/>
      </w:pPr>
      <w:rPr>
        <w:rFonts w:ascii="Symbol" w:hAnsi="Symbol" w:cs="Symbol" w:hint="default"/>
      </w:rPr>
    </w:lvl>
    <w:lvl w:ilvl="1">
      <w:start w:val="1"/>
      <w:numFmt w:val="lowerLetter"/>
      <w:lvlText w:val="(%2)"/>
      <w:lvlJc w:val="left"/>
      <w:pPr>
        <w:tabs>
          <w:tab w:val="num" w:pos="1854"/>
        </w:tabs>
        <w:ind w:left="1287" w:firstLine="0"/>
      </w:pPr>
    </w:lvl>
    <w:lvl w:ilvl="2">
      <w:start w:val="1"/>
      <w:numFmt w:val="lowerRoman"/>
      <w:lvlText w:val="(%3)"/>
      <w:lvlJc w:val="left"/>
      <w:pPr>
        <w:tabs>
          <w:tab w:val="num" w:pos="2421"/>
        </w:tabs>
        <w:ind w:left="1854" w:firstLine="0"/>
      </w:pPr>
    </w:lvl>
    <w:lvl w:ilvl="3">
      <w:start w:val="1"/>
      <w:numFmt w:val="bullet"/>
      <w:lvlText w:val="l"/>
      <w:lvlJc w:val="left"/>
      <w:pPr>
        <w:tabs>
          <w:tab w:val="num" w:pos="2988"/>
        </w:tabs>
        <w:ind w:left="2421" w:firstLine="0"/>
      </w:pPr>
      <w:rPr>
        <w:rFonts w:ascii="Wingdings" w:hAnsi="Wingdings" w:cs="Wingdings" w:hint="default"/>
      </w:rPr>
    </w:lvl>
    <w:lvl w:ilvl="4">
      <w:start w:val="1"/>
      <w:numFmt w:val="bullet"/>
      <w:lvlText w:val="l"/>
      <w:lvlJc w:val="left"/>
      <w:pPr>
        <w:tabs>
          <w:tab w:val="num" w:pos="3555"/>
        </w:tabs>
        <w:ind w:left="2988" w:firstLine="0"/>
      </w:pPr>
      <w:rPr>
        <w:rFonts w:ascii="Wingdings" w:hAnsi="Wingdings" w:cs="Wingdings" w:hint="default"/>
      </w:rPr>
    </w:lvl>
    <w:lvl w:ilvl="5">
      <w:start w:val="1"/>
      <w:numFmt w:val="bullet"/>
      <w:lvlText w:val="l"/>
      <w:lvlJc w:val="left"/>
      <w:pPr>
        <w:tabs>
          <w:tab w:val="num" w:pos="4122"/>
        </w:tabs>
        <w:ind w:left="3555" w:firstLine="0"/>
      </w:pPr>
      <w:rPr>
        <w:rFonts w:ascii="Wingdings" w:hAnsi="Wingdings" w:cs="Wingdings" w:hint="default"/>
      </w:rPr>
    </w:lvl>
    <w:lvl w:ilvl="6">
      <w:start w:val="1"/>
      <w:numFmt w:val="bullet"/>
      <w:lvlText w:val="l"/>
      <w:lvlJc w:val="left"/>
      <w:pPr>
        <w:tabs>
          <w:tab w:val="num" w:pos="4689"/>
        </w:tabs>
        <w:ind w:left="4122" w:firstLine="0"/>
      </w:pPr>
      <w:rPr>
        <w:rFonts w:ascii="Wingdings" w:hAnsi="Wingdings" w:cs="Wingdings" w:hint="default"/>
      </w:rPr>
    </w:lvl>
    <w:lvl w:ilvl="7">
      <w:start w:val="1"/>
      <w:numFmt w:val="bullet"/>
      <w:lvlText w:val="l"/>
      <w:lvlJc w:val="left"/>
      <w:pPr>
        <w:tabs>
          <w:tab w:val="num" w:pos="5255"/>
        </w:tabs>
        <w:ind w:left="4689" w:firstLine="0"/>
      </w:pPr>
      <w:rPr>
        <w:rFonts w:ascii="Wingdings" w:hAnsi="Wingdings" w:cs="Wingdings" w:hint="default"/>
      </w:rPr>
    </w:lvl>
    <w:lvl w:ilvl="8">
      <w:start w:val="1"/>
      <w:numFmt w:val="bullet"/>
      <w:lvlText w:val="l"/>
      <w:lvlJc w:val="left"/>
      <w:pPr>
        <w:tabs>
          <w:tab w:val="num" w:pos="5822"/>
        </w:tabs>
        <w:ind w:left="5255" w:firstLine="0"/>
      </w:pPr>
      <w:rPr>
        <w:rFonts w:ascii="Wingdings" w:hAnsi="Wingdings" w:cs="Wingdings" w:hint="default"/>
      </w:rPr>
    </w:lvl>
  </w:abstractNum>
  <w:abstractNum w:abstractNumId="6">
    <w:nsid w:val="25283629"/>
    <w:multiLevelType w:val="multilevel"/>
    <w:tmpl w:val="105AA9D8"/>
    <w:lvl w:ilvl="0">
      <w:start w:val="1"/>
      <w:numFmt w:val="bullet"/>
      <w:lvlText w:val=""/>
      <w:lvlJc w:val="left"/>
      <w:pPr>
        <w:ind w:left="720" w:hanging="360"/>
      </w:pPr>
      <w:rPr>
        <w:rFonts w:ascii="Symbol" w:hAnsi="Symbol" w:cs="Symbol" w:hint="default"/>
        <w:b w:val="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7">
    <w:nsid w:val="2B934F05"/>
    <w:multiLevelType w:val="multilevel"/>
    <w:tmpl w:val="6874B6F2"/>
    <w:lvl w:ilvl="0">
      <w:start w:val="1"/>
      <w:numFmt w:val="bullet"/>
      <w:lvlText w:val=""/>
      <w:lvlJc w:val="left"/>
      <w:pPr>
        <w:tabs>
          <w:tab w:val="num" w:pos="1174"/>
        </w:tabs>
        <w:ind w:left="1174" w:hanging="454"/>
      </w:pPr>
      <w:rPr>
        <w:rFonts w:ascii="Symbol" w:hAnsi="Symbol" w:cs="Symbol" w:hint="default"/>
      </w:rPr>
    </w:lvl>
    <w:lvl w:ilvl="1">
      <w:start w:val="1"/>
      <w:numFmt w:val="lowerLetter"/>
      <w:lvlText w:val="(%2)"/>
      <w:lvlJc w:val="left"/>
      <w:pPr>
        <w:tabs>
          <w:tab w:val="num" w:pos="1854"/>
        </w:tabs>
        <w:ind w:left="1287" w:firstLine="0"/>
      </w:pPr>
    </w:lvl>
    <w:lvl w:ilvl="2">
      <w:start w:val="1"/>
      <w:numFmt w:val="lowerRoman"/>
      <w:lvlText w:val="(%3)"/>
      <w:lvlJc w:val="left"/>
      <w:pPr>
        <w:tabs>
          <w:tab w:val="num" w:pos="2421"/>
        </w:tabs>
        <w:ind w:left="1854" w:firstLine="0"/>
      </w:pPr>
    </w:lvl>
    <w:lvl w:ilvl="3">
      <w:start w:val="1"/>
      <w:numFmt w:val="bullet"/>
      <w:lvlText w:val="l"/>
      <w:lvlJc w:val="left"/>
      <w:pPr>
        <w:tabs>
          <w:tab w:val="num" w:pos="2988"/>
        </w:tabs>
        <w:ind w:left="2421" w:firstLine="0"/>
      </w:pPr>
      <w:rPr>
        <w:rFonts w:ascii="Wingdings" w:hAnsi="Wingdings" w:cs="Wingdings" w:hint="default"/>
      </w:rPr>
    </w:lvl>
    <w:lvl w:ilvl="4">
      <w:start w:val="1"/>
      <w:numFmt w:val="bullet"/>
      <w:lvlText w:val="l"/>
      <w:lvlJc w:val="left"/>
      <w:pPr>
        <w:tabs>
          <w:tab w:val="num" w:pos="3555"/>
        </w:tabs>
        <w:ind w:left="2988" w:firstLine="0"/>
      </w:pPr>
      <w:rPr>
        <w:rFonts w:ascii="Wingdings" w:hAnsi="Wingdings" w:cs="Wingdings" w:hint="default"/>
      </w:rPr>
    </w:lvl>
    <w:lvl w:ilvl="5">
      <w:start w:val="1"/>
      <w:numFmt w:val="bullet"/>
      <w:lvlText w:val="l"/>
      <w:lvlJc w:val="left"/>
      <w:pPr>
        <w:tabs>
          <w:tab w:val="num" w:pos="4122"/>
        </w:tabs>
        <w:ind w:left="3555" w:firstLine="0"/>
      </w:pPr>
      <w:rPr>
        <w:rFonts w:ascii="Wingdings" w:hAnsi="Wingdings" w:cs="Wingdings" w:hint="default"/>
      </w:rPr>
    </w:lvl>
    <w:lvl w:ilvl="6">
      <w:start w:val="1"/>
      <w:numFmt w:val="bullet"/>
      <w:lvlText w:val="l"/>
      <w:lvlJc w:val="left"/>
      <w:pPr>
        <w:tabs>
          <w:tab w:val="num" w:pos="4689"/>
        </w:tabs>
        <w:ind w:left="4122" w:firstLine="0"/>
      </w:pPr>
      <w:rPr>
        <w:rFonts w:ascii="Wingdings" w:hAnsi="Wingdings" w:cs="Wingdings" w:hint="default"/>
      </w:rPr>
    </w:lvl>
    <w:lvl w:ilvl="7">
      <w:start w:val="1"/>
      <w:numFmt w:val="bullet"/>
      <w:lvlText w:val="l"/>
      <w:lvlJc w:val="left"/>
      <w:pPr>
        <w:tabs>
          <w:tab w:val="num" w:pos="5255"/>
        </w:tabs>
        <w:ind w:left="4689" w:firstLine="0"/>
      </w:pPr>
      <w:rPr>
        <w:rFonts w:ascii="Wingdings" w:hAnsi="Wingdings" w:cs="Wingdings" w:hint="default"/>
      </w:rPr>
    </w:lvl>
    <w:lvl w:ilvl="8">
      <w:start w:val="1"/>
      <w:numFmt w:val="bullet"/>
      <w:lvlText w:val="l"/>
      <w:lvlJc w:val="left"/>
      <w:pPr>
        <w:tabs>
          <w:tab w:val="num" w:pos="5822"/>
        </w:tabs>
        <w:ind w:left="5255" w:firstLine="0"/>
      </w:pPr>
      <w:rPr>
        <w:rFonts w:ascii="Wingdings" w:hAnsi="Wingdings" w:cs="Wingdings" w:hint="default"/>
      </w:rPr>
    </w:lvl>
  </w:abstractNum>
  <w:abstractNum w:abstractNumId="8">
    <w:nsid w:val="2FED49C3"/>
    <w:multiLevelType w:val="multilevel"/>
    <w:tmpl w:val="0C402E08"/>
    <w:lvl w:ilvl="0">
      <w:start w:val="1"/>
      <w:numFmt w:val="bullet"/>
      <w:lvlText w:val=""/>
      <w:lvlJc w:val="left"/>
      <w:pPr>
        <w:tabs>
          <w:tab w:val="num" w:pos="1174"/>
        </w:tabs>
        <w:ind w:left="1174" w:hanging="454"/>
      </w:pPr>
      <w:rPr>
        <w:rFonts w:ascii="Symbol" w:hAnsi="Symbol" w:cs="Symbol" w:hint="default"/>
      </w:rPr>
    </w:lvl>
    <w:lvl w:ilvl="1">
      <w:start w:val="1"/>
      <w:numFmt w:val="lowerLetter"/>
      <w:lvlText w:val="(%2)"/>
      <w:lvlJc w:val="left"/>
      <w:pPr>
        <w:tabs>
          <w:tab w:val="num" w:pos="1854"/>
        </w:tabs>
        <w:ind w:left="1287" w:firstLine="0"/>
      </w:pPr>
    </w:lvl>
    <w:lvl w:ilvl="2">
      <w:start w:val="1"/>
      <w:numFmt w:val="lowerRoman"/>
      <w:lvlText w:val="(%3)"/>
      <w:lvlJc w:val="left"/>
      <w:pPr>
        <w:tabs>
          <w:tab w:val="num" w:pos="2421"/>
        </w:tabs>
        <w:ind w:left="1854" w:firstLine="0"/>
      </w:pPr>
    </w:lvl>
    <w:lvl w:ilvl="3">
      <w:start w:val="1"/>
      <w:numFmt w:val="bullet"/>
      <w:lvlText w:val="l"/>
      <w:lvlJc w:val="left"/>
      <w:pPr>
        <w:tabs>
          <w:tab w:val="num" w:pos="2988"/>
        </w:tabs>
        <w:ind w:left="2421" w:firstLine="0"/>
      </w:pPr>
      <w:rPr>
        <w:rFonts w:ascii="Wingdings" w:hAnsi="Wingdings" w:cs="Wingdings" w:hint="default"/>
      </w:rPr>
    </w:lvl>
    <w:lvl w:ilvl="4">
      <w:start w:val="1"/>
      <w:numFmt w:val="bullet"/>
      <w:lvlText w:val="l"/>
      <w:lvlJc w:val="left"/>
      <w:pPr>
        <w:tabs>
          <w:tab w:val="num" w:pos="3555"/>
        </w:tabs>
        <w:ind w:left="2988" w:firstLine="0"/>
      </w:pPr>
      <w:rPr>
        <w:rFonts w:ascii="Wingdings" w:hAnsi="Wingdings" w:cs="Wingdings" w:hint="default"/>
      </w:rPr>
    </w:lvl>
    <w:lvl w:ilvl="5">
      <w:start w:val="1"/>
      <w:numFmt w:val="bullet"/>
      <w:lvlText w:val="l"/>
      <w:lvlJc w:val="left"/>
      <w:pPr>
        <w:tabs>
          <w:tab w:val="num" w:pos="4122"/>
        </w:tabs>
        <w:ind w:left="3555" w:firstLine="0"/>
      </w:pPr>
      <w:rPr>
        <w:rFonts w:ascii="Wingdings" w:hAnsi="Wingdings" w:cs="Wingdings" w:hint="default"/>
      </w:rPr>
    </w:lvl>
    <w:lvl w:ilvl="6">
      <w:start w:val="1"/>
      <w:numFmt w:val="bullet"/>
      <w:lvlText w:val="l"/>
      <w:lvlJc w:val="left"/>
      <w:pPr>
        <w:tabs>
          <w:tab w:val="num" w:pos="4689"/>
        </w:tabs>
        <w:ind w:left="4122" w:firstLine="0"/>
      </w:pPr>
      <w:rPr>
        <w:rFonts w:ascii="Wingdings" w:hAnsi="Wingdings" w:cs="Wingdings" w:hint="default"/>
      </w:rPr>
    </w:lvl>
    <w:lvl w:ilvl="7">
      <w:start w:val="1"/>
      <w:numFmt w:val="bullet"/>
      <w:lvlText w:val="l"/>
      <w:lvlJc w:val="left"/>
      <w:pPr>
        <w:tabs>
          <w:tab w:val="num" w:pos="5255"/>
        </w:tabs>
        <w:ind w:left="4689" w:firstLine="0"/>
      </w:pPr>
      <w:rPr>
        <w:rFonts w:ascii="Wingdings" w:hAnsi="Wingdings" w:cs="Wingdings" w:hint="default"/>
      </w:rPr>
    </w:lvl>
    <w:lvl w:ilvl="8">
      <w:start w:val="1"/>
      <w:numFmt w:val="bullet"/>
      <w:lvlText w:val="l"/>
      <w:lvlJc w:val="left"/>
      <w:pPr>
        <w:tabs>
          <w:tab w:val="num" w:pos="5822"/>
        </w:tabs>
        <w:ind w:left="5255" w:firstLine="0"/>
      </w:pPr>
      <w:rPr>
        <w:rFonts w:ascii="Wingdings" w:hAnsi="Wingdings" w:cs="Wingdings" w:hint="default"/>
      </w:rPr>
    </w:lvl>
  </w:abstractNum>
  <w:abstractNum w:abstractNumId="9">
    <w:nsid w:val="388D3F5E"/>
    <w:multiLevelType w:val="multilevel"/>
    <w:tmpl w:val="8264B216"/>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0">
    <w:nsid w:val="3B14310A"/>
    <w:multiLevelType w:val="multilevel"/>
    <w:tmpl w:val="092AD31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
    <w:nsid w:val="3E2F555C"/>
    <w:multiLevelType w:val="hybridMultilevel"/>
    <w:tmpl w:val="B2643BBE"/>
    <w:lvl w:ilvl="0" w:tplc="A346209E">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nsid w:val="429D5136"/>
    <w:multiLevelType w:val="multilevel"/>
    <w:tmpl w:val="8D9C34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nsid w:val="438506B5"/>
    <w:multiLevelType w:val="hybridMultilevel"/>
    <w:tmpl w:val="32FAF4B2"/>
    <w:lvl w:ilvl="0" w:tplc="76BA32EC">
      <w:start w:val="1"/>
      <w:numFmt w:val="decimal"/>
      <w:lvlText w:val="2.%1."/>
      <w:lvlJc w:val="left"/>
      <w:pPr>
        <w:ind w:left="720" w:hanging="360"/>
      </w:pPr>
      <w:rPr>
        <w:rFonts w:hint="default"/>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nsid w:val="46FA16A3"/>
    <w:multiLevelType w:val="multilevel"/>
    <w:tmpl w:val="1EC25CC4"/>
    <w:lvl w:ilvl="0">
      <w:start w:val="1"/>
      <w:numFmt w:val="bullet"/>
      <w:lvlText w:val=""/>
      <w:lvlJc w:val="left"/>
      <w:pPr>
        <w:tabs>
          <w:tab w:val="num" w:pos="720"/>
        </w:tabs>
        <w:ind w:left="720" w:hanging="360"/>
      </w:pPr>
      <w:rPr>
        <w:rFonts w:ascii="Symbol" w:hAnsi="Symbol" w:cs="Symbol" w:hint="default"/>
        <w:b/>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5">
    <w:nsid w:val="4B647CBD"/>
    <w:multiLevelType w:val="hybridMultilevel"/>
    <w:tmpl w:val="4AFCF7F4"/>
    <w:lvl w:ilvl="0" w:tplc="2564DB6E">
      <w:start w:val="6"/>
      <w:numFmt w:val="decimal"/>
      <w:lvlText w:val="2.%1."/>
      <w:lvlJc w:val="left"/>
      <w:pPr>
        <w:ind w:left="720" w:hanging="360"/>
      </w:pPr>
      <w:rPr>
        <w:rFonts w:hint="default"/>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nsid w:val="521379CD"/>
    <w:multiLevelType w:val="multilevel"/>
    <w:tmpl w:val="EBACC6DC"/>
    <w:lvl w:ilvl="0">
      <w:start w:val="1"/>
      <w:numFmt w:val="bullet"/>
      <w:lvlText w:val=""/>
      <w:lvlJc w:val="left"/>
      <w:pPr>
        <w:tabs>
          <w:tab w:val="num" w:pos="720"/>
        </w:tabs>
        <w:ind w:left="720" w:hanging="360"/>
      </w:pPr>
      <w:rPr>
        <w:rFonts w:ascii="Symbol" w:hAnsi="Symbol" w:cs="Wingdings"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17">
    <w:nsid w:val="540A4071"/>
    <w:multiLevelType w:val="hybridMultilevel"/>
    <w:tmpl w:val="BFCA6158"/>
    <w:lvl w:ilvl="0" w:tplc="466038FC">
      <w:start w:val="10"/>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nsid w:val="56D86C18"/>
    <w:multiLevelType w:val="hybridMultilevel"/>
    <w:tmpl w:val="477A7E36"/>
    <w:lvl w:ilvl="0" w:tplc="2C5657BC">
      <w:start w:val="1"/>
      <w:numFmt w:val="decimal"/>
      <w:lvlText w:val="%1."/>
      <w:lvlJc w:val="left"/>
      <w:pPr>
        <w:ind w:left="930" w:hanging="57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BAE7CFA"/>
    <w:multiLevelType w:val="multilevel"/>
    <w:tmpl w:val="C3CA9322"/>
    <w:lvl w:ilvl="0">
      <w:start w:val="1"/>
      <w:numFmt w:val="bullet"/>
      <w:lvlText w:val=""/>
      <w:lvlJc w:val="left"/>
      <w:pPr>
        <w:tabs>
          <w:tab w:val="num" w:pos="720"/>
        </w:tabs>
        <w:ind w:left="720" w:hanging="360"/>
      </w:pPr>
      <w:rPr>
        <w:rFonts w:ascii="Wingdings" w:hAnsi="Wingdings" w:cs="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0">
    <w:nsid w:val="5CD93206"/>
    <w:multiLevelType w:val="multilevel"/>
    <w:tmpl w:val="895C18E0"/>
    <w:lvl w:ilvl="0">
      <w:start w:val="1"/>
      <w:numFmt w:val="bullet"/>
      <w:lvlText w:val=""/>
      <w:lvlJc w:val="left"/>
      <w:pPr>
        <w:tabs>
          <w:tab w:val="num" w:pos="720"/>
        </w:tabs>
        <w:ind w:left="720" w:hanging="360"/>
      </w:pPr>
      <w:rPr>
        <w:rFonts w:ascii="Symbol" w:hAnsi="Symbol" w:cs="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1">
    <w:nsid w:val="5D222D94"/>
    <w:multiLevelType w:val="hybridMultilevel"/>
    <w:tmpl w:val="D56C0D1E"/>
    <w:lvl w:ilvl="0" w:tplc="76BA32EC">
      <w:start w:val="1"/>
      <w:numFmt w:val="decimal"/>
      <w:lvlText w:val="2.%1."/>
      <w:lvlJc w:val="left"/>
      <w:pPr>
        <w:ind w:left="720" w:hanging="360"/>
      </w:pPr>
      <w:rPr>
        <w:rFonts w:hint="default"/>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nsid w:val="66883EB6"/>
    <w:multiLevelType w:val="multilevel"/>
    <w:tmpl w:val="A9D8474C"/>
    <w:lvl w:ilvl="0">
      <w:start w:val="5"/>
      <w:numFmt w:val="decimal"/>
      <w:lvlText w:val="%1."/>
      <w:lvlJc w:val="left"/>
      <w:pPr>
        <w:tabs>
          <w:tab w:val="num" w:pos="567"/>
        </w:tabs>
        <w:ind w:left="0" w:firstLine="0"/>
      </w:pPr>
      <w:rPr>
        <w:rFonts w:hint="default"/>
        <w:i w:val="0"/>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l"/>
      <w:lvlJc w:val="left"/>
      <w:pPr>
        <w:tabs>
          <w:tab w:val="num" w:pos="2268"/>
        </w:tabs>
        <w:ind w:left="1701" w:firstLine="0"/>
      </w:pPr>
      <w:rPr>
        <w:rFonts w:ascii="Wingdings" w:hAnsi="Wingdings" w:cs="Wingdings" w:hint="default"/>
      </w:rPr>
    </w:lvl>
    <w:lvl w:ilvl="4">
      <w:start w:val="1"/>
      <w:numFmt w:val="bullet"/>
      <w:lvlText w:val="l"/>
      <w:lvlJc w:val="left"/>
      <w:pPr>
        <w:tabs>
          <w:tab w:val="num" w:pos="2835"/>
        </w:tabs>
        <w:ind w:left="2268" w:firstLine="0"/>
      </w:pPr>
      <w:rPr>
        <w:rFonts w:ascii="Wingdings" w:hAnsi="Wingdings" w:cs="Wingdings" w:hint="default"/>
      </w:rPr>
    </w:lvl>
    <w:lvl w:ilvl="5">
      <w:start w:val="1"/>
      <w:numFmt w:val="bullet"/>
      <w:lvlText w:val="l"/>
      <w:lvlJc w:val="left"/>
      <w:pPr>
        <w:tabs>
          <w:tab w:val="num" w:pos="3402"/>
        </w:tabs>
        <w:ind w:left="2835" w:firstLine="0"/>
      </w:pPr>
      <w:rPr>
        <w:rFonts w:ascii="Wingdings" w:hAnsi="Wingdings" w:cs="Wingdings" w:hint="default"/>
      </w:rPr>
    </w:lvl>
    <w:lvl w:ilvl="6">
      <w:start w:val="1"/>
      <w:numFmt w:val="bullet"/>
      <w:lvlText w:val="l"/>
      <w:lvlJc w:val="left"/>
      <w:pPr>
        <w:tabs>
          <w:tab w:val="num" w:pos="3969"/>
        </w:tabs>
        <w:ind w:left="3402" w:firstLine="0"/>
      </w:pPr>
      <w:rPr>
        <w:rFonts w:ascii="Wingdings" w:hAnsi="Wingdings" w:cs="Wingdings" w:hint="default"/>
      </w:rPr>
    </w:lvl>
    <w:lvl w:ilvl="7">
      <w:start w:val="1"/>
      <w:numFmt w:val="bullet"/>
      <w:lvlText w:val="l"/>
      <w:lvlJc w:val="left"/>
      <w:pPr>
        <w:tabs>
          <w:tab w:val="num" w:pos="4535"/>
        </w:tabs>
        <w:ind w:left="3969" w:firstLine="0"/>
      </w:pPr>
      <w:rPr>
        <w:rFonts w:ascii="Wingdings" w:hAnsi="Wingdings" w:cs="Wingdings" w:hint="default"/>
      </w:rPr>
    </w:lvl>
    <w:lvl w:ilvl="8">
      <w:start w:val="1"/>
      <w:numFmt w:val="bullet"/>
      <w:lvlText w:val="l"/>
      <w:lvlJc w:val="left"/>
      <w:pPr>
        <w:tabs>
          <w:tab w:val="num" w:pos="5102"/>
        </w:tabs>
        <w:ind w:left="4535" w:firstLine="0"/>
      </w:pPr>
      <w:rPr>
        <w:rFonts w:ascii="Wingdings" w:hAnsi="Wingdings" w:cs="Wingdings" w:hint="default"/>
      </w:rPr>
    </w:lvl>
  </w:abstractNum>
  <w:abstractNum w:abstractNumId="23">
    <w:nsid w:val="683622CB"/>
    <w:multiLevelType w:val="hybridMultilevel"/>
    <w:tmpl w:val="E0A47F40"/>
    <w:lvl w:ilvl="0" w:tplc="466038FC">
      <w:start w:val="10"/>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nsid w:val="68EE4F0B"/>
    <w:multiLevelType w:val="multilevel"/>
    <w:tmpl w:val="E5F0BA50"/>
    <w:lvl w:ilvl="0">
      <w:start w:val="1"/>
      <w:numFmt w:val="decimal"/>
      <w:lvlText w:val="%1."/>
      <w:lvlJc w:val="left"/>
      <w:pPr>
        <w:tabs>
          <w:tab w:val="num" w:pos="562"/>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l"/>
      <w:lvlJc w:val="left"/>
      <w:pPr>
        <w:tabs>
          <w:tab w:val="num" w:pos="2268"/>
        </w:tabs>
        <w:ind w:left="1701" w:firstLine="0"/>
      </w:pPr>
      <w:rPr>
        <w:rFonts w:ascii="Wingdings" w:hAnsi="Wingdings" w:cs="Wingdings" w:hint="default"/>
      </w:rPr>
    </w:lvl>
    <w:lvl w:ilvl="4">
      <w:start w:val="1"/>
      <w:numFmt w:val="bullet"/>
      <w:lvlText w:val="l"/>
      <w:lvlJc w:val="left"/>
      <w:pPr>
        <w:tabs>
          <w:tab w:val="num" w:pos="2835"/>
        </w:tabs>
        <w:ind w:left="2268" w:firstLine="0"/>
      </w:pPr>
      <w:rPr>
        <w:rFonts w:ascii="Wingdings" w:hAnsi="Wingdings" w:cs="Wingdings" w:hint="default"/>
      </w:rPr>
    </w:lvl>
    <w:lvl w:ilvl="5">
      <w:start w:val="1"/>
      <w:numFmt w:val="bullet"/>
      <w:lvlText w:val="l"/>
      <w:lvlJc w:val="left"/>
      <w:pPr>
        <w:tabs>
          <w:tab w:val="num" w:pos="3402"/>
        </w:tabs>
        <w:ind w:left="2835" w:firstLine="0"/>
      </w:pPr>
      <w:rPr>
        <w:rFonts w:ascii="Wingdings" w:hAnsi="Wingdings" w:cs="Wingdings" w:hint="default"/>
      </w:rPr>
    </w:lvl>
    <w:lvl w:ilvl="6">
      <w:start w:val="1"/>
      <w:numFmt w:val="bullet"/>
      <w:lvlText w:val="l"/>
      <w:lvlJc w:val="left"/>
      <w:pPr>
        <w:tabs>
          <w:tab w:val="num" w:pos="3969"/>
        </w:tabs>
        <w:ind w:left="3402" w:firstLine="0"/>
      </w:pPr>
      <w:rPr>
        <w:rFonts w:ascii="Wingdings" w:hAnsi="Wingdings" w:cs="Wingdings" w:hint="default"/>
      </w:rPr>
    </w:lvl>
    <w:lvl w:ilvl="7">
      <w:start w:val="1"/>
      <w:numFmt w:val="bullet"/>
      <w:lvlText w:val="l"/>
      <w:lvlJc w:val="left"/>
      <w:pPr>
        <w:tabs>
          <w:tab w:val="num" w:pos="4535"/>
        </w:tabs>
        <w:ind w:left="3969" w:firstLine="0"/>
      </w:pPr>
      <w:rPr>
        <w:rFonts w:ascii="Wingdings" w:hAnsi="Wingdings" w:cs="Wingdings" w:hint="default"/>
      </w:rPr>
    </w:lvl>
    <w:lvl w:ilvl="8">
      <w:start w:val="1"/>
      <w:numFmt w:val="bullet"/>
      <w:lvlText w:val="l"/>
      <w:lvlJc w:val="left"/>
      <w:pPr>
        <w:tabs>
          <w:tab w:val="num" w:pos="5102"/>
        </w:tabs>
        <w:ind w:left="4535" w:firstLine="0"/>
      </w:pPr>
      <w:rPr>
        <w:rFonts w:ascii="Wingdings" w:hAnsi="Wingdings" w:cs="Wingdings" w:hint="default"/>
      </w:rPr>
    </w:lvl>
  </w:abstractNum>
  <w:abstractNum w:abstractNumId="25">
    <w:nsid w:val="756320CF"/>
    <w:multiLevelType w:val="hybridMultilevel"/>
    <w:tmpl w:val="BD3E66E6"/>
    <w:lvl w:ilvl="0" w:tplc="76BA32EC">
      <w:start w:val="1"/>
      <w:numFmt w:val="decimal"/>
      <w:lvlText w:val="2.%1."/>
      <w:lvlJc w:val="left"/>
      <w:pPr>
        <w:ind w:left="720" w:hanging="360"/>
      </w:pPr>
      <w:rPr>
        <w:rFonts w:hint="default"/>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nsid w:val="758F3A80"/>
    <w:multiLevelType w:val="hybridMultilevel"/>
    <w:tmpl w:val="8FE85FC8"/>
    <w:lvl w:ilvl="0" w:tplc="466038FC">
      <w:start w:val="10"/>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nsid w:val="77AB401A"/>
    <w:multiLevelType w:val="multilevel"/>
    <w:tmpl w:val="E78EC81A"/>
    <w:lvl w:ilvl="0">
      <w:start w:val="1"/>
      <w:numFmt w:val="bullet"/>
      <w:lvlText w:val=""/>
      <w:lvlJc w:val="left"/>
      <w:pPr>
        <w:tabs>
          <w:tab w:val="num" w:pos="1174"/>
        </w:tabs>
        <w:ind w:left="1174" w:hanging="454"/>
      </w:pPr>
      <w:rPr>
        <w:rFonts w:ascii="Symbol" w:hAnsi="Symbol" w:cs="Symbol" w:hint="default"/>
      </w:rPr>
    </w:lvl>
    <w:lvl w:ilvl="1">
      <w:start w:val="1"/>
      <w:numFmt w:val="lowerLetter"/>
      <w:lvlText w:val="(%2)"/>
      <w:lvlJc w:val="left"/>
      <w:pPr>
        <w:tabs>
          <w:tab w:val="num" w:pos="1854"/>
        </w:tabs>
        <w:ind w:left="1287" w:firstLine="0"/>
      </w:pPr>
    </w:lvl>
    <w:lvl w:ilvl="2">
      <w:start w:val="1"/>
      <w:numFmt w:val="lowerRoman"/>
      <w:lvlText w:val="(%3)"/>
      <w:lvlJc w:val="left"/>
      <w:pPr>
        <w:tabs>
          <w:tab w:val="num" w:pos="2421"/>
        </w:tabs>
        <w:ind w:left="1854" w:firstLine="0"/>
      </w:pPr>
    </w:lvl>
    <w:lvl w:ilvl="3">
      <w:start w:val="1"/>
      <w:numFmt w:val="bullet"/>
      <w:lvlText w:val="l"/>
      <w:lvlJc w:val="left"/>
      <w:pPr>
        <w:tabs>
          <w:tab w:val="num" w:pos="2988"/>
        </w:tabs>
        <w:ind w:left="2421" w:firstLine="0"/>
      </w:pPr>
      <w:rPr>
        <w:rFonts w:ascii="Wingdings" w:hAnsi="Wingdings" w:cs="Wingdings" w:hint="default"/>
      </w:rPr>
    </w:lvl>
    <w:lvl w:ilvl="4">
      <w:start w:val="1"/>
      <w:numFmt w:val="bullet"/>
      <w:lvlText w:val="l"/>
      <w:lvlJc w:val="left"/>
      <w:pPr>
        <w:tabs>
          <w:tab w:val="num" w:pos="3555"/>
        </w:tabs>
        <w:ind w:left="2988" w:firstLine="0"/>
      </w:pPr>
      <w:rPr>
        <w:rFonts w:ascii="Wingdings" w:hAnsi="Wingdings" w:cs="Wingdings" w:hint="default"/>
      </w:rPr>
    </w:lvl>
    <w:lvl w:ilvl="5">
      <w:start w:val="1"/>
      <w:numFmt w:val="bullet"/>
      <w:lvlText w:val="l"/>
      <w:lvlJc w:val="left"/>
      <w:pPr>
        <w:tabs>
          <w:tab w:val="num" w:pos="4122"/>
        </w:tabs>
        <w:ind w:left="3555" w:firstLine="0"/>
      </w:pPr>
      <w:rPr>
        <w:rFonts w:ascii="Wingdings" w:hAnsi="Wingdings" w:cs="Wingdings" w:hint="default"/>
      </w:rPr>
    </w:lvl>
    <w:lvl w:ilvl="6">
      <w:start w:val="1"/>
      <w:numFmt w:val="bullet"/>
      <w:lvlText w:val="l"/>
      <w:lvlJc w:val="left"/>
      <w:pPr>
        <w:tabs>
          <w:tab w:val="num" w:pos="4689"/>
        </w:tabs>
        <w:ind w:left="4122" w:firstLine="0"/>
      </w:pPr>
      <w:rPr>
        <w:rFonts w:ascii="Wingdings" w:hAnsi="Wingdings" w:cs="Wingdings" w:hint="default"/>
      </w:rPr>
    </w:lvl>
    <w:lvl w:ilvl="7">
      <w:start w:val="1"/>
      <w:numFmt w:val="bullet"/>
      <w:lvlText w:val="l"/>
      <w:lvlJc w:val="left"/>
      <w:pPr>
        <w:tabs>
          <w:tab w:val="num" w:pos="5255"/>
        </w:tabs>
        <w:ind w:left="4689" w:firstLine="0"/>
      </w:pPr>
      <w:rPr>
        <w:rFonts w:ascii="Wingdings" w:hAnsi="Wingdings" w:cs="Wingdings" w:hint="default"/>
      </w:rPr>
    </w:lvl>
    <w:lvl w:ilvl="8">
      <w:start w:val="1"/>
      <w:numFmt w:val="bullet"/>
      <w:lvlText w:val="l"/>
      <w:lvlJc w:val="left"/>
      <w:pPr>
        <w:tabs>
          <w:tab w:val="num" w:pos="5822"/>
        </w:tabs>
        <w:ind w:left="5255" w:firstLine="0"/>
      </w:pPr>
      <w:rPr>
        <w:rFonts w:ascii="Wingdings" w:hAnsi="Wingdings" w:cs="Wingdings" w:hint="default"/>
      </w:rPr>
    </w:lvl>
  </w:abstractNum>
  <w:abstractNum w:abstractNumId="28">
    <w:nsid w:val="7DA564DF"/>
    <w:multiLevelType w:val="multilevel"/>
    <w:tmpl w:val="FBDA7386"/>
    <w:lvl w:ilvl="0">
      <w:start w:val="1"/>
      <w:numFmt w:val="bullet"/>
      <w:lvlText w:val=""/>
      <w:lvlJc w:val="left"/>
      <w:pPr>
        <w:tabs>
          <w:tab w:val="num" w:pos="1174"/>
        </w:tabs>
        <w:ind w:left="1174" w:hanging="454"/>
      </w:pPr>
      <w:rPr>
        <w:rFonts w:ascii="Symbol" w:hAnsi="Symbol" w:cs="Symbol" w:hint="default"/>
      </w:rPr>
    </w:lvl>
    <w:lvl w:ilvl="1">
      <w:start w:val="1"/>
      <w:numFmt w:val="lowerLetter"/>
      <w:lvlText w:val="(%2)"/>
      <w:lvlJc w:val="left"/>
      <w:pPr>
        <w:tabs>
          <w:tab w:val="num" w:pos="1854"/>
        </w:tabs>
        <w:ind w:left="1287" w:firstLine="0"/>
      </w:pPr>
    </w:lvl>
    <w:lvl w:ilvl="2">
      <w:start w:val="1"/>
      <w:numFmt w:val="lowerRoman"/>
      <w:lvlText w:val="(%3)"/>
      <w:lvlJc w:val="left"/>
      <w:pPr>
        <w:tabs>
          <w:tab w:val="num" w:pos="2421"/>
        </w:tabs>
        <w:ind w:left="1854" w:firstLine="0"/>
      </w:pPr>
    </w:lvl>
    <w:lvl w:ilvl="3">
      <w:start w:val="1"/>
      <w:numFmt w:val="bullet"/>
      <w:lvlText w:val="l"/>
      <w:lvlJc w:val="left"/>
      <w:pPr>
        <w:tabs>
          <w:tab w:val="num" w:pos="2988"/>
        </w:tabs>
        <w:ind w:left="2421" w:firstLine="0"/>
      </w:pPr>
      <w:rPr>
        <w:rFonts w:ascii="Wingdings" w:hAnsi="Wingdings" w:cs="Wingdings" w:hint="default"/>
      </w:rPr>
    </w:lvl>
    <w:lvl w:ilvl="4">
      <w:start w:val="1"/>
      <w:numFmt w:val="bullet"/>
      <w:lvlText w:val="l"/>
      <w:lvlJc w:val="left"/>
      <w:pPr>
        <w:tabs>
          <w:tab w:val="num" w:pos="3555"/>
        </w:tabs>
        <w:ind w:left="2988" w:firstLine="0"/>
      </w:pPr>
      <w:rPr>
        <w:rFonts w:ascii="Wingdings" w:hAnsi="Wingdings" w:cs="Wingdings" w:hint="default"/>
      </w:rPr>
    </w:lvl>
    <w:lvl w:ilvl="5">
      <w:start w:val="1"/>
      <w:numFmt w:val="bullet"/>
      <w:lvlText w:val="l"/>
      <w:lvlJc w:val="left"/>
      <w:pPr>
        <w:tabs>
          <w:tab w:val="num" w:pos="4122"/>
        </w:tabs>
        <w:ind w:left="3555" w:firstLine="0"/>
      </w:pPr>
      <w:rPr>
        <w:rFonts w:ascii="Wingdings" w:hAnsi="Wingdings" w:cs="Wingdings" w:hint="default"/>
      </w:rPr>
    </w:lvl>
    <w:lvl w:ilvl="6">
      <w:start w:val="1"/>
      <w:numFmt w:val="bullet"/>
      <w:lvlText w:val="l"/>
      <w:lvlJc w:val="left"/>
      <w:pPr>
        <w:tabs>
          <w:tab w:val="num" w:pos="4689"/>
        </w:tabs>
        <w:ind w:left="4122" w:firstLine="0"/>
      </w:pPr>
      <w:rPr>
        <w:rFonts w:ascii="Wingdings" w:hAnsi="Wingdings" w:cs="Wingdings" w:hint="default"/>
      </w:rPr>
    </w:lvl>
    <w:lvl w:ilvl="7">
      <w:start w:val="1"/>
      <w:numFmt w:val="bullet"/>
      <w:lvlText w:val="l"/>
      <w:lvlJc w:val="left"/>
      <w:pPr>
        <w:tabs>
          <w:tab w:val="num" w:pos="5255"/>
        </w:tabs>
        <w:ind w:left="4689" w:firstLine="0"/>
      </w:pPr>
      <w:rPr>
        <w:rFonts w:ascii="Wingdings" w:hAnsi="Wingdings" w:cs="Wingdings" w:hint="default"/>
      </w:rPr>
    </w:lvl>
    <w:lvl w:ilvl="8">
      <w:start w:val="1"/>
      <w:numFmt w:val="bullet"/>
      <w:lvlText w:val="l"/>
      <w:lvlJc w:val="left"/>
      <w:pPr>
        <w:tabs>
          <w:tab w:val="num" w:pos="5822"/>
        </w:tabs>
        <w:ind w:left="5255" w:firstLine="0"/>
      </w:pPr>
      <w:rPr>
        <w:rFonts w:ascii="Wingdings" w:hAnsi="Wingdings" w:cs="Wingdings" w:hint="default"/>
      </w:rPr>
    </w:lvl>
  </w:abstractNum>
  <w:num w:numId="1">
    <w:abstractNumId w:val="24"/>
  </w:num>
  <w:num w:numId="2">
    <w:abstractNumId w:val="16"/>
  </w:num>
  <w:num w:numId="3">
    <w:abstractNumId w:val="19"/>
  </w:num>
  <w:num w:numId="4">
    <w:abstractNumId w:val="1"/>
  </w:num>
  <w:num w:numId="5">
    <w:abstractNumId w:val="28"/>
  </w:num>
  <w:num w:numId="6">
    <w:abstractNumId w:val="8"/>
  </w:num>
  <w:num w:numId="7">
    <w:abstractNumId w:val="7"/>
  </w:num>
  <w:num w:numId="8">
    <w:abstractNumId w:val="27"/>
  </w:num>
  <w:num w:numId="9">
    <w:abstractNumId w:val="5"/>
  </w:num>
  <w:num w:numId="10">
    <w:abstractNumId w:val="14"/>
  </w:num>
  <w:num w:numId="11">
    <w:abstractNumId w:val="6"/>
  </w:num>
  <w:num w:numId="12">
    <w:abstractNumId w:val="10"/>
  </w:num>
  <w:num w:numId="13">
    <w:abstractNumId w:val="12"/>
  </w:num>
  <w:num w:numId="14">
    <w:abstractNumId w:val="9"/>
  </w:num>
  <w:num w:numId="15">
    <w:abstractNumId w:val="0"/>
  </w:num>
  <w:num w:numId="16">
    <w:abstractNumId w:val="3"/>
  </w:num>
  <w:num w:numId="17">
    <w:abstractNumId w:val="2"/>
  </w:num>
  <w:num w:numId="18">
    <w:abstractNumId w:val="15"/>
  </w:num>
  <w:num w:numId="19">
    <w:abstractNumId w:val="21"/>
  </w:num>
  <w:num w:numId="20">
    <w:abstractNumId w:val="26"/>
  </w:num>
  <w:num w:numId="21">
    <w:abstractNumId w:val="4"/>
  </w:num>
  <w:num w:numId="22">
    <w:abstractNumId w:val="17"/>
  </w:num>
  <w:num w:numId="23">
    <w:abstractNumId w:val="23"/>
  </w:num>
  <w:num w:numId="24">
    <w:abstractNumId w:val="13"/>
  </w:num>
  <w:num w:numId="25">
    <w:abstractNumId w:val="25"/>
  </w:num>
  <w:num w:numId="26">
    <w:abstractNumId w:val="20"/>
  </w:num>
  <w:num w:numId="27">
    <w:abstractNumId w:val="11"/>
  </w:num>
  <w:num w:numId="28">
    <w:abstractNumId w:val="22"/>
  </w:num>
  <w:num w:numId="2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567"/>
  <w:hyphenationZone w:val="425"/>
  <w:evenAndOddHeaders/>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D7198"/>
    <w:rsid w:val="00013A15"/>
    <w:rsid w:val="00023146"/>
    <w:rsid w:val="00023A31"/>
    <w:rsid w:val="0003506A"/>
    <w:rsid w:val="00035663"/>
    <w:rsid w:val="00036BED"/>
    <w:rsid w:val="00043F1C"/>
    <w:rsid w:val="0004435A"/>
    <w:rsid w:val="00060C10"/>
    <w:rsid w:val="0006253E"/>
    <w:rsid w:val="0007054E"/>
    <w:rsid w:val="00077670"/>
    <w:rsid w:val="00080AD9"/>
    <w:rsid w:val="00081B37"/>
    <w:rsid w:val="0009110A"/>
    <w:rsid w:val="00096A59"/>
    <w:rsid w:val="000A0308"/>
    <w:rsid w:val="000A3787"/>
    <w:rsid w:val="000B05C4"/>
    <w:rsid w:val="000B089F"/>
    <w:rsid w:val="000B4743"/>
    <w:rsid w:val="000D2E63"/>
    <w:rsid w:val="000D4C8D"/>
    <w:rsid w:val="000E5B01"/>
    <w:rsid w:val="000E7C26"/>
    <w:rsid w:val="000F0DD2"/>
    <w:rsid w:val="001025DB"/>
    <w:rsid w:val="00117A51"/>
    <w:rsid w:val="00121FFF"/>
    <w:rsid w:val="001272B5"/>
    <w:rsid w:val="00127A01"/>
    <w:rsid w:val="00131608"/>
    <w:rsid w:val="001352DC"/>
    <w:rsid w:val="00150023"/>
    <w:rsid w:val="00155507"/>
    <w:rsid w:val="001748B5"/>
    <w:rsid w:val="00180F7D"/>
    <w:rsid w:val="001A2E04"/>
    <w:rsid w:val="001A6797"/>
    <w:rsid w:val="001B33CD"/>
    <w:rsid w:val="001C0873"/>
    <w:rsid w:val="001D2119"/>
    <w:rsid w:val="001D6634"/>
    <w:rsid w:val="001F0A91"/>
    <w:rsid w:val="002030A1"/>
    <w:rsid w:val="002145EE"/>
    <w:rsid w:val="002217A7"/>
    <w:rsid w:val="00224380"/>
    <w:rsid w:val="00246BBD"/>
    <w:rsid w:val="00253D88"/>
    <w:rsid w:val="00261D75"/>
    <w:rsid w:val="00262EF7"/>
    <w:rsid w:val="00264113"/>
    <w:rsid w:val="002667D6"/>
    <w:rsid w:val="002754A3"/>
    <w:rsid w:val="002811A4"/>
    <w:rsid w:val="00282001"/>
    <w:rsid w:val="00297055"/>
    <w:rsid w:val="00297CBC"/>
    <w:rsid w:val="002A0ED5"/>
    <w:rsid w:val="002B0CDA"/>
    <w:rsid w:val="002B2D9F"/>
    <w:rsid w:val="002B2F4A"/>
    <w:rsid w:val="002E271D"/>
    <w:rsid w:val="002F4C5C"/>
    <w:rsid w:val="002F76D0"/>
    <w:rsid w:val="00302CBC"/>
    <w:rsid w:val="003101FB"/>
    <w:rsid w:val="0031063B"/>
    <w:rsid w:val="00310EAC"/>
    <w:rsid w:val="0032233E"/>
    <w:rsid w:val="00330CD8"/>
    <w:rsid w:val="00330FD1"/>
    <w:rsid w:val="00331498"/>
    <w:rsid w:val="00337719"/>
    <w:rsid w:val="00341B1C"/>
    <w:rsid w:val="003536E4"/>
    <w:rsid w:val="00367A60"/>
    <w:rsid w:val="00367D0A"/>
    <w:rsid w:val="00380D62"/>
    <w:rsid w:val="003932D0"/>
    <w:rsid w:val="00397C54"/>
    <w:rsid w:val="003A403A"/>
    <w:rsid w:val="003B1041"/>
    <w:rsid w:val="003B156F"/>
    <w:rsid w:val="003B2BB9"/>
    <w:rsid w:val="003C5F95"/>
    <w:rsid w:val="003C6E00"/>
    <w:rsid w:val="003D2247"/>
    <w:rsid w:val="00411B7C"/>
    <w:rsid w:val="0041580E"/>
    <w:rsid w:val="00415F8D"/>
    <w:rsid w:val="00422BF1"/>
    <w:rsid w:val="00432092"/>
    <w:rsid w:val="00437620"/>
    <w:rsid w:val="0046352A"/>
    <w:rsid w:val="0047472E"/>
    <w:rsid w:val="0047544B"/>
    <w:rsid w:val="004852EA"/>
    <w:rsid w:val="004859AD"/>
    <w:rsid w:val="00485CAD"/>
    <w:rsid w:val="0049167F"/>
    <w:rsid w:val="00493C10"/>
    <w:rsid w:val="004B3848"/>
    <w:rsid w:val="004C1854"/>
    <w:rsid w:val="004D01FD"/>
    <w:rsid w:val="004D437C"/>
    <w:rsid w:val="004D738B"/>
    <w:rsid w:val="004E333D"/>
    <w:rsid w:val="004E381B"/>
    <w:rsid w:val="004E5325"/>
    <w:rsid w:val="004F226F"/>
    <w:rsid w:val="004F4120"/>
    <w:rsid w:val="005125E2"/>
    <w:rsid w:val="0051292D"/>
    <w:rsid w:val="00526D01"/>
    <w:rsid w:val="00527B47"/>
    <w:rsid w:val="00534F2A"/>
    <w:rsid w:val="00536714"/>
    <w:rsid w:val="005442E7"/>
    <w:rsid w:val="00544FA8"/>
    <w:rsid w:val="00561C26"/>
    <w:rsid w:val="00562B39"/>
    <w:rsid w:val="00566E04"/>
    <w:rsid w:val="00570D30"/>
    <w:rsid w:val="0057154D"/>
    <w:rsid w:val="00573EE4"/>
    <w:rsid w:val="005744A7"/>
    <w:rsid w:val="00576CF6"/>
    <w:rsid w:val="005929BE"/>
    <w:rsid w:val="00594715"/>
    <w:rsid w:val="005B1E63"/>
    <w:rsid w:val="005C7304"/>
    <w:rsid w:val="005C7883"/>
    <w:rsid w:val="005D5482"/>
    <w:rsid w:val="0060465F"/>
    <w:rsid w:val="006065F7"/>
    <w:rsid w:val="00612672"/>
    <w:rsid w:val="006245E6"/>
    <w:rsid w:val="0062485D"/>
    <w:rsid w:val="0063731A"/>
    <w:rsid w:val="00641E08"/>
    <w:rsid w:val="00645F4B"/>
    <w:rsid w:val="00645F6F"/>
    <w:rsid w:val="00652DCF"/>
    <w:rsid w:val="00664A74"/>
    <w:rsid w:val="00673D01"/>
    <w:rsid w:val="00677E68"/>
    <w:rsid w:val="00682311"/>
    <w:rsid w:val="00691148"/>
    <w:rsid w:val="006A4D20"/>
    <w:rsid w:val="006C369E"/>
    <w:rsid w:val="006C390C"/>
    <w:rsid w:val="006C45C3"/>
    <w:rsid w:val="006C5342"/>
    <w:rsid w:val="006C7B40"/>
    <w:rsid w:val="006D0F11"/>
    <w:rsid w:val="006D6A40"/>
    <w:rsid w:val="006E1CF8"/>
    <w:rsid w:val="006F5A8A"/>
    <w:rsid w:val="007007B2"/>
    <w:rsid w:val="00711010"/>
    <w:rsid w:val="00713D4A"/>
    <w:rsid w:val="00720269"/>
    <w:rsid w:val="0073334C"/>
    <w:rsid w:val="007362BD"/>
    <w:rsid w:val="0074703C"/>
    <w:rsid w:val="00757446"/>
    <w:rsid w:val="007658FE"/>
    <w:rsid w:val="00767E82"/>
    <w:rsid w:val="00785D0B"/>
    <w:rsid w:val="00786CCB"/>
    <w:rsid w:val="00787282"/>
    <w:rsid w:val="00793876"/>
    <w:rsid w:val="007A5750"/>
    <w:rsid w:val="007C7515"/>
    <w:rsid w:val="007D1CB2"/>
    <w:rsid w:val="007D3C84"/>
    <w:rsid w:val="007D4033"/>
    <w:rsid w:val="007D4C16"/>
    <w:rsid w:val="007D58FB"/>
    <w:rsid w:val="007D598C"/>
    <w:rsid w:val="007E36F0"/>
    <w:rsid w:val="007E6941"/>
    <w:rsid w:val="007E73BF"/>
    <w:rsid w:val="007E77CD"/>
    <w:rsid w:val="007F24D2"/>
    <w:rsid w:val="007F615E"/>
    <w:rsid w:val="0080213A"/>
    <w:rsid w:val="008036E2"/>
    <w:rsid w:val="00813528"/>
    <w:rsid w:val="00825A1A"/>
    <w:rsid w:val="0084170B"/>
    <w:rsid w:val="0085329E"/>
    <w:rsid w:val="00866BFA"/>
    <w:rsid w:val="0086784F"/>
    <w:rsid w:val="008715E1"/>
    <w:rsid w:val="00873617"/>
    <w:rsid w:val="00873F8C"/>
    <w:rsid w:val="00886ACA"/>
    <w:rsid w:val="00897BCF"/>
    <w:rsid w:val="008B377C"/>
    <w:rsid w:val="008B3A43"/>
    <w:rsid w:val="008B6821"/>
    <w:rsid w:val="008B6DF3"/>
    <w:rsid w:val="008B7A69"/>
    <w:rsid w:val="008C4B98"/>
    <w:rsid w:val="008D48BC"/>
    <w:rsid w:val="008D48C5"/>
    <w:rsid w:val="008D69FD"/>
    <w:rsid w:val="008F3041"/>
    <w:rsid w:val="008F4441"/>
    <w:rsid w:val="009043AF"/>
    <w:rsid w:val="009043C5"/>
    <w:rsid w:val="00907F9A"/>
    <w:rsid w:val="0091135C"/>
    <w:rsid w:val="00923D73"/>
    <w:rsid w:val="00930C2C"/>
    <w:rsid w:val="009319B5"/>
    <w:rsid w:val="009334D4"/>
    <w:rsid w:val="00935E56"/>
    <w:rsid w:val="009372AE"/>
    <w:rsid w:val="00937CA0"/>
    <w:rsid w:val="00950D50"/>
    <w:rsid w:val="00955E9F"/>
    <w:rsid w:val="009634BC"/>
    <w:rsid w:val="0097587A"/>
    <w:rsid w:val="00995C89"/>
    <w:rsid w:val="009A1E6E"/>
    <w:rsid w:val="009B6B1B"/>
    <w:rsid w:val="009C15EC"/>
    <w:rsid w:val="009C792F"/>
    <w:rsid w:val="009D1305"/>
    <w:rsid w:val="009E2EC0"/>
    <w:rsid w:val="009E3721"/>
    <w:rsid w:val="009F2BA2"/>
    <w:rsid w:val="00A04107"/>
    <w:rsid w:val="00A05292"/>
    <w:rsid w:val="00A07A23"/>
    <w:rsid w:val="00A1627B"/>
    <w:rsid w:val="00A23F45"/>
    <w:rsid w:val="00A26924"/>
    <w:rsid w:val="00A27CA7"/>
    <w:rsid w:val="00A434B0"/>
    <w:rsid w:val="00A65C4F"/>
    <w:rsid w:val="00A72151"/>
    <w:rsid w:val="00A751F6"/>
    <w:rsid w:val="00A82D05"/>
    <w:rsid w:val="00A87819"/>
    <w:rsid w:val="00A92CE3"/>
    <w:rsid w:val="00AA219E"/>
    <w:rsid w:val="00AA39D6"/>
    <w:rsid w:val="00AB3001"/>
    <w:rsid w:val="00AB3132"/>
    <w:rsid w:val="00AC0360"/>
    <w:rsid w:val="00AC5D2B"/>
    <w:rsid w:val="00AC692A"/>
    <w:rsid w:val="00AD524C"/>
    <w:rsid w:val="00AD629D"/>
    <w:rsid w:val="00AE4ED2"/>
    <w:rsid w:val="00AE5561"/>
    <w:rsid w:val="00B0247E"/>
    <w:rsid w:val="00B02D62"/>
    <w:rsid w:val="00B0730C"/>
    <w:rsid w:val="00B1311A"/>
    <w:rsid w:val="00B17F3E"/>
    <w:rsid w:val="00B2355A"/>
    <w:rsid w:val="00B50F40"/>
    <w:rsid w:val="00B552B5"/>
    <w:rsid w:val="00B642C1"/>
    <w:rsid w:val="00B66614"/>
    <w:rsid w:val="00B77DA3"/>
    <w:rsid w:val="00B8145A"/>
    <w:rsid w:val="00B9126F"/>
    <w:rsid w:val="00BB3416"/>
    <w:rsid w:val="00BE5EE8"/>
    <w:rsid w:val="00BF5F52"/>
    <w:rsid w:val="00BF6004"/>
    <w:rsid w:val="00C03028"/>
    <w:rsid w:val="00C057AB"/>
    <w:rsid w:val="00C107C1"/>
    <w:rsid w:val="00C27C2A"/>
    <w:rsid w:val="00C35D18"/>
    <w:rsid w:val="00C50753"/>
    <w:rsid w:val="00C6358D"/>
    <w:rsid w:val="00C65634"/>
    <w:rsid w:val="00C86551"/>
    <w:rsid w:val="00C91218"/>
    <w:rsid w:val="00CA0CF5"/>
    <w:rsid w:val="00CA257B"/>
    <w:rsid w:val="00CA40E4"/>
    <w:rsid w:val="00CA54DF"/>
    <w:rsid w:val="00CB7F33"/>
    <w:rsid w:val="00CC1634"/>
    <w:rsid w:val="00CC2101"/>
    <w:rsid w:val="00CD2E15"/>
    <w:rsid w:val="00CE00F1"/>
    <w:rsid w:val="00CF2BEE"/>
    <w:rsid w:val="00CF7FFC"/>
    <w:rsid w:val="00D166B2"/>
    <w:rsid w:val="00D27B0F"/>
    <w:rsid w:val="00D33193"/>
    <w:rsid w:val="00D33E52"/>
    <w:rsid w:val="00D4783A"/>
    <w:rsid w:val="00D5574B"/>
    <w:rsid w:val="00D60D43"/>
    <w:rsid w:val="00D63BB5"/>
    <w:rsid w:val="00D67595"/>
    <w:rsid w:val="00D76253"/>
    <w:rsid w:val="00D8043E"/>
    <w:rsid w:val="00D82144"/>
    <w:rsid w:val="00D83005"/>
    <w:rsid w:val="00D83B51"/>
    <w:rsid w:val="00D97DF2"/>
    <w:rsid w:val="00DA1F83"/>
    <w:rsid w:val="00DA4B7A"/>
    <w:rsid w:val="00DB3B85"/>
    <w:rsid w:val="00DB68D4"/>
    <w:rsid w:val="00DC020B"/>
    <w:rsid w:val="00DC2DE1"/>
    <w:rsid w:val="00DC7CF1"/>
    <w:rsid w:val="00DD791C"/>
    <w:rsid w:val="00DE5DB9"/>
    <w:rsid w:val="00DF41DE"/>
    <w:rsid w:val="00E00BFB"/>
    <w:rsid w:val="00E04F48"/>
    <w:rsid w:val="00E120D6"/>
    <w:rsid w:val="00E13221"/>
    <w:rsid w:val="00E22EB3"/>
    <w:rsid w:val="00E31C1A"/>
    <w:rsid w:val="00E3255F"/>
    <w:rsid w:val="00E35BC3"/>
    <w:rsid w:val="00E36B78"/>
    <w:rsid w:val="00E53FD4"/>
    <w:rsid w:val="00E64485"/>
    <w:rsid w:val="00E66B80"/>
    <w:rsid w:val="00E72C62"/>
    <w:rsid w:val="00E83B09"/>
    <w:rsid w:val="00E85D67"/>
    <w:rsid w:val="00E93413"/>
    <w:rsid w:val="00E96EB8"/>
    <w:rsid w:val="00EA23F3"/>
    <w:rsid w:val="00EB311B"/>
    <w:rsid w:val="00EB53D0"/>
    <w:rsid w:val="00EB6CFE"/>
    <w:rsid w:val="00EC74F7"/>
    <w:rsid w:val="00ED7198"/>
    <w:rsid w:val="00EE7D8D"/>
    <w:rsid w:val="00F17ABC"/>
    <w:rsid w:val="00F26189"/>
    <w:rsid w:val="00F327EA"/>
    <w:rsid w:val="00F32C66"/>
    <w:rsid w:val="00F4206B"/>
    <w:rsid w:val="00F45F44"/>
    <w:rsid w:val="00F5152D"/>
    <w:rsid w:val="00F55630"/>
    <w:rsid w:val="00F56563"/>
    <w:rsid w:val="00F601D5"/>
    <w:rsid w:val="00F63586"/>
    <w:rsid w:val="00F67CDF"/>
    <w:rsid w:val="00F7215E"/>
    <w:rsid w:val="00FA0CE2"/>
    <w:rsid w:val="00FB2211"/>
    <w:rsid w:val="00FC716E"/>
    <w:rsid w:val="00FC758A"/>
    <w:rsid w:val="00FD0B58"/>
    <w:rsid w:val="00FD52EE"/>
    <w:rsid w:val="00FD7EE6"/>
    <w:rsid w:val="00FE483D"/>
    <w:rsid w:val="00FE702D"/>
    <w:rsid w:val="00FE759D"/>
    <w:rsid w:val="00FF4FC7"/>
  </w:rsids>
  <m:mathPr>
    <m:mathFont m:val="Cambria Math"/>
    <m:brkBin m:val="before"/>
    <m:brkBinSub m:val="--"/>
    <m:smallFrac m:val="0"/>
    <m:dispDef/>
    <m:lMargin m:val="0"/>
    <m:rMargin m:val="0"/>
    <m:defJc m:val="centerGroup"/>
    <m:wrapIndent m:val="1440"/>
    <m:intLim m:val="subSup"/>
    <m:naryLim m:val="undOvr"/>
  </m:mathPr>
  <w:themeFontLang w:val="en-US" w:eastAsia="zh-CN" w:bidi=""/>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List Bullet" w:semiHidden="0" w:unhideWhenUsed="0"/>
    <w:lsdException w:name="List 3" w:semiHidden="0" w:unhideWhenUsed="0"/>
    <w:lsdException w:name="List 4" w:semiHidden="0" w:unhideWhenUsed="0"/>
    <w:lsdException w:name="Title" w:semiHidden="0" w:unhideWhenUsed="0" w:qFormat="1"/>
    <w:lsdException w:name="Message Header" w:semiHidden="0" w:unhideWhenUsed="0"/>
    <w:lsdException w:name="Subtitle" w:semiHidden="0" w:unhideWhenUsed="0" w:qFormat="1"/>
    <w:lsdException w:name="Salutation" w:semiHidden="0" w:unhideWhenUsed="0"/>
    <w:lsdException w:name="Date" w:semiHidden="0" w:unhideWhenUsed="0"/>
    <w:lsdException w:name="Strong" w:semiHidden="0" w:unhideWhenUsed="0" w:qFormat="1"/>
    <w:lsdException w:name="Emphasis" w:semiHidden="0" w:unhideWhenUsed="0" w:qFormat="1"/>
    <w:lsdException w:name="No List" w:uiPriority="99"/>
    <w:lsdException w:name="Table Grid" w:semiHidden="0" w:unhideWhenUsed="0"/>
    <w:lsdException w:name="Table Theme"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2C9E"/>
    <w:rPr>
      <w:rFonts w:ascii="Arial" w:eastAsia="SimSun" w:hAnsi="Arial" w:cs="Arial"/>
      <w:color w:val="00000A"/>
      <w:sz w:val="22"/>
      <w:lang w:val="es-ES"/>
    </w:rPr>
  </w:style>
  <w:style w:type="paragraph" w:styleId="Heading1">
    <w:name w:val="heading 1"/>
    <w:basedOn w:val="Normal"/>
    <w:next w:val="Normal"/>
    <w:link w:val="Heading1Char"/>
    <w:qFormat/>
    <w:rsid w:val="00A32C9E"/>
    <w:pPr>
      <w:keepNext/>
      <w:spacing w:before="240" w:after="60"/>
      <w:outlineLvl w:val="0"/>
    </w:pPr>
    <w:rPr>
      <w:b/>
      <w:bCs/>
      <w:caps/>
      <w:szCs w:val="32"/>
    </w:rPr>
  </w:style>
  <w:style w:type="paragraph" w:styleId="Heading2">
    <w:name w:val="heading 2"/>
    <w:basedOn w:val="Normal"/>
    <w:next w:val="Normal"/>
    <w:qFormat/>
    <w:rsid w:val="00A32C9E"/>
    <w:pPr>
      <w:keepNext/>
      <w:spacing w:before="240" w:after="60"/>
      <w:outlineLvl w:val="1"/>
    </w:pPr>
    <w:rPr>
      <w:bCs/>
      <w:iCs/>
      <w:caps/>
      <w:szCs w:val="28"/>
    </w:rPr>
  </w:style>
  <w:style w:type="paragraph" w:styleId="Heading3">
    <w:name w:val="heading 3"/>
    <w:basedOn w:val="Normal"/>
    <w:next w:val="Normal"/>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paragraph" w:styleId="Heading5">
    <w:name w:val="heading 5"/>
    <w:basedOn w:val="Normal"/>
    <w:next w:val="Normal"/>
    <w:link w:val="Heading5Char"/>
    <w:qFormat/>
    <w:rsid w:val="00F473F0"/>
    <w:pPr>
      <w:spacing w:before="240" w:after="60"/>
      <w:outlineLvl w:val="4"/>
    </w:pPr>
    <w:rPr>
      <w:rFonts w:ascii="Times New Roman" w:eastAsia="Times New Roman" w:hAnsi="Times New Roman" w:cs="Times New Roman"/>
      <w:b/>
      <w:bCs/>
      <w:i/>
      <w:iCs/>
      <w:sz w:val="26"/>
      <w:szCs w:val="26"/>
      <w:lang w:eastAsia="es-ES" w:bidi="es-ES"/>
    </w:rPr>
  </w:style>
  <w:style w:type="paragraph" w:styleId="Heading6">
    <w:name w:val="heading 6"/>
    <w:basedOn w:val="Normal"/>
    <w:next w:val="Normal"/>
    <w:link w:val="Heading6Char"/>
    <w:qFormat/>
    <w:rsid w:val="00F473F0"/>
    <w:pPr>
      <w:spacing w:before="240" w:after="60"/>
      <w:outlineLvl w:val="5"/>
    </w:pPr>
    <w:rPr>
      <w:rFonts w:ascii="Times New Roman" w:eastAsia="Times New Roman" w:hAnsi="Times New Roman" w:cs="Times New Roman"/>
      <w:b/>
      <w:bCs/>
      <w:szCs w:val="22"/>
      <w:lang w:eastAsia="es-ES" w:bidi="es-ES"/>
    </w:rPr>
  </w:style>
  <w:style w:type="paragraph" w:styleId="Heading7">
    <w:name w:val="heading 7"/>
    <w:basedOn w:val="Normal"/>
    <w:next w:val="Normal"/>
    <w:link w:val="Heading7Char"/>
    <w:qFormat/>
    <w:rsid w:val="00F473F0"/>
    <w:pPr>
      <w:spacing w:before="240" w:after="60"/>
      <w:outlineLvl w:val="6"/>
    </w:pPr>
    <w:rPr>
      <w:rFonts w:ascii="Times New Roman" w:eastAsia="Times New Roman" w:hAnsi="Times New Roman" w:cs="Times New Roman"/>
      <w:sz w:val="24"/>
      <w:szCs w:val="24"/>
      <w:lang w:eastAsia="es-ES" w:bidi="es-E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alloonTextChar">
    <w:name w:val="Balloon Text Char"/>
    <w:basedOn w:val="DefaultParagraphFont"/>
    <w:link w:val="BalloonText"/>
    <w:qFormat/>
    <w:rsid w:val="00FB218B"/>
    <w:rPr>
      <w:rFonts w:ascii="Tahoma" w:eastAsia="SimSun" w:hAnsi="Tahoma" w:cs="Tahoma"/>
      <w:sz w:val="16"/>
      <w:szCs w:val="16"/>
      <w:lang w:val="es-ES"/>
    </w:rPr>
  </w:style>
  <w:style w:type="character" w:customStyle="1" w:styleId="Heading5Char">
    <w:name w:val="Heading 5 Char"/>
    <w:basedOn w:val="DefaultParagraphFont"/>
    <w:link w:val="Heading5"/>
    <w:qFormat/>
    <w:rsid w:val="00F473F0"/>
    <w:rPr>
      <w:b/>
      <w:bCs/>
      <w:i/>
      <w:iCs/>
      <w:sz w:val="26"/>
      <w:szCs w:val="26"/>
      <w:lang w:val="es-ES" w:eastAsia="es-ES" w:bidi="es-ES"/>
    </w:rPr>
  </w:style>
  <w:style w:type="character" w:customStyle="1" w:styleId="Heading6Char">
    <w:name w:val="Heading 6 Char"/>
    <w:basedOn w:val="DefaultParagraphFont"/>
    <w:link w:val="Heading6"/>
    <w:qFormat/>
    <w:rsid w:val="00F473F0"/>
    <w:rPr>
      <w:b/>
      <w:bCs/>
      <w:sz w:val="22"/>
      <w:szCs w:val="22"/>
      <w:lang w:val="es-ES" w:eastAsia="es-ES" w:bidi="es-ES"/>
    </w:rPr>
  </w:style>
  <w:style w:type="character" w:customStyle="1" w:styleId="Heading7Char">
    <w:name w:val="Heading 7 Char"/>
    <w:basedOn w:val="DefaultParagraphFont"/>
    <w:link w:val="Heading7"/>
    <w:qFormat/>
    <w:rsid w:val="00F473F0"/>
    <w:rPr>
      <w:sz w:val="24"/>
      <w:szCs w:val="24"/>
      <w:lang w:val="es-ES" w:eastAsia="es-ES" w:bidi="es-ES"/>
    </w:rPr>
  </w:style>
  <w:style w:type="character" w:customStyle="1" w:styleId="InternetLink">
    <w:name w:val="Internet Link"/>
    <w:rsid w:val="00F473F0"/>
    <w:rPr>
      <w:color w:val="000099"/>
      <w:u w:val="single"/>
    </w:rPr>
  </w:style>
  <w:style w:type="character" w:styleId="Emphasis">
    <w:name w:val="Emphasis"/>
    <w:qFormat/>
    <w:rsid w:val="00F473F0"/>
    <w:rPr>
      <w:i/>
      <w:iCs/>
    </w:rPr>
  </w:style>
  <w:style w:type="character" w:styleId="Strong">
    <w:name w:val="Strong"/>
    <w:qFormat/>
    <w:rsid w:val="00F473F0"/>
    <w:rPr>
      <w:b/>
      <w:bCs/>
    </w:rPr>
  </w:style>
  <w:style w:type="character" w:styleId="PageNumber">
    <w:name w:val="page number"/>
    <w:basedOn w:val="DefaultParagraphFont"/>
    <w:qFormat/>
    <w:rsid w:val="00F473F0"/>
  </w:style>
  <w:style w:type="character" w:customStyle="1" w:styleId="Gotthainer">
    <w:name w:val="Gotthainer"/>
    <w:semiHidden/>
    <w:qFormat/>
    <w:rsid w:val="00F473F0"/>
    <w:rPr>
      <w:rFonts w:ascii="Arial" w:hAnsi="Arial" w:cs="Arial"/>
      <w:color w:val="00000A"/>
      <w:sz w:val="20"/>
      <w:szCs w:val="20"/>
    </w:rPr>
  </w:style>
  <w:style w:type="character" w:customStyle="1" w:styleId="BodyTextIndentChar">
    <w:name w:val="Body Text Indent Char"/>
    <w:basedOn w:val="DefaultParagraphFont"/>
    <w:link w:val="TextBodyIndent"/>
    <w:qFormat/>
    <w:rsid w:val="00F473F0"/>
    <w:rPr>
      <w:sz w:val="24"/>
      <w:szCs w:val="24"/>
      <w:lang w:val="es-ES" w:eastAsia="es-ES" w:bidi="es-ES"/>
    </w:rPr>
  </w:style>
  <w:style w:type="character" w:customStyle="1" w:styleId="Style1Char">
    <w:name w:val="Style1 Char"/>
    <w:link w:val="Style1"/>
    <w:qFormat/>
    <w:rsid w:val="00F473F0"/>
    <w:rPr>
      <w:rFonts w:ascii="Arial" w:hAnsi="Arial" w:cs="Arial"/>
      <w:b/>
      <w:color w:val="333399"/>
      <w:sz w:val="52"/>
      <w:szCs w:val="52"/>
      <w:lang w:val="es-ES" w:eastAsia="es-ES" w:bidi="es-ES"/>
    </w:rPr>
  </w:style>
  <w:style w:type="character" w:customStyle="1" w:styleId="StyletexteChar">
    <w:name w:val="Style texte Char"/>
    <w:link w:val="Styletexte"/>
    <w:qFormat/>
    <w:rsid w:val="00F473F0"/>
    <w:rPr>
      <w:rFonts w:ascii="Arial" w:hAnsi="Arial"/>
      <w:sz w:val="22"/>
      <w:lang w:val="es-ES" w:eastAsia="es-ES" w:bidi="es-ES"/>
    </w:rPr>
  </w:style>
  <w:style w:type="character" w:customStyle="1" w:styleId="Style3Char">
    <w:name w:val="Style3 Char"/>
    <w:link w:val="Style3"/>
    <w:qFormat/>
    <w:rsid w:val="00F473F0"/>
    <w:rPr>
      <w:rFonts w:ascii="Arial" w:hAnsi="Arial"/>
      <w:sz w:val="22"/>
      <w:lang w:val="es-ES" w:eastAsia="es-ES" w:bidi="es-ES"/>
    </w:rPr>
  </w:style>
  <w:style w:type="character" w:customStyle="1" w:styleId="Heading1Char">
    <w:name w:val="Heading 1 Char"/>
    <w:link w:val="Heading1"/>
    <w:qFormat/>
    <w:rsid w:val="00F473F0"/>
    <w:rPr>
      <w:rFonts w:ascii="Arial" w:eastAsia="SimSun" w:hAnsi="Arial" w:cs="Arial"/>
      <w:b/>
      <w:bCs/>
      <w:caps/>
      <w:sz w:val="22"/>
      <w:szCs w:val="32"/>
      <w:lang w:val="es-ES"/>
    </w:rPr>
  </w:style>
  <w:style w:type="character" w:customStyle="1" w:styleId="HEADING1Char0">
    <w:name w:val="HEADING1 Char"/>
    <w:qFormat/>
    <w:rsid w:val="00F473F0"/>
    <w:rPr>
      <w:rFonts w:ascii="Times New Roman Bold" w:hAnsi="Times New Roman Bold"/>
      <w:bCs/>
      <w:sz w:val="72"/>
      <w:szCs w:val="24"/>
      <w:lang w:val="es-ES" w:eastAsia="es-ES" w:bidi="es-ES"/>
    </w:rPr>
  </w:style>
  <w:style w:type="character" w:customStyle="1" w:styleId="STYLE1LASTONEChar">
    <w:name w:val="STYLE 1 LAST ONE Char"/>
    <w:link w:val="STYLE1LASTONE"/>
    <w:qFormat/>
    <w:rsid w:val="00F473F0"/>
    <w:rPr>
      <w:rFonts w:ascii="Arial" w:hAnsi="Arial"/>
      <w:b/>
      <w:bCs/>
      <w:sz w:val="28"/>
      <w:szCs w:val="28"/>
      <w:lang w:val="es-ES" w:eastAsia="es-ES" w:bidi="es-ES"/>
    </w:rPr>
  </w:style>
  <w:style w:type="character" w:customStyle="1" w:styleId="DocumentMapChar">
    <w:name w:val="Document Map Char"/>
    <w:basedOn w:val="DefaultParagraphFont"/>
    <w:link w:val="DocumentMap"/>
    <w:qFormat/>
    <w:rsid w:val="00F473F0"/>
    <w:rPr>
      <w:rFonts w:ascii="Tahoma" w:hAnsi="Tahoma" w:cs="Tahoma"/>
      <w:shd w:val="clear" w:color="auto" w:fill="000080"/>
      <w:lang w:val="es-ES" w:eastAsia="es-ES" w:bidi="es-ES"/>
    </w:rPr>
  </w:style>
  <w:style w:type="character" w:customStyle="1" w:styleId="StyleSTYLE1LASTONEWhiteChar">
    <w:name w:val="Style STYLE 1 LAST ONE + White Char"/>
    <w:link w:val="StyleSTYLE1LASTONEWhite"/>
    <w:qFormat/>
    <w:rsid w:val="00F473F0"/>
    <w:rPr>
      <w:rFonts w:ascii="Arial" w:hAnsi="Arial"/>
      <w:b/>
      <w:bCs/>
      <w:color w:val="FFFFFF"/>
      <w:sz w:val="28"/>
      <w:szCs w:val="28"/>
      <w:lang w:val="es-ES" w:eastAsia="es-ES" w:bidi="es-ES"/>
    </w:rPr>
  </w:style>
  <w:style w:type="character" w:customStyle="1" w:styleId="STYLE1Char0">
    <w:name w:val="STYLE 1 Char"/>
    <w:qFormat/>
    <w:rsid w:val="00F473F0"/>
    <w:rPr>
      <w:rFonts w:ascii="Arial" w:hAnsi="Arial" w:cs="Arial"/>
      <w:color w:val="FF0000"/>
      <w:sz w:val="36"/>
      <w:szCs w:val="36"/>
      <w:lang w:val="es-ES" w:eastAsia="es-ES" w:bidi="es-ES"/>
    </w:rPr>
  </w:style>
  <w:style w:type="character" w:customStyle="1" w:styleId="STYLEDUTEXTEChar">
    <w:name w:val="STYLE DU TEXTE Char"/>
    <w:link w:val="STYLEDUTEXTE"/>
    <w:qFormat/>
    <w:rsid w:val="00F473F0"/>
    <w:rPr>
      <w:rFonts w:ascii="Arial" w:hAnsi="Arial"/>
      <w:sz w:val="22"/>
      <w:lang w:val="es-ES" w:eastAsia="es-ES" w:bidi="es-ES"/>
    </w:rPr>
  </w:style>
  <w:style w:type="character" w:customStyle="1" w:styleId="STYLE2LASTONEChar">
    <w:name w:val="STYLE 2 LAST ONE Char"/>
    <w:link w:val="STYLE2LASTONE"/>
    <w:qFormat/>
    <w:rsid w:val="00F473F0"/>
    <w:rPr>
      <w:rFonts w:ascii="Arial" w:hAnsi="Arial"/>
      <w:b/>
      <w:bCs/>
      <w:color w:val="FFFFFF"/>
      <w:sz w:val="16"/>
      <w:szCs w:val="28"/>
      <w:lang w:val="es-ES" w:eastAsia="es-ES" w:bidi="es-ES"/>
    </w:rPr>
  </w:style>
  <w:style w:type="character" w:customStyle="1" w:styleId="StyleArial10ptChar">
    <w:name w:val="Style Arial 10 pt Char"/>
    <w:link w:val="StyleArial10pt"/>
    <w:qFormat/>
    <w:rsid w:val="00F473F0"/>
    <w:rPr>
      <w:rFonts w:ascii="Arial" w:hAnsi="Arial"/>
      <w:lang w:val="es-ES" w:eastAsia="es-ES" w:bidi="es-ES"/>
    </w:rPr>
  </w:style>
  <w:style w:type="character" w:styleId="CommentReference">
    <w:name w:val="annotation reference"/>
    <w:qFormat/>
    <w:rsid w:val="00F473F0"/>
    <w:rPr>
      <w:sz w:val="16"/>
      <w:szCs w:val="16"/>
    </w:rPr>
  </w:style>
  <w:style w:type="character" w:customStyle="1" w:styleId="CommentTextChar">
    <w:name w:val="Comment Text Char"/>
    <w:basedOn w:val="DefaultParagraphFont"/>
    <w:link w:val="CommentText"/>
    <w:semiHidden/>
    <w:qFormat/>
    <w:rsid w:val="00F473F0"/>
    <w:rPr>
      <w:rFonts w:ascii="Arial" w:eastAsia="SimSun" w:hAnsi="Arial" w:cs="Arial"/>
      <w:sz w:val="18"/>
      <w:lang w:val="es-ES"/>
    </w:rPr>
  </w:style>
  <w:style w:type="character" w:customStyle="1" w:styleId="CommentSubjectChar">
    <w:name w:val="Comment Subject Char"/>
    <w:basedOn w:val="CommentTextChar"/>
    <w:link w:val="CommentSubject"/>
    <w:qFormat/>
    <w:rsid w:val="00F473F0"/>
    <w:rPr>
      <w:rFonts w:ascii="Arial" w:eastAsia="SimSun" w:hAnsi="Arial" w:cs="Arial"/>
      <w:b/>
      <w:bCs/>
      <w:sz w:val="18"/>
      <w:lang w:val="es-ES" w:eastAsia="es-ES" w:bidi="es-ES"/>
    </w:rPr>
  </w:style>
  <w:style w:type="character" w:customStyle="1" w:styleId="EmailStyle67">
    <w:name w:val="EmailStyle67"/>
    <w:semiHidden/>
    <w:qFormat/>
    <w:rsid w:val="00F473F0"/>
    <w:rPr>
      <w:rFonts w:ascii="Arial" w:hAnsi="Arial" w:cs="Arial"/>
      <w:color w:val="000080"/>
      <w:sz w:val="20"/>
      <w:szCs w:val="20"/>
    </w:rPr>
  </w:style>
  <w:style w:type="character" w:styleId="FootnoteReference">
    <w:name w:val="footnote reference"/>
    <w:qFormat/>
    <w:rsid w:val="00F473F0"/>
    <w:rPr>
      <w:vertAlign w:val="superscript"/>
    </w:rPr>
  </w:style>
  <w:style w:type="character" w:customStyle="1" w:styleId="FooterChar">
    <w:name w:val="Footer Char"/>
    <w:link w:val="Footer"/>
    <w:uiPriority w:val="99"/>
    <w:qFormat/>
    <w:rsid w:val="00F473F0"/>
    <w:rPr>
      <w:rFonts w:ascii="Arial" w:eastAsia="SimSun" w:hAnsi="Arial" w:cs="Arial"/>
      <w:sz w:val="22"/>
      <w:lang w:val="es-ES"/>
    </w:rPr>
  </w:style>
  <w:style w:type="character" w:customStyle="1" w:styleId="HeaderChar">
    <w:name w:val="Header Char"/>
    <w:link w:val="Header"/>
    <w:uiPriority w:val="99"/>
    <w:qFormat/>
    <w:rsid w:val="00F473F0"/>
    <w:rPr>
      <w:rFonts w:ascii="Arial" w:eastAsia="SimSun" w:hAnsi="Arial" w:cs="Arial"/>
      <w:sz w:val="22"/>
      <w:lang w:val="es-ES"/>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cs="Courier New"/>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cs="Courier New"/>
    </w:rPr>
  </w:style>
  <w:style w:type="character" w:customStyle="1" w:styleId="ListLabel11">
    <w:name w:val="ListLabel 11"/>
    <w:qFormat/>
    <w:rPr>
      <w:rFonts w:cs="Courier New"/>
    </w:rPr>
  </w:style>
  <w:style w:type="character" w:customStyle="1" w:styleId="ListLabel12">
    <w:name w:val="ListLabel 12"/>
    <w:qFormat/>
    <w:rPr>
      <w:rFonts w:cs="Courier New"/>
    </w:rPr>
  </w:style>
  <w:style w:type="character" w:customStyle="1" w:styleId="ListLabel13">
    <w:name w:val="ListLabel 13"/>
    <w:qFormat/>
    <w:rPr>
      <w:rFonts w:cs="Courier New"/>
    </w:rPr>
  </w:style>
  <w:style w:type="character" w:customStyle="1" w:styleId="ListLabel14">
    <w:name w:val="ListLabel 14"/>
    <w:qFormat/>
    <w:rPr>
      <w:rFonts w:cs="Courier New"/>
    </w:rPr>
  </w:style>
  <w:style w:type="character" w:customStyle="1" w:styleId="ListLabel15">
    <w:name w:val="ListLabel 15"/>
    <w:qFormat/>
    <w:rPr>
      <w:rFonts w:cs="Courier New"/>
    </w:rPr>
  </w:style>
  <w:style w:type="character" w:customStyle="1" w:styleId="ListLabel16">
    <w:name w:val="ListLabel 16"/>
    <w:qFormat/>
    <w:rPr>
      <w:rFonts w:cs="Courier New"/>
    </w:rPr>
  </w:style>
  <w:style w:type="character" w:customStyle="1" w:styleId="ListLabel17">
    <w:name w:val="ListLabel 17"/>
    <w:qFormat/>
    <w:rPr>
      <w:rFonts w:cs="Courier New"/>
    </w:rPr>
  </w:style>
  <w:style w:type="character" w:customStyle="1" w:styleId="ListLabel18">
    <w:name w:val="ListLabel 18"/>
    <w:qFormat/>
    <w:rPr>
      <w:rFonts w:cs="Courier New"/>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rFonts w:cs="Courier New"/>
    </w:rPr>
  </w:style>
  <w:style w:type="character" w:customStyle="1" w:styleId="ListLabel22">
    <w:name w:val="ListLabel 22"/>
    <w:qFormat/>
    <w:rPr>
      <w:rFonts w:cs="Courier New"/>
    </w:rPr>
  </w:style>
  <w:style w:type="character" w:customStyle="1" w:styleId="ListLabel23">
    <w:name w:val="ListLabel 23"/>
    <w:qFormat/>
    <w:rPr>
      <w:rFonts w:cs="Courier New"/>
    </w:rPr>
  </w:style>
  <w:style w:type="character" w:customStyle="1" w:styleId="ListLabel24">
    <w:name w:val="ListLabel 24"/>
    <w:qFormat/>
    <w:rPr>
      <w:rFonts w:cs="Courier New"/>
    </w:rPr>
  </w:style>
  <w:style w:type="character" w:customStyle="1" w:styleId="ListLabel25">
    <w:name w:val="ListLabel 25"/>
    <w:qFormat/>
    <w:rPr>
      <w:rFonts w:cs="Courier New"/>
    </w:rPr>
  </w:style>
  <w:style w:type="character" w:customStyle="1" w:styleId="ListLabel26">
    <w:name w:val="ListLabel 26"/>
    <w:qFormat/>
    <w:rPr>
      <w:rFonts w:cs="Courier New"/>
    </w:rPr>
  </w:style>
  <w:style w:type="character" w:customStyle="1" w:styleId="ListLabel27">
    <w:name w:val="ListLabel 27"/>
    <w:qFormat/>
    <w:rPr>
      <w:rFonts w:cs="Courier New"/>
    </w:rPr>
  </w:style>
  <w:style w:type="character" w:customStyle="1" w:styleId="ListLabel28">
    <w:name w:val="ListLabel 28"/>
    <w:qFormat/>
    <w:rPr>
      <w:rFonts w:cs="Courier New"/>
    </w:rPr>
  </w:style>
  <w:style w:type="character" w:customStyle="1" w:styleId="ListLabel29">
    <w:name w:val="ListLabel 29"/>
    <w:qFormat/>
    <w:rPr>
      <w:rFonts w:cs="Courier New"/>
    </w:rPr>
  </w:style>
  <w:style w:type="character" w:customStyle="1" w:styleId="ListLabel30">
    <w:name w:val="ListLabel 30"/>
    <w:qFormat/>
    <w:rPr>
      <w:rFonts w:cs="Courier New"/>
    </w:rPr>
  </w:style>
  <w:style w:type="character" w:customStyle="1" w:styleId="ListLabel31">
    <w:name w:val="ListLabel 31"/>
    <w:qFormat/>
    <w:rPr>
      <w:rFonts w:cs="Courier New"/>
    </w:rPr>
  </w:style>
  <w:style w:type="character" w:customStyle="1" w:styleId="ListLabel32">
    <w:name w:val="ListLabel 32"/>
    <w:qFormat/>
    <w:rPr>
      <w:rFonts w:cs="Courier New"/>
    </w:rPr>
  </w:style>
  <w:style w:type="character" w:customStyle="1" w:styleId="ListLabel33">
    <w:name w:val="ListLabel 33"/>
    <w:qFormat/>
    <w:rPr>
      <w:rFonts w:cs="Courier New"/>
    </w:rPr>
  </w:style>
  <w:style w:type="character" w:customStyle="1" w:styleId="EndnoteCharacters">
    <w:name w:val="Endnote Characters"/>
    <w:qFormat/>
  </w:style>
  <w:style w:type="character" w:customStyle="1" w:styleId="ListLabel34">
    <w:name w:val="ListLabel 34"/>
    <w:qFormat/>
    <w:rPr>
      <w:rFonts w:cs="Wingdings"/>
    </w:rPr>
  </w:style>
  <w:style w:type="character" w:customStyle="1" w:styleId="ListLabel35">
    <w:name w:val="ListLabel 35"/>
    <w:qFormat/>
    <w:rPr>
      <w:rFonts w:cs="Wingdings"/>
    </w:rPr>
  </w:style>
  <w:style w:type="character" w:customStyle="1" w:styleId="ListLabel36">
    <w:name w:val="ListLabel 36"/>
    <w:qFormat/>
    <w:rPr>
      <w:rFonts w:cs="Wingdings"/>
    </w:rPr>
  </w:style>
  <w:style w:type="character" w:customStyle="1" w:styleId="ListLabel37">
    <w:name w:val="ListLabel 37"/>
    <w:qFormat/>
    <w:rPr>
      <w:rFonts w:cs="Wingdings"/>
    </w:rPr>
  </w:style>
  <w:style w:type="character" w:customStyle="1" w:styleId="ListLabel38">
    <w:name w:val="ListLabel 38"/>
    <w:qFormat/>
    <w:rPr>
      <w:rFonts w:cs="Wingdings"/>
    </w:rPr>
  </w:style>
  <w:style w:type="character" w:customStyle="1" w:styleId="ListLabel39">
    <w:name w:val="ListLabel 39"/>
    <w:qFormat/>
    <w:rPr>
      <w:rFonts w:cs="Wingdings"/>
    </w:rPr>
  </w:style>
  <w:style w:type="character" w:customStyle="1" w:styleId="ListLabel40">
    <w:name w:val="ListLabel 40"/>
    <w:qFormat/>
    <w:rPr>
      <w:rFonts w:cs="Wingdings"/>
    </w:rPr>
  </w:style>
  <w:style w:type="character" w:customStyle="1" w:styleId="ListLabel41">
    <w:name w:val="ListLabel 41"/>
    <w:qFormat/>
    <w:rPr>
      <w:rFonts w:cs="Courier New"/>
    </w:rPr>
  </w:style>
  <w:style w:type="character" w:customStyle="1" w:styleId="ListLabel42">
    <w:name w:val="ListLabel 42"/>
    <w:qFormat/>
    <w:rPr>
      <w:rFonts w:cs="Wingdings"/>
    </w:rPr>
  </w:style>
  <w:style w:type="character" w:customStyle="1" w:styleId="ListLabel43">
    <w:name w:val="ListLabel 43"/>
    <w:qFormat/>
    <w:rPr>
      <w:rFonts w:cs="Symbol"/>
    </w:rPr>
  </w:style>
  <w:style w:type="character" w:customStyle="1" w:styleId="ListLabel44">
    <w:name w:val="ListLabel 44"/>
    <w:qFormat/>
    <w:rPr>
      <w:rFonts w:cs="Courier New"/>
    </w:rPr>
  </w:style>
  <w:style w:type="character" w:customStyle="1" w:styleId="ListLabel45">
    <w:name w:val="ListLabel 45"/>
    <w:qFormat/>
    <w:rPr>
      <w:rFonts w:cs="Wingdings"/>
    </w:rPr>
  </w:style>
  <w:style w:type="character" w:customStyle="1" w:styleId="ListLabel46">
    <w:name w:val="ListLabel 46"/>
    <w:qFormat/>
    <w:rPr>
      <w:rFonts w:cs="Symbol"/>
    </w:rPr>
  </w:style>
  <w:style w:type="character" w:customStyle="1" w:styleId="ListLabel47">
    <w:name w:val="ListLabel 47"/>
    <w:qFormat/>
    <w:rPr>
      <w:rFonts w:cs="Courier New"/>
    </w:rPr>
  </w:style>
  <w:style w:type="character" w:customStyle="1" w:styleId="ListLabel48">
    <w:name w:val="ListLabel 48"/>
    <w:qFormat/>
    <w:rPr>
      <w:rFonts w:cs="Wingdings"/>
    </w:rPr>
  </w:style>
  <w:style w:type="character" w:customStyle="1" w:styleId="ListLabel49">
    <w:name w:val="ListLabel 49"/>
    <w:qFormat/>
    <w:rPr>
      <w:rFonts w:cs="Wingdings"/>
    </w:rPr>
  </w:style>
  <w:style w:type="character" w:customStyle="1" w:styleId="ListLabel50">
    <w:name w:val="ListLabel 50"/>
    <w:qFormat/>
    <w:rPr>
      <w:rFonts w:cs="Courier New"/>
    </w:rPr>
  </w:style>
  <w:style w:type="character" w:customStyle="1" w:styleId="ListLabel51">
    <w:name w:val="ListLabel 51"/>
    <w:qFormat/>
    <w:rPr>
      <w:rFonts w:cs="Wingdings"/>
    </w:rPr>
  </w:style>
  <w:style w:type="character" w:customStyle="1" w:styleId="ListLabel52">
    <w:name w:val="ListLabel 52"/>
    <w:qFormat/>
    <w:rPr>
      <w:rFonts w:cs="Symbol"/>
    </w:rPr>
  </w:style>
  <w:style w:type="character" w:customStyle="1" w:styleId="ListLabel53">
    <w:name w:val="ListLabel 53"/>
    <w:qFormat/>
    <w:rPr>
      <w:rFonts w:cs="Courier New"/>
    </w:rPr>
  </w:style>
  <w:style w:type="character" w:customStyle="1" w:styleId="ListLabel54">
    <w:name w:val="ListLabel 54"/>
    <w:qFormat/>
    <w:rPr>
      <w:rFonts w:cs="Wingdings"/>
    </w:rPr>
  </w:style>
  <w:style w:type="character" w:customStyle="1" w:styleId="ListLabel55">
    <w:name w:val="ListLabel 55"/>
    <w:qFormat/>
    <w:rPr>
      <w:rFonts w:cs="Symbol"/>
    </w:rPr>
  </w:style>
  <w:style w:type="character" w:customStyle="1" w:styleId="ListLabel56">
    <w:name w:val="ListLabel 56"/>
    <w:qFormat/>
    <w:rPr>
      <w:rFonts w:cs="Courier New"/>
    </w:rPr>
  </w:style>
  <w:style w:type="character" w:customStyle="1" w:styleId="ListLabel57">
    <w:name w:val="ListLabel 57"/>
    <w:qFormat/>
    <w:rPr>
      <w:rFonts w:cs="Wingdings"/>
    </w:rPr>
  </w:style>
  <w:style w:type="character" w:customStyle="1" w:styleId="ListLabel58">
    <w:name w:val="ListLabel 58"/>
    <w:qFormat/>
    <w:rPr>
      <w:rFonts w:cs="Symbol"/>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cs="Symbol"/>
    </w:rPr>
  </w:style>
  <w:style w:type="character" w:customStyle="1" w:styleId="ListLabel68">
    <w:name w:val="ListLabel 68"/>
    <w:qFormat/>
    <w:rPr>
      <w:rFonts w:cs="Wingdings"/>
    </w:rPr>
  </w:style>
  <w:style w:type="character" w:customStyle="1" w:styleId="ListLabel69">
    <w:name w:val="ListLabel 69"/>
    <w:qFormat/>
    <w:rPr>
      <w:rFonts w:cs="Wingdings"/>
    </w:rPr>
  </w:style>
  <w:style w:type="character" w:customStyle="1" w:styleId="ListLabel70">
    <w:name w:val="ListLabel 70"/>
    <w:qFormat/>
    <w:rPr>
      <w:rFonts w:cs="Wingdings"/>
    </w:rPr>
  </w:style>
  <w:style w:type="character" w:customStyle="1" w:styleId="ListLabel71">
    <w:name w:val="ListLabel 71"/>
    <w:qFormat/>
    <w:rPr>
      <w:rFonts w:cs="Wingdings"/>
    </w:rPr>
  </w:style>
  <w:style w:type="character" w:customStyle="1" w:styleId="ListLabel72">
    <w:name w:val="ListLabel 72"/>
    <w:qFormat/>
    <w:rPr>
      <w:rFonts w:cs="Wingdings"/>
    </w:rPr>
  </w:style>
  <w:style w:type="character" w:customStyle="1" w:styleId="ListLabel73">
    <w:name w:val="ListLabel 73"/>
    <w:qFormat/>
    <w:rPr>
      <w:rFonts w:cs="Wingdings"/>
    </w:rPr>
  </w:style>
  <w:style w:type="character" w:customStyle="1" w:styleId="ListLabel74">
    <w:name w:val="ListLabel 74"/>
    <w:qFormat/>
    <w:rPr>
      <w:rFonts w:cs="Symbol"/>
    </w:rPr>
  </w:style>
  <w:style w:type="character" w:customStyle="1" w:styleId="ListLabel75">
    <w:name w:val="ListLabel 75"/>
    <w:qFormat/>
    <w:rPr>
      <w:rFonts w:cs="Wingdings"/>
    </w:rPr>
  </w:style>
  <w:style w:type="character" w:customStyle="1" w:styleId="ListLabel76">
    <w:name w:val="ListLabel 76"/>
    <w:qFormat/>
    <w:rPr>
      <w:rFonts w:cs="Wingdings"/>
    </w:rPr>
  </w:style>
  <w:style w:type="character" w:customStyle="1" w:styleId="ListLabel77">
    <w:name w:val="ListLabel 77"/>
    <w:qFormat/>
    <w:rPr>
      <w:rFonts w:cs="Wingdings"/>
    </w:rPr>
  </w:style>
  <w:style w:type="character" w:customStyle="1" w:styleId="ListLabel78">
    <w:name w:val="ListLabel 78"/>
    <w:qFormat/>
    <w:rPr>
      <w:rFonts w:cs="Wingdings"/>
    </w:rPr>
  </w:style>
  <w:style w:type="character" w:customStyle="1" w:styleId="ListLabel79">
    <w:name w:val="ListLabel 79"/>
    <w:qFormat/>
    <w:rPr>
      <w:rFonts w:cs="Wingdings"/>
    </w:rPr>
  </w:style>
  <w:style w:type="character" w:customStyle="1" w:styleId="ListLabel80">
    <w:name w:val="ListLabel 80"/>
    <w:qFormat/>
    <w:rPr>
      <w:rFonts w:cs="Wingdings"/>
    </w:rPr>
  </w:style>
  <w:style w:type="character" w:customStyle="1" w:styleId="ListLabel81">
    <w:name w:val="ListLabel 81"/>
    <w:qFormat/>
    <w:rPr>
      <w:rFonts w:cs="Symbol"/>
    </w:rPr>
  </w:style>
  <w:style w:type="character" w:customStyle="1" w:styleId="ListLabel82">
    <w:name w:val="ListLabel 82"/>
    <w:qFormat/>
    <w:rPr>
      <w:rFonts w:cs="Wingdings"/>
    </w:rPr>
  </w:style>
  <w:style w:type="character" w:customStyle="1" w:styleId="ListLabel83">
    <w:name w:val="ListLabel 83"/>
    <w:qFormat/>
    <w:rPr>
      <w:rFonts w:cs="Wingdings"/>
    </w:rPr>
  </w:style>
  <w:style w:type="character" w:customStyle="1" w:styleId="ListLabel84">
    <w:name w:val="ListLabel 84"/>
    <w:qFormat/>
    <w:rPr>
      <w:rFonts w:cs="Wingdings"/>
    </w:rPr>
  </w:style>
  <w:style w:type="character" w:customStyle="1" w:styleId="ListLabel85">
    <w:name w:val="ListLabel 85"/>
    <w:qFormat/>
    <w:rPr>
      <w:rFonts w:cs="Wingdings"/>
    </w:rPr>
  </w:style>
  <w:style w:type="character" w:customStyle="1" w:styleId="ListLabel86">
    <w:name w:val="ListLabel 86"/>
    <w:qFormat/>
    <w:rPr>
      <w:rFonts w:cs="Wingdings"/>
    </w:rPr>
  </w:style>
  <w:style w:type="character" w:customStyle="1" w:styleId="ListLabel87">
    <w:name w:val="ListLabel 87"/>
    <w:qFormat/>
    <w:rPr>
      <w:rFonts w:cs="Wingdings"/>
    </w:rPr>
  </w:style>
  <w:style w:type="character" w:customStyle="1" w:styleId="ListLabel88">
    <w:name w:val="ListLabel 88"/>
    <w:qFormat/>
    <w:rPr>
      <w:rFonts w:cs="Symbol"/>
    </w:rPr>
  </w:style>
  <w:style w:type="character" w:customStyle="1" w:styleId="ListLabel89">
    <w:name w:val="ListLabel 89"/>
    <w:qFormat/>
    <w:rPr>
      <w:rFonts w:cs="Wingdings"/>
    </w:rPr>
  </w:style>
  <w:style w:type="character" w:customStyle="1" w:styleId="ListLabel90">
    <w:name w:val="ListLabel 90"/>
    <w:qFormat/>
    <w:rPr>
      <w:rFonts w:cs="Wingdings"/>
    </w:rPr>
  </w:style>
  <w:style w:type="character" w:customStyle="1" w:styleId="ListLabel91">
    <w:name w:val="ListLabel 91"/>
    <w:qFormat/>
    <w:rPr>
      <w:rFonts w:cs="Wingdings"/>
    </w:rPr>
  </w:style>
  <w:style w:type="character" w:customStyle="1" w:styleId="ListLabel92">
    <w:name w:val="ListLabel 92"/>
    <w:qFormat/>
    <w:rPr>
      <w:rFonts w:cs="Wingdings"/>
    </w:rPr>
  </w:style>
  <w:style w:type="character" w:customStyle="1" w:styleId="ListLabel93">
    <w:name w:val="ListLabel 93"/>
    <w:qFormat/>
    <w:rPr>
      <w:rFonts w:cs="Wingdings"/>
    </w:rPr>
  </w:style>
  <w:style w:type="character" w:customStyle="1" w:styleId="ListLabel94">
    <w:name w:val="ListLabel 94"/>
    <w:qFormat/>
    <w:rPr>
      <w:rFonts w:cs="Wingdings"/>
    </w:rPr>
  </w:style>
  <w:style w:type="character" w:customStyle="1" w:styleId="ListLabel95">
    <w:name w:val="ListLabel 95"/>
    <w:qFormat/>
    <w:rPr>
      <w:rFonts w:cs="Symbol"/>
    </w:rPr>
  </w:style>
  <w:style w:type="character" w:customStyle="1" w:styleId="ListLabel96">
    <w:name w:val="ListLabel 96"/>
    <w:qFormat/>
    <w:rPr>
      <w:rFonts w:cs="Wingdings"/>
    </w:rPr>
  </w:style>
  <w:style w:type="character" w:customStyle="1" w:styleId="ListLabel97">
    <w:name w:val="ListLabel 97"/>
    <w:qFormat/>
    <w:rPr>
      <w:rFonts w:cs="Wingdings"/>
    </w:rPr>
  </w:style>
  <w:style w:type="character" w:customStyle="1" w:styleId="ListLabel98">
    <w:name w:val="ListLabel 98"/>
    <w:qFormat/>
    <w:rPr>
      <w:rFonts w:cs="Wingdings"/>
    </w:rPr>
  </w:style>
  <w:style w:type="character" w:customStyle="1" w:styleId="ListLabel99">
    <w:name w:val="ListLabel 99"/>
    <w:qFormat/>
    <w:rPr>
      <w:rFonts w:cs="Wingdings"/>
    </w:rPr>
  </w:style>
  <w:style w:type="character" w:customStyle="1" w:styleId="ListLabel100">
    <w:name w:val="ListLabel 100"/>
    <w:qFormat/>
    <w:rPr>
      <w:rFonts w:cs="Wingdings"/>
    </w:rPr>
  </w:style>
  <w:style w:type="character" w:customStyle="1" w:styleId="ListLabel101">
    <w:name w:val="ListLabel 101"/>
    <w:qFormat/>
    <w:rPr>
      <w:rFonts w:cs="Wingdings"/>
    </w:rPr>
  </w:style>
  <w:style w:type="character" w:customStyle="1" w:styleId="ListLabel102">
    <w:name w:val="ListLabel 102"/>
    <w:qFormat/>
    <w:rPr>
      <w:rFonts w:cs="Symbol"/>
      <w:b/>
    </w:rPr>
  </w:style>
  <w:style w:type="character" w:customStyle="1" w:styleId="ListLabel103">
    <w:name w:val="ListLabel 103"/>
    <w:qFormat/>
    <w:rPr>
      <w:rFonts w:cs="Courier New"/>
    </w:rPr>
  </w:style>
  <w:style w:type="character" w:customStyle="1" w:styleId="ListLabel104">
    <w:name w:val="ListLabel 104"/>
    <w:qFormat/>
    <w:rPr>
      <w:rFonts w:cs="Wingdings"/>
    </w:rPr>
  </w:style>
  <w:style w:type="character" w:customStyle="1" w:styleId="ListLabel105">
    <w:name w:val="ListLabel 105"/>
    <w:qFormat/>
    <w:rPr>
      <w:rFonts w:cs="Symbol"/>
    </w:rPr>
  </w:style>
  <w:style w:type="character" w:customStyle="1" w:styleId="ListLabel106">
    <w:name w:val="ListLabel 106"/>
    <w:qFormat/>
    <w:rPr>
      <w:rFonts w:cs="Courier New"/>
    </w:rPr>
  </w:style>
  <w:style w:type="character" w:customStyle="1" w:styleId="ListLabel107">
    <w:name w:val="ListLabel 107"/>
    <w:qFormat/>
    <w:rPr>
      <w:rFonts w:cs="Wingdings"/>
    </w:rPr>
  </w:style>
  <w:style w:type="character" w:customStyle="1" w:styleId="ListLabel108">
    <w:name w:val="ListLabel 108"/>
    <w:qFormat/>
    <w:rPr>
      <w:rFonts w:cs="Symbol"/>
    </w:rPr>
  </w:style>
  <w:style w:type="character" w:customStyle="1" w:styleId="ListLabel109">
    <w:name w:val="ListLabel 109"/>
    <w:qFormat/>
    <w:rPr>
      <w:rFonts w:cs="Courier New"/>
    </w:rPr>
  </w:style>
  <w:style w:type="character" w:customStyle="1" w:styleId="ListLabel110">
    <w:name w:val="ListLabel 110"/>
    <w:qFormat/>
    <w:rPr>
      <w:rFonts w:cs="Wingdings"/>
    </w:rPr>
  </w:style>
  <w:style w:type="character" w:customStyle="1" w:styleId="ListLabel111">
    <w:name w:val="ListLabel 111"/>
    <w:qFormat/>
    <w:rPr>
      <w:rFonts w:cs="Symbol"/>
      <w:b w:val="0"/>
    </w:rPr>
  </w:style>
  <w:style w:type="character" w:customStyle="1" w:styleId="ListLabel112">
    <w:name w:val="ListLabel 112"/>
    <w:qFormat/>
    <w:rPr>
      <w:rFonts w:cs="Courier New"/>
    </w:rPr>
  </w:style>
  <w:style w:type="character" w:customStyle="1" w:styleId="ListLabel113">
    <w:name w:val="ListLabel 113"/>
    <w:qFormat/>
    <w:rPr>
      <w:rFonts w:cs="Wingdings"/>
    </w:rPr>
  </w:style>
  <w:style w:type="character" w:customStyle="1" w:styleId="ListLabel114">
    <w:name w:val="ListLabel 114"/>
    <w:qFormat/>
    <w:rPr>
      <w:rFonts w:cs="Symbol"/>
    </w:rPr>
  </w:style>
  <w:style w:type="character" w:customStyle="1" w:styleId="ListLabel115">
    <w:name w:val="ListLabel 115"/>
    <w:qFormat/>
    <w:rPr>
      <w:rFonts w:cs="Courier New"/>
    </w:rPr>
  </w:style>
  <w:style w:type="character" w:customStyle="1" w:styleId="ListLabel116">
    <w:name w:val="ListLabel 116"/>
    <w:qFormat/>
    <w:rPr>
      <w:rFonts w:cs="Wingdings"/>
    </w:rPr>
  </w:style>
  <w:style w:type="character" w:customStyle="1" w:styleId="ListLabel117">
    <w:name w:val="ListLabel 117"/>
    <w:qFormat/>
    <w:rPr>
      <w:rFonts w:cs="Symbol"/>
    </w:rPr>
  </w:style>
  <w:style w:type="character" w:customStyle="1" w:styleId="ListLabel118">
    <w:name w:val="ListLabel 118"/>
    <w:qFormat/>
    <w:rPr>
      <w:rFonts w:cs="Courier New"/>
    </w:rPr>
  </w:style>
  <w:style w:type="character" w:customStyle="1" w:styleId="ListLabel119">
    <w:name w:val="ListLabel 119"/>
    <w:qFormat/>
    <w:rPr>
      <w:rFonts w:cs="Wingdings"/>
    </w:rPr>
  </w:style>
  <w:style w:type="character" w:customStyle="1" w:styleId="ListLabel120">
    <w:name w:val="ListLabel 120"/>
    <w:qFormat/>
    <w:rPr>
      <w:rFonts w:cs="Symbol"/>
    </w:rPr>
  </w:style>
  <w:style w:type="character" w:customStyle="1" w:styleId="ListLabel121">
    <w:name w:val="ListLabel 121"/>
    <w:qFormat/>
    <w:rPr>
      <w:rFonts w:cs="Courier New"/>
    </w:rPr>
  </w:style>
  <w:style w:type="character" w:customStyle="1" w:styleId="ListLabel122">
    <w:name w:val="ListLabel 122"/>
    <w:qFormat/>
    <w:rPr>
      <w:rFonts w:cs="Wingdings"/>
    </w:rPr>
  </w:style>
  <w:style w:type="character" w:customStyle="1" w:styleId="ListLabel123">
    <w:name w:val="ListLabel 123"/>
    <w:qFormat/>
    <w:rPr>
      <w:rFonts w:cs="Symbol"/>
    </w:rPr>
  </w:style>
  <w:style w:type="character" w:customStyle="1" w:styleId="ListLabel124">
    <w:name w:val="ListLabel 124"/>
    <w:qFormat/>
    <w:rPr>
      <w:rFonts w:cs="Courier New"/>
    </w:rPr>
  </w:style>
  <w:style w:type="character" w:customStyle="1" w:styleId="ListLabel125">
    <w:name w:val="ListLabel 125"/>
    <w:qFormat/>
    <w:rPr>
      <w:rFonts w:cs="Wingdings"/>
    </w:rPr>
  </w:style>
  <w:style w:type="character" w:customStyle="1" w:styleId="ListLabel126">
    <w:name w:val="ListLabel 126"/>
    <w:qFormat/>
    <w:rPr>
      <w:rFonts w:cs="Symbol"/>
    </w:rPr>
  </w:style>
  <w:style w:type="character" w:customStyle="1" w:styleId="ListLabel127">
    <w:name w:val="ListLabel 127"/>
    <w:qFormat/>
    <w:rPr>
      <w:rFonts w:cs="Courier New"/>
    </w:rPr>
  </w:style>
  <w:style w:type="character" w:customStyle="1" w:styleId="ListLabel128">
    <w:name w:val="ListLabel 128"/>
    <w:qFormat/>
    <w:rPr>
      <w:rFonts w:cs="Wingdings"/>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rsid w:val="00A32C9E"/>
    <w:pPr>
      <w:spacing w:after="220"/>
    </w:pPr>
  </w:style>
  <w:style w:type="paragraph" w:styleId="List">
    <w:name w:val="List"/>
    <w:basedOn w:val="TextBody"/>
    <w:rPr>
      <w:rFonts w:cs="Mangal"/>
    </w:rPr>
  </w:style>
  <w:style w:type="paragraph" w:styleId="Caption">
    <w:name w:val="caption"/>
    <w:basedOn w:val="Normal"/>
    <w:next w:val="Normal"/>
    <w:qFormat/>
    <w:rsid w:val="00A32C9E"/>
    <w:rPr>
      <w:b/>
      <w:bCs/>
      <w:sz w:val="18"/>
    </w:rPr>
  </w:style>
  <w:style w:type="paragraph" w:customStyle="1" w:styleId="Index">
    <w:name w:val="Index"/>
    <w:basedOn w:val="Normal"/>
    <w:qFormat/>
    <w:pPr>
      <w:suppressLineNumbers/>
    </w:pPr>
    <w:rPr>
      <w:rFonts w:cs="Mangal"/>
    </w:rPr>
  </w:style>
  <w:style w:type="paragraph" w:styleId="CommentText">
    <w:name w:val="annotation text"/>
    <w:basedOn w:val="Normal"/>
    <w:link w:val="CommentTextChar"/>
    <w:semiHidden/>
    <w:qFormat/>
    <w:rsid w:val="00A32C9E"/>
    <w:rPr>
      <w:sz w:val="18"/>
    </w:rPr>
  </w:style>
  <w:style w:type="paragraph" w:styleId="EndnoteText">
    <w:name w:val="endnote text"/>
    <w:basedOn w:val="Normal"/>
    <w:semiHidden/>
    <w:qFormat/>
    <w:rsid w:val="00A32C9E"/>
    <w:rPr>
      <w:sz w:val="18"/>
    </w:rPr>
  </w:style>
  <w:style w:type="paragraph" w:styleId="Footer">
    <w:name w:val="footer"/>
    <w:basedOn w:val="Normal"/>
    <w:link w:val="FooterChar"/>
    <w:uiPriority w:val="99"/>
    <w:rsid w:val="00A32C9E"/>
    <w:pPr>
      <w:tabs>
        <w:tab w:val="center" w:pos="4320"/>
        <w:tab w:val="right" w:pos="8640"/>
      </w:tabs>
    </w:pPr>
  </w:style>
  <w:style w:type="paragraph" w:styleId="FootnoteText">
    <w:name w:val="footnote text"/>
    <w:basedOn w:val="Normal"/>
    <w:semiHidden/>
    <w:qFormat/>
    <w:rsid w:val="00A32C9E"/>
    <w:rPr>
      <w:sz w:val="18"/>
    </w:rPr>
  </w:style>
  <w:style w:type="paragraph" w:customStyle="1" w:styleId="Endofdocument-Annex">
    <w:name w:val="[End of document - Annex]"/>
    <w:basedOn w:val="Normal"/>
    <w:qFormat/>
    <w:rsid w:val="00815082"/>
    <w:pPr>
      <w:ind w:left="5534"/>
    </w:pPr>
    <w:rPr>
      <w:lang w:val="en-US"/>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semiHidden/>
    <w:qFormat/>
    <w:rsid w:val="00A32C9E"/>
  </w:style>
  <w:style w:type="paragraph" w:customStyle="1" w:styleId="ONUME">
    <w:name w:val="ONUM E"/>
    <w:basedOn w:val="TextBody"/>
    <w:qFormat/>
    <w:rsid w:val="00A32C9E"/>
  </w:style>
  <w:style w:type="paragraph" w:customStyle="1" w:styleId="ONUMFS">
    <w:name w:val="ONUM FS"/>
    <w:basedOn w:val="TextBody"/>
    <w:qFormat/>
    <w:rsid w:val="00A32C9E"/>
  </w:style>
  <w:style w:type="paragraph" w:customStyle="1" w:styleId="ComplimentaryClose">
    <w:name w:val="Complimentary Close"/>
    <w:basedOn w:val="Normal"/>
    <w:next w:val="Normal"/>
    <w:semiHidden/>
    <w:rsid w:val="00A32C9E"/>
  </w:style>
  <w:style w:type="paragraph" w:styleId="Signature">
    <w:name w:val="Signature"/>
    <w:basedOn w:val="Normal"/>
    <w:semiHidden/>
    <w:rsid w:val="00A32C9E"/>
    <w:pPr>
      <w:ind w:left="5250"/>
    </w:pPr>
  </w:style>
  <w:style w:type="paragraph" w:styleId="BalloonText">
    <w:name w:val="Balloon Text"/>
    <w:basedOn w:val="Normal"/>
    <w:link w:val="BalloonTextChar"/>
    <w:qFormat/>
    <w:rsid w:val="00FB218B"/>
    <w:rPr>
      <w:rFonts w:ascii="Tahoma" w:hAnsi="Tahoma" w:cs="Tahoma"/>
      <w:sz w:val="16"/>
      <w:szCs w:val="16"/>
    </w:rPr>
  </w:style>
  <w:style w:type="paragraph" w:styleId="NormalWeb">
    <w:name w:val="Normal (Web)"/>
    <w:basedOn w:val="Normal"/>
    <w:qFormat/>
    <w:rsid w:val="00F473F0"/>
    <w:pPr>
      <w:spacing w:beforeAutospacing="1" w:afterAutospacing="1"/>
    </w:pPr>
    <w:rPr>
      <w:rFonts w:eastAsia="Times New Roman"/>
      <w:sz w:val="18"/>
      <w:szCs w:val="18"/>
      <w:lang w:eastAsia="es-ES" w:bidi="es-ES"/>
    </w:rPr>
  </w:style>
  <w:style w:type="paragraph" w:customStyle="1" w:styleId="Default">
    <w:name w:val="Default"/>
    <w:qFormat/>
    <w:rsid w:val="00F473F0"/>
    <w:rPr>
      <w:color w:val="000000"/>
      <w:sz w:val="24"/>
      <w:szCs w:val="24"/>
      <w:lang w:val="es-ES" w:eastAsia="es-ES" w:bidi="es-ES"/>
    </w:rPr>
  </w:style>
  <w:style w:type="paragraph" w:customStyle="1" w:styleId="TextBodyIndent">
    <w:name w:val="Text Body Indent"/>
    <w:basedOn w:val="Normal"/>
    <w:link w:val="BodyTextIndentChar"/>
    <w:rsid w:val="00F473F0"/>
    <w:pPr>
      <w:spacing w:after="120"/>
      <w:ind w:left="283"/>
    </w:pPr>
    <w:rPr>
      <w:rFonts w:ascii="Times New Roman" w:eastAsia="Times New Roman" w:hAnsi="Times New Roman" w:cs="Times New Roman"/>
      <w:sz w:val="24"/>
      <w:szCs w:val="24"/>
      <w:lang w:eastAsia="es-ES" w:bidi="es-ES"/>
    </w:rPr>
  </w:style>
  <w:style w:type="paragraph" w:customStyle="1" w:styleId="StyleH2-S16pt">
    <w:name w:val="Style H2-S + 16 pt"/>
    <w:basedOn w:val="Normal"/>
    <w:autoRedefine/>
    <w:qFormat/>
    <w:rsid w:val="00F473F0"/>
    <w:pPr>
      <w:keepNext/>
      <w:tabs>
        <w:tab w:val="left" w:pos="0"/>
      </w:tabs>
      <w:spacing w:before="120" w:after="120"/>
      <w:jc w:val="center"/>
      <w:outlineLvl w:val="1"/>
    </w:pPr>
    <w:rPr>
      <w:rFonts w:eastAsia="Times New Roman"/>
      <w:b/>
      <w:bCs/>
      <w:smallCaps/>
      <w:sz w:val="32"/>
      <w:szCs w:val="30"/>
      <w:lang w:eastAsia="es-ES" w:bidi="es-ES"/>
    </w:rPr>
  </w:style>
  <w:style w:type="paragraph" w:customStyle="1" w:styleId="Style1">
    <w:name w:val="Style1"/>
    <w:basedOn w:val="Normal"/>
    <w:link w:val="Style1Char"/>
    <w:qFormat/>
    <w:rsid w:val="00F473F0"/>
    <w:pPr>
      <w:tabs>
        <w:tab w:val="left" w:pos="8640"/>
      </w:tabs>
    </w:pPr>
    <w:rPr>
      <w:rFonts w:eastAsia="Times New Roman"/>
      <w:b/>
      <w:color w:val="333399"/>
      <w:sz w:val="52"/>
      <w:szCs w:val="52"/>
      <w:lang w:eastAsia="es-ES" w:bidi="es-ES"/>
    </w:rPr>
  </w:style>
  <w:style w:type="paragraph" w:customStyle="1" w:styleId="Style2">
    <w:name w:val="Style2"/>
    <w:basedOn w:val="Normal"/>
    <w:qFormat/>
    <w:rsid w:val="00F473F0"/>
    <w:rPr>
      <w:rFonts w:eastAsia="Times New Roman"/>
      <w:b/>
      <w:smallCaps/>
      <w:color w:val="0000FF"/>
      <w:lang w:eastAsia="es-ES" w:bidi="es-ES"/>
    </w:rPr>
  </w:style>
  <w:style w:type="paragraph" w:customStyle="1" w:styleId="StyleArial10pt">
    <w:name w:val="Style Arial 10 pt"/>
    <w:basedOn w:val="Normal"/>
    <w:link w:val="StyleArial10ptChar"/>
    <w:qFormat/>
    <w:rsid w:val="00F473F0"/>
    <w:pPr>
      <w:ind w:firstLine="200"/>
    </w:pPr>
    <w:rPr>
      <w:rFonts w:eastAsia="Times New Roman" w:cs="Times New Roman"/>
      <w:sz w:val="20"/>
      <w:lang w:eastAsia="es-ES" w:bidi="es-ES"/>
    </w:rPr>
  </w:style>
  <w:style w:type="paragraph" w:customStyle="1" w:styleId="Styletexte">
    <w:name w:val="Style texte"/>
    <w:basedOn w:val="Normal"/>
    <w:link w:val="StyletexteChar"/>
    <w:qFormat/>
    <w:rsid w:val="00F473F0"/>
    <w:pPr>
      <w:spacing w:after="120"/>
      <w:jc w:val="both"/>
    </w:pPr>
    <w:rPr>
      <w:rFonts w:eastAsia="Times New Roman" w:cs="Times New Roman"/>
      <w:lang w:eastAsia="es-ES" w:bidi="es-ES"/>
    </w:rPr>
  </w:style>
  <w:style w:type="paragraph" w:customStyle="1" w:styleId="Style3">
    <w:name w:val="Style3"/>
    <w:basedOn w:val="Styletexte"/>
    <w:link w:val="Style3Char"/>
    <w:qFormat/>
    <w:rsid w:val="00F473F0"/>
  </w:style>
  <w:style w:type="paragraph" w:customStyle="1" w:styleId="Style3Bold">
    <w:name w:val="Style3 + Bold"/>
    <w:basedOn w:val="Style3"/>
    <w:qFormat/>
    <w:rsid w:val="00F473F0"/>
    <w:rPr>
      <w:b/>
      <w:bCs/>
    </w:rPr>
  </w:style>
  <w:style w:type="paragraph" w:customStyle="1" w:styleId="STYLETITRENOTES">
    <w:name w:val="STYLE TITRE NOTES"/>
    <w:basedOn w:val="Style2"/>
    <w:qFormat/>
    <w:rsid w:val="00F473F0"/>
    <w:pPr>
      <w:jc w:val="both"/>
    </w:pPr>
    <w:rPr>
      <w:rFonts w:cs="Times New Roman"/>
      <w:bCs/>
      <w:color w:val="00000A"/>
    </w:rPr>
  </w:style>
  <w:style w:type="paragraph" w:customStyle="1" w:styleId="TITOLI1">
    <w:name w:val="TITOLI1"/>
    <w:basedOn w:val="Normal"/>
    <w:qFormat/>
    <w:rsid w:val="00F473F0"/>
    <w:pPr>
      <w:keepNext/>
      <w:keepLines/>
      <w:pBdr>
        <w:top w:val="single" w:sz="48" w:space="16" w:color="8C9EBA"/>
      </w:pBdr>
      <w:overflowPunct w:val="0"/>
      <w:spacing w:before="180" w:after="120" w:line="264" w:lineRule="auto"/>
      <w:ind w:left="567" w:hanging="567"/>
      <w:jc w:val="both"/>
      <w:textAlignment w:val="baseline"/>
      <w:outlineLvl w:val="1"/>
    </w:pPr>
    <w:rPr>
      <w:rFonts w:ascii="BL Frutiger Black" w:eastAsia="Times New Roman" w:hAnsi="BL Frutiger Black" w:cs="Times New Roman"/>
      <w:b/>
      <w:sz w:val="30"/>
      <w:lang w:eastAsia="es-ES" w:bidi="es-ES"/>
    </w:rPr>
  </w:style>
  <w:style w:type="paragraph" w:customStyle="1" w:styleId="STYLE10">
    <w:name w:val="STYLE 1"/>
    <w:basedOn w:val="Heading1"/>
    <w:next w:val="Heading1"/>
    <w:qFormat/>
    <w:rsid w:val="00F473F0"/>
    <w:pPr>
      <w:tabs>
        <w:tab w:val="left" w:pos="0"/>
      </w:tabs>
      <w:spacing w:before="120" w:after="0"/>
      <w:ind w:hanging="284"/>
      <w:jc w:val="center"/>
    </w:pPr>
    <w:rPr>
      <w:rFonts w:eastAsia="Times New Roman"/>
      <w:b w:val="0"/>
      <w:bCs w:val="0"/>
      <w:caps w:val="0"/>
      <w:color w:val="FF0000"/>
      <w:sz w:val="36"/>
      <w:szCs w:val="36"/>
      <w:lang w:eastAsia="es-ES" w:bidi="es-ES"/>
    </w:rPr>
  </w:style>
  <w:style w:type="paragraph" w:customStyle="1" w:styleId="Contents1">
    <w:name w:val="Contents 1"/>
    <w:basedOn w:val="Normal"/>
    <w:next w:val="Normal"/>
    <w:autoRedefine/>
    <w:rsid w:val="00F473F0"/>
    <w:pPr>
      <w:tabs>
        <w:tab w:val="right" w:leader="dot" w:pos="9403"/>
      </w:tabs>
      <w:spacing w:line="480" w:lineRule="auto"/>
    </w:pPr>
    <w:rPr>
      <w:rFonts w:eastAsia="Times New Roman"/>
      <w:sz w:val="24"/>
      <w:szCs w:val="24"/>
      <w:lang w:eastAsia="es-ES" w:bidi="es-ES"/>
    </w:rPr>
  </w:style>
  <w:style w:type="paragraph" w:customStyle="1" w:styleId="Contents2">
    <w:name w:val="Contents 2"/>
    <w:basedOn w:val="Normal"/>
    <w:next w:val="Normal"/>
    <w:autoRedefine/>
    <w:rsid w:val="00F473F0"/>
    <w:pPr>
      <w:tabs>
        <w:tab w:val="right" w:leader="dot" w:pos="9403"/>
      </w:tabs>
    </w:pPr>
    <w:rPr>
      <w:rFonts w:ascii="Times New Roman" w:eastAsia="Times New Roman" w:hAnsi="Times New Roman" w:cs="Times New Roman"/>
      <w:sz w:val="24"/>
      <w:szCs w:val="24"/>
      <w:lang w:eastAsia="es-ES" w:bidi="es-ES"/>
    </w:rPr>
  </w:style>
  <w:style w:type="paragraph" w:customStyle="1" w:styleId="HEADING10">
    <w:name w:val="HEADING1"/>
    <w:basedOn w:val="Heading1"/>
    <w:next w:val="Heading1"/>
    <w:qFormat/>
    <w:rsid w:val="00F473F0"/>
    <w:pPr>
      <w:spacing w:before="0" w:after="360"/>
      <w:ind w:left="284" w:hanging="284"/>
      <w:jc w:val="right"/>
    </w:pPr>
    <w:rPr>
      <w:rFonts w:ascii="Times New Roman Bold" w:eastAsia="Times New Roman" w:hAnsi="Times New Roman Bold" w:cs="Times New Roman"/>
      <w:b w:val="0"/>
      <w:caps w:val="0"/>
      <w:sz w:val="72"/>
      <w:szCs w:val="24"/>
      <w:lang w:eastAsia="es-ES" w:bidi="es-ES"/>
    </w:rPr>
  </w:style>
  <w:style w:type="paragraph" w:customStyle="1" w:styleId="STYLE1LASTONE">
    <w:name w:val="STYLE 1 LAST ONE"/>
    <w:basedOn w:val="HEADING10"/>
    <w:link w:val="STYLE1LASTONEChar"/>
    <w:qFormat/>
    <w:rsid w:val="00F473F0"/>
    <w:pPr>
      <w:jc w:val="center"/>
    </w:pPr>
    <w:rPr>
      <w:rFonts w:ascii="Arial" w:hAnsi="Arial"/>
      <w:b/>
      <w:sz w:val="28"/>
      <w:szCs w:val="28"/>
    </w:rPr>
  </w:style>
  <w:style w:type="paragraph" w:customStyle="1" w:styleId="StyleHeading1">
    <w:name w:val="Style Heading 1"/>
    <w:qFormat/>
    <w:rsid w:val="00F473F0"/>
    <w:pPr>
      <w:jc w:val="center"/>
    </w:pPr>
    <w:rPr>
      <w:rFonts w:ascii="Arial" w:hAnsi="Arial"/>
      <w:b/>
      <w:bCs/>
      <w:color w:val="00000A"/>
      <w:sz w:val="72"/>
      <w:lang w:val="es-ES" w:eastAsia="es-ES" w:bidi="es-ES"/>
    </w:rPr>
  </w:style>
  <w:style w:type="paragraph" w:customStyle="1" w:styleId="STYLE2LASTONE">
    <w:name w:val="STYLE 2 LAST ONE"/>
    <w:basedOn w:val="STYLE1LASTONE"/>
    <w:link w:val="STYLE2LASTONEChar"/>
    <w:qFormat/>
    <w:rsid w:val="00F473F0"/>
    <w:pPr>
      <w:spacing w:after="0"/>
      <w:jc w:val="left"/>
    </w:pPr>
    <w:rPr>
      <w:color w:val="FFFFFF"/>
      <w:sz w:val="16"/>
    </w:rPr>
  </w:style>
  <w:style w:type="paragraph" w:customStyle="1" w:styleId="STYLEDUTEXTE">
    <w:name w:val="STYLE DU TEXTE"/>
    <w:basedOn w:val="Styletexte"/>
    <w:link w:val="STYLEDUTEXTEChar"/>
    <w:qFormat/>
    <w:rsid w:val="00F473F0"/>
    <w:pPr>
      <w:spacing w:after="0"/>
    </w:pPr>
  </w:style>
  <w:style w:type="paragraph" w:styleId="DocumentMap">
    <w:name w:val="Document Map"/>
    <w:basedOn w:val="Normal"/>
    <w:link w:val="DocumentMapChar"/>
    <w:qFormat/>
    <w:rsid w:val="00F473F0"/>
    <w:pPr>
      <w:shd w:val="clear" w:color="auto" w:fill="000080"/>
    </w:pPr>
    <w:rPr>
      <w:rFonts w:ascii="Tahoma" w:eastAsia="Times New Roman" w:hAnsi="Tahoma" w:cs="Tahoma"/>
      <w:sz w:val="20"/>
      <w:lang w:eastAsia="es-ES" w:bidi="es-ES"/>
    </w:rPr>
  </w:style>
  <w:style w:type="paragraph" w:customStyle="1" w:styleId="StyleSTYLE1LASTONEWhite">
    <w:name w:val="Style STYLE 1 LAST ONE + White"/>
    <w:basedOn w:val="STYLE1LASTONE"/>
    <w:link w:val="StyleSTYLE1LASTONEWhiteChar"/>
    <w:qFormat/>
    <w:rsid w:val="00F473F0"/>
    <w:rPr>
      <w:color w:val="FFFFFF"/>
    </w:rPr>
  </w:style>
  <w:style w:type="paragraph" w:customStyle="1" w:styleId="style30">
    <w:name w:val="style3"/>
    <w:basedOn w:val="Normal"/>
    <w:qFormat/>
    <w:rsid w:val="00F473F0"/>
    <w:pPr>
      <w:spacing w:after="120"/>
      <w:jc w:val="both"/>
    </w:pPr>
    <w:rPr>
      <w:rFonts w:eastAsia="Times New Roman"/>
      <w:szCs w:val="22"/>
      <w:lang w:eastAsia="es-ES" w:bidi="es-ES"/>
    </w:rPr>
  </w:style>
  <w:style w:type="paragraph" w:styleId="CommentSubject">
    <w:name w:val="annotation subject"/>
    <w:basedOn w:val="CommentText"/>
    <w:link w:val="CommentSubjectChar"/>
    <w:qFormat/>
    <w:rsid w:val="00F473F0"/>
    <w:rPr>
      <w:rFonts w:ascii="Times New Roman" w:eastAsia="Times New Roman" w:hAnsi="Times New Roman" w:cs="Times New Roman"/>
      <w:b/>
      <w:bCs/>
      <w:sz w:val="20"/>
      <w:lang w:eastAsia="es-ES" w:bidi="es-ES"/>
    </w:rPr>
  </w:style>
  <w:style w:type="paragraph" w:customStyle="1" w:styleId="StyleSTYLE2LASTONE10ptNotBoldAuto">
    <w:name w:val="Style STYLE 2 LAST ONE + 10 pt Not Bold Auto"/>
    <w:basedOn w:val="Normal"/>
    <w:qFormat/>
    <w:rsid w:val="00F473F0"/>
    <w:pPr>
      <w:jc w:val="center"/>
    </w:pPr>
    <w:rPr>
      <w:rFonts w:eastAsia="Times New Roman" w:cs="Times New Roman"/>
      <w:b/>
      <w:bCs/>
      <w:sz w:val="24"/>
      <w:szCs w:val="24"/>
      <w:lang w:eastAsia="es-ES" w:bidi="es-ES"/>
    </w:rPr>
  </w:style>
  <w:style w:type="paragraph" w:customStyle="1" w:styleId="Contents3">
    <w:name w:val="Contents 3"/>
    <w:basedOn w:val="Normal"/>
    <w:next w:val="Normal"/>
    <w:autoRedefine/>
    <w:rsid w:val="00F473F0"/>
    <w:pPr>
      <w:ind w:left="480"/>
    </w:pPr>
    <w:rPr>
      <w:rFonts w:ascii="Times New Roman" w:eastAsia="Times New Roman" w:hAnsi="Times New Roman" w:cs="Times New Roman"/>
      <w:sz w:val="24"/>
      <w:szCs w:val="24"/>
      <w:lang w:eastAsia="es-ES" w:bidi="es-ES"/>
    </w:rPr>
  </w:style>
  <w:style w:type="paragraph" w:customStyle="1" w:styleId="StyleHeading211ptNotBoldNotItalicAllcaps">
    <w:name w:val="Style Heading 2 + 11 pt Not Bold Not Italic All caps"/>
    <w:basedOn w:val="Heading2"/>
    <w:qFormat/>
    <w:rsid w:val="00F473F0"/>
    <w:rPr>
      <w:rFonts w:eastAsia="Times New Roman"/>
      <w:b/>
      <w:bCs w:val="0"/>
      <w:iCs w:val="0"/>
      <w:lang w:eastAsia="es-ES" w:bidi="es-ES"/>
    </w:rPr>
  </w:style>
  <w:style w:type="paragraph" w:styleId="ListParagraph">
    <w:name w:val="List Paragraph"/>
    <w:basedOn w:val="Normal"/>
    <w:uiPriority w:val="34"/>
    <w:qFormat/>
    <w:rsid w:val="00F473F0"/>
    <w:pPr>
      <w:ind w:left="720"/>
    </w:pPr>
    <w:rPr>
      <w:rFonts w:ascii="Times New Roman" w:eastAsia="Times New Roman" w:hAnsi="Times New Roman" w:cs="Times New Roman"/>
      <w:sz w:val="24"/>
      <w:szCs w:val="24"/>
      <w:lang w:eastAsia="es-ES" w:bidi="es-ES"/>
    </w:rPr>
  </w:style>
  <w:style w:type="paragraph" w:customStyle="1" w:styleId="TableContents">
    <w:name w:val="Table Contents"/>
    <w:basedOn w:val="Normal"/>
    <w:qFormat/>
  </w:style>
  <w:style w:type="paragraph" w:customStyle="1" w:styleId="TableHeading">
    <w:name w:val="Table Heading"/>
    <w:basedOn w:val="TableContents"/>
    <w:qFormat/>
  </w:style>
  <w:style w:type="table" w:styleId="TableGrid">
    <w:name w:val="Table Grid"/>
    <w:basedOn w:val="TableNormal"/>
    <w:rsid w:val="00F473F0"/>
    <w:rPr>
      <w:lang w:val="es-ES" w:eastAsia="es-ES" w:bidi="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DB3B85"/>
    <w:rPr>
      <w:rFonts w:asciiTheme="minorHAnsi" w:eastAsiaTheme="minorEastAsia" w:hAnsiTheme="minorHAnsi" w:cstheme="minorBidi"/>
      <w:sz w:val="22"/>
      <w:szCs w:val="22"/>
      <w:lang w:val="es-ES" w:eastAsia="es-ES"/>
    </w:rPr>
  </w:style>
  <w:style w:type="character" w:customStyle="1" w:styleId="NoSpacingChar">
    <w:name w:val="No Spacing Char"/>
    <w:basedOn w:val="DefaultParagraphFont"/>
    <w:link w:val="NoSpacing"/>
    <w:uiPriority w:val="1"/>
    <w:rsid w:val="00DB3B85"/>
    <w:rPr>
      <w:rFonts w:asciiTheme="minorHAnsi" w:eastAsiaTheme="minorEastAsia" w:hAnsiTheme="minorHAnsi" w:cstheme="minorBidi"/>
      <w:sz w:val="22"/>
      <w:szCs w:val="22"/>
      <w:lang w:val="es-ES"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List Bullet" w:semiHidden="0" w:unhideWhenUsed="0"/>
    <w:lsdException w:name="List 3" w:semiHidden="0" w:unhideWhenUsed="0"/>
    <w:lsdException w:name="List 4" w:semiHidden="0" w:unhideWhenUsed="0"/>
    <w:lsdException w:name="Title" w:semiHidden="0" w:unhideWhenUsed="0" w:qFormat="1"/>
    <w:lsdException w:name="Message Header" w:semiHidden="0" w:unhideWhenUsed="0"/>
    <w:lsdException w:name="Subtitle" w:semiHidden="0" w:unhideWhenUsed="0" w:qFormat="1"/>
    <w:lsdException w:name="Salutation" w:semiHidden="0" w:unhideWhenUsed="0"/>
    <w:lsdException w:name="Date" w:semiHidden="0" w:unhideWhenUsed="0"/>
    <w:lsdException w:name="Strong" w:semiHidden="0" w:unhideWhenUsed="0" w:qFormat="1"/>
    <w:lsdException w:name="Emphasis" w:semiHidden="0" w:unhideWhenUsed="0" w:qFormat="1"/>
    <w:lsdException w:name="No List" w:uiPriority="99"/>
    <w:lsdException w:name="Table Grid" w:semiHidden="0" w:unhideWhenUsed="0"/>
    <w:lsdException w:name="Table Theme"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2C9E"/>
    <w:rPr>
      <w:rFonts w:ascii="Arial" w:eastAsia="SimSun" w:hAnsi="Arial" w:cs="Arial"/>
      <w:color w:val="00000A"/>
      <w:sz w:val="22"/>
      <w:lang w:val="es-ES"/>
    </w:rPr>
  </w:style>
  <w:style w:type="paragraph" w:styleId="Heading1">
    <w:name w:val="heading 1"/>
    <w:basedOn w:val="Normal"/>
    <w:next w:val="Normal"/>
    <w:link w:val="Heading1Char"/>
    <w:qFormat/>
    <w:rsid w:val="00A32C9E"/>
    <w:pPr>
      <w:keepNext/>
      <w:spacing w:before="240" w:after="60"/>
      <w:outlineLvl w:val="0"/>
    </w:pPr>
    <w:rPr>
      <w:b/>
      <w:bCs/>
      <w:caps/>
      <w:szCs w:val="32"/>
    </w:rPr>
  </w:style>
  <w:style w:type="paragraph" w:styleId="Heading2">
    <w:name w:val="heading 2"/>
    <w:basedOn w:val="Normal"/>
    <w:next w:val="Normal"/>
    <w:qFormat/>
    <w:rsid w:val="00A32C9E"/>
    <w:pPr>
      <w:keepNext/>
      <w:spacing w:before="240" w:after="60"/>
      <w:outlineLvl w:val="1"/>
    </w:pPr>
    <w:rPr>
      <w:bCs/>
      <w:iCs/>
      <w:caps/>
      <w:szCs w:val="28"/>
    </w:rPr>
  </w:style>
  <w:style w:type="paragraph" w:styleId="Heading3">
    <w:name w:val="heading 3"/>
    <w:basedOn w:val="Normal"/>
    <w:next w:val="Normal"/>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paragraph" w:styleId="Heading5">
    <w:name w:val="heading 5"/>
    <w:basedOn w:val="Normal"/>
    <w:next w:val="Normal"/>
    <w:link w:val="Heading5Char"/>
    <w:qFormat/>
    <w:rsid w:val="00F473F0"/>
    <w:pPr>
      <w:spacing w:before="240" w:after="60"/>
      <w:outlineLvl w:val="4"/>
    </w:pPr>
    <w:rPr>
      <w:rFonts w:ascii="Times New Roman" w:eastAsia="Times New Roman" w:hAnsi="Times New Roman" w:cs="Times New Roman"/>
      <w:b/>
      <w:bCs/>
      <w:i/>
      <w:iCs/>
      <w:sz w:val="26"/>
      <w:szCs w:val="26"/>
      <w:lang w:eastAsia="es-ES" w:bidi="es-ES"/>
    </w:rPr>
  </w:style>
  <w:style w:type="paragraph" w:styleId="Heading6">
    <w:name w:val="heading 6"/>
    <w:basedOn w:val="Normal"/>
    <w:next w:val="Normal"/>
    <w:link w:val="Heading6Char"/>
    <w:qFormat/>
    <w:rsid w:val="00F473F0"/>
    <w:pPr>
      <w:spacing w:before="240" w:after="60"/>
      <w:outlineLvl w:val="5"/>
    </w:pPr>
    <w:rPr>
      <w:rFonts w:ascii="Times New Roman" w:eastAsia="Times New Roman" w:hAnsi="Times New Roman" w:cs="Times New Roman"/>
      <w:b/>
      <w:bCs/>
      <w:szCs w:val="22"/>
      <w:lang w:eastAsia="es-ES" w:bidi="es-ES"/>
    </w:rPr>
  </w:style>
  <w:style w:type="paragraph" w:styleId="Heading7">
    <w:name w:val="heading 7"/>
    <w:basedOn w:val="Normal"/>
    <w:next w:val="Normal"/>
    <w:link w:val="Heading7Char"/>
    <w:qFormat/>
    <w:rsid w:val="00F473F0"/>
    <w:pPr>
      <w:spacing w:before="240" w:after="60"/>
      <w:outlineLvl w:val="6"/>
    </w:pPr>
    <w:rPr>
      <w:rFonts w:ascii="Times New Roman" w:eastAsia="Times New Roman" w:hAnsi="Times New Roman" w:cs="Times New Roman"/>
      <w:sz w:val="24"/>
      <w:szCs w:val="24"/>
      <w:lang w:eastAsia="es-ES" w:bidi="es-E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alloonTextChar">
    <w:name w:val="Balloon Text Char"/>
    <w:basedOn w:val="DefaultParagraphFont"/>
    <w:link w:val="BalloonText"/>
    <w:qFormat/>
    <w:rsid w:val="00FB218B"/>
    <w:rPr>
      <w:rFonts w:ascii="Tahoma" w:eastAsia="SimSun" w:hAnsi="Tahoma" w:cs="Tahoma"/>
      <w:sz w:val="16"/>
      <w:szCs w:val="16"/>
      <w:lang w:val="es-ES"/>
    </w:rPr>
  </w:style>
  <w:style w:type="character" w:customStyle="1" w:styleId="Heading5Char">
    <w:name w:val="Heading 5 Char"/>
    <w:basedOn w:val="DefaultParagraphFont"/>
    <w:link w:val="Heading5"/>
    <w:qFormat/>
    <w:rsid w:val="00F473F0"/>
    <w:rPr>
      <w:b/>
      <w:bCs/>
      <w:i/>
      <w:iCs/>
      <w:sz w:val="26"/>
      <w:szCs w:val="26"/>
      <w:lang w:val="es-ES" w:eastAsia="es-ES" w:bidi="es-ES"/>
    </w:rPr>
  </w:style>
  <w:style w:type="character" w:customStyle="1" w:styleId="Heading6Char">
    <w:name w:val="Heading 6 Char"/>
    <w:basedOn w:val="DefaultParagraphFont"/>
    <w:link w:val="Heading6"/>
    <w:qFormat/>
    <w:rsid w:val="00F473F0"/>
    <w:rPr>
      <w:b/>
      <w:bCs/>
      <w:sz w:val="22"/>
      <w:szCs w:val="22"/>
      <w:lang w:val="es-ES" w:eastAsia="es-ES" w:bidi="es-ES"/>
    </w:rPr>
  </w:style>
  <w:style w:type="character" w:customStyle="1" w:styleId="Heading7Char">
    <w:name w:val="Heading 7 Char"/>
    <w:basedOn w:val="DefaultParagraphFont"/>
    <w:link w:val="Heading7"/>
    <w:qFormat/>
    <w:rsid w:val="00F473F0"/>
    <w:rPr>
      <w:sz w:val="24"/>
      <w:szCs w:val="24"/>
      <w:lang w:val="es-ES" w:eastAsia="es-ES" w:bidi="es-ES"/>
    </w:rPr>
  </w:style>
  <w:style w:type="character" w:customStyle="1" w:styleId="InternetLink">
    <w:name w:val="Internet Link"/>
    <w:rsid w:val="00F473F0"/>
    <w:rPr>
      <w:color w:val="000099"/>
      <w:u w:val="single"/>
    </w:rPr>
  </w:style>
  <w:style w:type="character" w:styleId="Emphasis">
    <w:name w:val="Emphasis"/>
    <w:qFormat/>
    <w:rsid w:val="00F473F0"/>
    <w:rPr>
      <w:i/>
      <w:iCs/>
    </w:rPr>
  </w:style>
  <w:style w:type="character" w:styleId="Strong">
    <w:name w:val="Strong"/>
    <w:qFormat/>
    <w:rsid w:val="00F473F0"/>
    <w:rPr>
      <w:b/>
      <w:bCs/>
    </w:rPr>
  </w:style>
  <w:style w:type="character" w:styleId="PageNumber">
    <w:name w:val="page number"/>
    <w:basedOn w:val="DefaultParagraphFont"/>
    <w:qFormat/>
    <w:rsid w:val="00F473F0"/>
  </w:style>
  <w:style w:type="character" w:customStyle="1" w:styleId="Gotthainer">
    <w:name w:val="Gotthainer"/>
    <w:semiHidden/>
    <w:qFormat/>
    <w:rsid w:val="00F473F0"/>
    <w:rPr>
      <w:rFonts w:ascii="Arial" w:hAnsi="Arial" w:cs="Arial"/>
      <w:color w:val="00000A"/>
      <w:sz w:val="20"/>
      <w:szCs w:val="20"/>
    </w:rPr>
  </w:style>
  <w:style w:type="character" w:customStyle="1" w:styleId="BodyTextIndentChar">
    <w:name w:val="Body Text Indent Char"/>
    <w:basedOn w:val="DefaultParagraphFont"/>
    <w:link w:val="TextBodyIndent"/>
    <w:qFormat/>
    <w:rsid w:val="00F473F0"/>
    <w:rPr>
      <w:sz w:val="24"/>
      <w:szCs w:val="24"/>
      <w:lang w:val="es-ES" w:eastAsia="es-ES" w:bidi="es-ES"/>
    </w:rPr>
  </w:style>
  <w:style w:type="character" w:customStyle="1" w:styleId="Style1Char">
    <w:name w:val="Style1 Char"/>
    <w:link w:val="Style1"/>
    <w:qFormat/>
    <w:rsid w:val="00F473F0"/>
    <w:rPr>
      <w:rFonts w:ascii="Arial" w:hAnsi="Arial" w:cs="Arial"/>
      <w:b/>
      <w:color w:val="333399"/>
      <w:sz w:val="52"/>
      <w:szCs w:val="52"/>
      <w:lang w:val="es-ES" w:eastAsia="es-ES" w:bidi="es-ES"/>
    </w:rPr>
  </w:style>
  <w:style w:type="character" w:customStyle="1" w:styleId="StyletexteChar">
    <w:name w:val="Style texte Char"/>
    <w:link w:val="Styletexte"/>
    <w:qFormat/>
    <w:rsid w:val="00F473F0"/>
    <w:rPr>
      <w:rFonts w:ascii="Arial" w:hAnsi="Arial"/>
      <w:sz w:val="22"/>
      <w:lang w:val="es-ES" w:eastAsia="es-ES" w:bidi="es-ES"/>
    </w:rPr>
  </w:style>
  <w:style w:type="character" w:customStyle="1" w:styleId="Style3Char">
    <w:name w:val="Style3 Char"/>
    <w:link w:val="Style3"/>
    <w:qFormat/>
    <w:rsid w:val="00F473F0"/>
    <w:rPr>
      <w:rFonts w:ascii="Arial" w:hAnsi="Arial"/>
      <w:sz w:val="22"/>
      <w:lang w:val="es-ES" w:eastAsia="es-ES" w:bidi="es-ES"/>
    </w:rPr>
  </w:style>
  <w:style w:type="character" w:customStyle="1" w:styleId="Heading1Char">
    <w:name w:val="Heading 1 Char"/>
    <w:link w:val="Heading1"/>
    <w:qFormat/>
    <w:rsid w:val="00F473F0"/>
    <w:rPr>
      <w:rFonts w:ascii="Arial" w:eastAsia="SimSun" w:hAnsi="Arial" w:cs="Arial"/>
      <w:b/>
      <w:bCs/>
      <w:caps/>
      <w:sz w:val="22"/>
      <w:szCs w:val="32"/>
      <w:lang w:val="es-ES"/>
    </w:rPr>
  </w:style>
  <w:style w:type="character" w:customStyle="1" w:styleId="HEADING1Char0">
    <w:name w:val="HEADING1 Char"/>
    <w:qFormat/>
    <w:rsid w:val="00F473F0"/>
    <w:rPr>
      <w:rFonts w:ascii="Times New Roman Bold" w:hAnsi="Times New Roman Bold"/>
      <w:bCs/>
      <w:sz w:val="72"/>
      <w:szCs w:val="24"/>
      <w:lang w:val="es-ES" w:eastAsia="es-ES" w:bidi="es-ES"/>
    </w:rPr>
  </w:style>
  <w:style w:type="character" w:customStyle="1" w:styleId="STYLE1LASTONEChar">
    <w:name w:val="STYLE 1 LAST ONE Char"/>
    <w:link w:val="STYLE1LASTONE"/>
    <w:qFormat/>
    <w:rsid w:val="00F473F0"/>
    <w:rPr>
      <w:rFonts w:ascii="Arial" w:hAnsi="Arial"/>
      <w:b/>
      <w:bCs/>
      <w:sz w:val="28"/>
      <w:szCs w:val="28"/>
      <w:lang w:val="es-ES" w:eastAsia="es-ES" w:bidi="es-ES"/>
    </w:rPr>
  </w:style>
  <w:style w:type="character" w:customStyle="1" w:styleId="DocumentMapChar">
    <w:name w:val="Document Map Char"/>
    <w:basedOn w:val="DefaultParagraphFont"/>
    <w:link w:val="DocumentMap"/>
    <w:qFormat/>
    <w:rsid w:val="00F473F0"/>
    <w:rPr>
      <w:rFonts w:ascii="Tahoma" w:hAnsi="Tahoma" w:cs="Tahoma"/>
      <w:shd w:val="clear" w:color="auto" w:fill="000080"/>
      <w:lang w:val="es-ES" w:eastAsia="es-ES" w:bidi="es-ES"/>
    </w:rPr>
  </w:style>
  <w:style w:type="character" w:customStyle="1" w:styleId="StyleSTYLE1LASTONEWhiteChar">
    <w:name w:val="Style STYLE 1 LAST ONE + White Char"/>
    <w:link w:val="StyleSTYLE1LASTONEWhite"/>
    <w:qFormat/>
    <w:rsid w:val="00F473F0"/>
    <w:rPr>
      <w:rFonts w:ascii="Arial" w:hAnsi="Arial"/>
      <w:b/>
      <w:bCs/>
      <w:color w:val="FFFFFF"/>
      <w:sz w:val="28"/>
      <w:szCs w:val="28"/>
      <w:lang w:val="es-ES" w:eastAsia="es-ES" w:bidi="es-ES"/>
    </w:rPr>
  </w:style>
  <w:style w:type="character" w:customStyle="1" w:styleId="STYLE1Char0">
    <w:name w:val="STYLE 1 Char"/>
    <w:qFormat/>
    <w:rsid w:val="00F473F0"/>
    <w:rPr>
      <w:rFonts w:ascii="Arial" w:hAnsi="Arial" w:cs="Arial"/>
      <w:color w:val="FF0000"/>
      <w:sz w:val="36"/>
      <w:szCs w:val="36"/>
      <w:lang w:val="es-ES" w:eastAsia="es-ES" w:bidi="es-ES"/>
    </w:rPr>
  </w:style>
  <w:style w:type="character" w:customStyle="1" w:styleId="STYLEDUTEXTEChar">
    <w:name w:val="STYLE DU TEXTE Char"/>
    <w:link w:val="STYLEDUTEXTE"/>
    <w:qFormat/>
    <w:rsid w:val="00F473F0"/>
    <w:rPr>
      <w:rFonts w:ascii="Arial" w:hAnsi="Arial"/>
      <w:sz w:val="22"/>
      <w:lang w:val="es-ES" w:eastAsia="es-ES" w:bidi="es-ES"/>
    </w:rPr>
  </w:style>
  <w:style w:type="character" w:customStyle="1" w:styleId="STYLE2LASTONEChar">
    <w:name w:val="STYLE 2 LAST ONE Char"/>
    <w:link w:val="STYLE2LASTONE"/>
    <w:qFormat/>
    <w:rsid w:val="00F473F0"/>
    <w:rPr>
      <w:rFonts w:ascii="Arial" w:hAnsi="Arial"/>
      <w:b/>
      <w:bCs/>
      <w:color w:val="FFFFFF"/>
      <w:sz w:val="16"/>
      <w:szCs w:val="28"/>
      <w:lang w:val="es-ES" w:eastAsia="es-ES" w:bidi="es-ES"/>
    </w:rPr>
  </w:style>
  <w:style w:type="character" w:customStyle="1" w:styleId="StyleArial10ptChar">
    <w:name w:val="Style Arial 10 pt Char"/>
    <w:link w:val="StyleArial10pt"/>
    <w:qFormat/>
    <w:rsid w:val="00F473F0"/>
    <w:rPr>
      <w:rFonts w:ascii="Arial" w:hAnsi="Arial"/>
      <w:lang w:val="es-ES" w:eastAsia="es-ES" w:bidi="es-ES"/>
    </w:rPr>
  </w:style>
  <w:style w:type="character" w:styleId="CommentReference">
    <w:name w:val="annotation reference"/>
    <w:qFormat/>
    <w:rsid w:val="00F473F0"/>
    <w:rPr>
      <w:sz w:val="16"/>
      <w:szCs w:val="16"/>
    </w:rPr>
  </w:style>
  <w:style w:type="character" w:customStyle="1" w:styleId="CommentTextChar">
    <w:name w:val="Comment Text Char"/>
    <w:basedOn w:val="DefaultParagraphFont"/>
    <w:link w:val="CommentText"/>
    <w:semiHidden/>
    <w:qFormat/>
    <w:rsid w:val="00F473F0"/>
    <w:rPr>
      <w:rFonts w:ascii="Arial" w:eastAsia="SimSun" w:hAnsi="Arial" w:cs="Arial"/>
      <w:sz w:val="18"/>
      <w:lang w:val="es-ES"/>
    </w:rPr>
  </w:style>
  <w:style w:type="character" w:customStyle="1" w:styleId="CommentSubjectChar">
    <w:name w:val="Comment Subject Char"/>
    <w:basedOn w:val="CommentTextChar"/>
    <w:link w:val="CommentSubject"/>
    <w:qFormat/>
    <w:rsid w:val="00F473F0"/>
    <w:rPr>
      <w:rFonts w:ascii="Arial" w:eastAsia="SimSun" w:hAnsi="Arial" w:cs="Arial"/>
      <w:b/>
      <w:bCs/>
      <w:sz w:val="18"/>
      <w:lang w:val="es-ES" w:eastAsia="es-ES" w:bidi="es-ES"/>
    </w:rPr>
  </w:style>
  <w:style w:type="character" w:customStyle="1" w:styleId="EmailStyle67">
    <w:name w:val="EmailStyle67"/>
    <w:semiHidden/>
    <w:qFormat/>
    <w:rsid w:val="00F473F0"/>
    <w:rPr>
      <w:rFonts w:ascii="Arial" w:hAnsi="Arial" w:cs="Arial"/>
      <w:color w:val="000080"/>
      <w:sz w:val="20"/>
      <w:szCs w:val="20"/>
    </w:rPr>
  </w:style>
  <w:style w:type="character" w:styleId="FootnoteReference">
    <w:name w:val="footnote reference"/>
    <w:qFormat/>
    <w:rsid w:val="00F473F0"/>
    <w:rPr>
      <w:vertAlign w:val="superscript"/>
    </w:rPr>
  </w:style>
  <w:style w:type="character" w:customStyle="1" w:styleId="FooterChar">
    <w:name w:val="Footer Char"/>
    <w:link w:val="Footer"/>
    <w:uiPriority w:val="99"/>
    <w:qFormat/>
    <w:rsid w:val="00F473F0"/>
    <w:rPr>
      <w:rFonts w:ascii="Arial" w:eastAsia="SimSun" w:hAnsi="Arial" w:cs="Arial"/>
      <w:sz w:val="22"/>
      <w:lang w:val="es-ES"/>
    </w:rPr>
  </w:style>
  <w:style w:type="character" w:customStyle="1" w:styleId="HeaderChar">
    <w:name w:val="Header Char"/>
    <w:link w:val="Header"/>
    <w:uiPriority w:val="99"/>
    <w:qFormat/>
    <w:rsid w:val="00F473F0"/>
    <w:rPr>
      <w:rFonts w:ascii="Arial" w:eastAsia="SimSun" w:hAnsi="Arial" w:cs="Arial"/>
      <w:sz w:val="22"/>
      <w:lang w:val="es-ES"/>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cs="Courier New"/>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cs="Courier New"/>
    </w:rPr>
  </w:style>
  <w:style w:type="character" w:customStyle="1" w:styleId="ListLabel11">
    <w:name w:val="ListLabel 11"/>
    <w:qFormat/>
    <w:rPr>
      <w:rFonts w:cs="Courier New"/>
    </w:rPr>
  </w:style>
  <w:style w:type="character" w:customStyle="1" w:styleId="ListLabel12">
    <w:name w:val="ListLabel 12"/>
    <w:qFormat/>
    <w:rPr>
      <w:rFonts w:cs="Courier New"/>
    </w:rPr>
  </w:style>
  <w:style w:type="character" w:customStyle="1" w:styleId="ListLabel13">
    <w:name w:val="ListLabel 13"/>
    <w:qFormat/>
    <w:rPr>
      <w:rFonts w:cs="Courier New"/>
    </w:rPr>
  </w:style>
  <w:style w:type="character" w:customStyle="1" w:styleId="ListLabel14">
    <w:name w:val="ListLabel 14"/>
    <w:qFormat/>
    <w:rPr>
      <w:rFonts w:cs="Courier New"/>
    </w:rPr>
  </w:style>
  <w:style w:type="character" w:customStyle="1" w:styleId="ListLabel15">
    <w:name w:val="ListLabel 15"/>
    <w:qFormat/>
    <w:rPr>
      <w:rFonts w:cs="Courier New"/>
    </w:rPr>
  </w:style>
  <w:style w:type="character" w:customStyle="1" w:styleId="ListLabel16">
    <w:name w:val="ListLabel 16"/>
    <w:qFormat/>
    <w:rPr>
      <w:rFonts w:cs="Courier New"/>
    </w:rPr>
  </w:style>
  <w:style w:type="character" w:customStyle="1" w:styleId="ListLabel17">
    <w:name w:val="ListLabel 17"/>
    <w:qFormat/>
    <w:rPr>
      <w:rFonts w:cs="Courier New"/>
    </w:rPr>
  </w:style>
  <w:style w:type="character" w:customStyle="1" w:styleId="ListLabel18">
    <w:name w:val="ListLabel 18"/>
    <w:qFormat/>
    <w:rPr>
      <w:rFonts w:cs="Courier New"/>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rFonts w:cs="Courier New"/>
    </w:rPr>
  </w:style>
  <w:style w:type="character" w:customStyle="1" w:styleId="ListLabel22">
    <w:name w:val="ListLabel 22"/>
    <w:qFormat/>
    <w:rPr>
      <w:rFonts w:cs="Courier New"/>
    </w:rPr>
  </w:style>
  <w:style w:type="character" w:customStyle="1" w:styleId="ListLabel23">
    <w:name w:val="ListLabel 23"/>
    <w:qFormat/>
    <w:rPr>
      <w:rFonts w:cs="Courier New"/>
    </w:rPr>
  </w:style>
  <w:style w:type="character" w:customStyle="1" w:styleId="ListLabel24">
    <w:name w:val="ListLabel 24"/>
    <w:qFormat/>
    <w:rPr>
      <w:rFonts w:cs="Courier New"/>
    </w:rPr>
  </w:style>
  <w:style w:type="character" w:customStyle="1" w:styleId="ListLabel25">
    <w:name w:val="ListLabel 25"/>
    <w:qFormat/>
    <w:rPr>
      <w:rFonts w:cs="Courier New"/>
    </w:rPr>
  </w:style>
  <w:style w:type="character" w:customStyle="1" w:styleId="ListLabel26">
    <w:name w:val="ListLabel 26"/>
    <w:qFormat/>
    <w:rPr>
      <w:rFonts w:cs="Courier New"/>
    </w:rPr>
  </w:style>
  <w:style w:type="character" w:customStyle="1" w:styleId="ListLabel27">
    <w:name w:val="ListLabel 27"/>
    <w:qFormat/>
    <w:rPr>
      <w:rFonts w:cs="Courier New"/>
    </w:rPr>
  </w:style>
  <w:style w:type="character" w:customStyle="1" w:styleId="ListLabel28">
    <w:name w:val="ListLabel 28"/>
    <w:qFormat/>
    <w:rPr>
      <w:rFonts w:cs="Courier New"/>
    </w:rPr>
  </w:style>
  <w:style w:type="character" w:customStyle="1" w:styleId="ListLabel29">
    <w:name w:val="ListLabel 29"/>
    <w:qFormat/>
    <w:rPr>
      <w:rFonts w:cs="Courier New"/>
    </w:rPr>
  </w:style>
  <w:style w:type="character" w:customStyle="1" w:styleId="ListLabel30">
    <w:name w:val="ListLabel 30"/>
    <w:qFormat/>
    <w:rPr>
      <w:rFonts w:cs="Courier New"/>
    </w:rPr>
  </w:style>
  <w:style w:type="character" w:customStyle="1" w:styleId="ListLabel31">
    <w:name w:val="ListLabel 31"/>
    <w:qFormat/>
    <w:rPr>
      <w:rFonts w:cs="Courier New"/>
    </w:rPr>
  </w:style>
  <w:style w:type="character" w:customStyle="1" w:styleId="ListLabel32">
    <w:name w:val="ListLabel 32"/>
    <w:qFormat/>
    <w:rPr>
      <w:rFonts w:cs="Courier New"/>
    </w:rPr>
  </w:style>
  <w:style w:type="character" w:customStyle="1" w:styleId="ListLabel33">
    <w:name w:val="ListLabel 33"/>
    <w:qFormat/>
    <w:rPr>
      <w:rFonts w:cs="Courier New"/>
    </w:rPr>
  </w:style>
  <w:style w:type="character" w:customStyle="1" w:styleId="EndnoteCharacters">
    <w:name w:val="Endnote Characters"/>
    <w:qFormat/>
  </w:style>
  <w:style w:type="character" w:customStyle="1" w:styleId="ListLabel34">
    <w:name w:val="ListLabel 34"/>
    <w:qFormat/>
    <w:rPr>
      <w:rFonts w:cs="Wingdings"/>
    </w:rPr>
  </w:style>
  <w:style w:type="character" w:customStyle="1" w:styleId="ListLabel35">
    <w:name w:val="ListLabel 35"/>
    <w:qFormat/>
    <w:rPr>
      <w:rFonts w:cs="Wingdings"/>
    </w:rPr>
  </w:style>
  <w:style w:type="character" w:customStyle="1" w:styleId="ListLabel36">
    <w:name w:val="ListLabel 36"/>
    <w:qFormat/>
    <w:rPr>
      <w:rFonts w:cs="Wingdings"/>
    </w:rPr>
  </w:style>
  <w:style w:type="character" w:customStyle="1" w:styleId="ListLabel37">
    <w:name w:val="ListLabel 37"/>
    <w:qFormat/>
    <w:rPr>
      <w:rFonts w:cs="Wingdings"/>
    </w:rPr>
  </w:style>
  <w:style w:type="character" w:customStyle="1" w:styleId="ListLabel38">
    <w:name w:val="ListLabel 38"/>
    <w:qFormat/>
    <w:rPr>
      <w:rFonts w:cs="Wingdings"/>
    </w:rPr>
  </w:style>
  <w:style w:type="character" w:customStyle="1" w:styleId="ListLabel39">
    <w:name w:val="ListLabel 39"/>
    <w:qFormat/>
    <w:rPr>
      <w:rFonts w:cs="Wingdings"/>
    </w:rPr>
  </w:style>
  <w:style w:type="character" w:customStyle="1" w:styleId="ListLabel40">
    <w:name w:val="ListLabel 40"/>
    <w:qFormat/>
    <w:rPr>
      <w:rFonts w:cs="Wingdings"/>
    </w:rPr>
  </w:style>
  <w:style w:type="character" w:customStyle="1" w:styleId="ListLabel41">
    <w:name w:val="ListLabel 41"/>
    <w:qFormat/>
    <w:rPr>
      <w:rFonts w:cs="Courier New"/>
    </w:rPr>
  </w:style>
  <w:style w:type="character" w:customStyle="1" w:styleId="ListLabel42">
    <w:name w:val="ListLabel 42"/>
    <w:qFormat/>
    <w:rPr>
      <w:rFonts w:cs="Wingdings"/>
    </w:rPr>
  </w:style>
  <w:style w:type="character" w:customStyle="1" w:styleId="ListLabel43">
    <w:name w:val="ListLabel 43"/>
    <w:qFormat/>
    <w:rPr>
      <w:rFonts w:cs="Symbol"/>
    </w:rPr>
  </w:style>
  <w:style w:type="character" w:customStyle="1" w:styleId="ListLabel44">
    <w:name w:val="ListLabel 44"/>
    <w:qFormat/>
    <w:rPr>
      <w:rFonts w:cs="Courier New"/>
    </w:rPr>
  </w:style>
  <w:style w:type="character" w:customStyle="1" w:styleId="ListLabel45">
    <w:name w:val="ListLabel 45"/>
    <w:qFormat/>
    <w:rPr>
      <w:rFonts w:cs="Wingdings"/>
    </w:rPr>
  </w:style>
  <w:style w:type="character" w:customStyle="1" w:styleId="ListLabel46">
    <w:name w:val="ListLabel 46"/>
    <w:qFormat/>
    <w:rPr>
      <w:rFonts w:cs="Symbol"/>
    </w:rPr>
  </w:style>
  <w:style w:type="character" w:customStyle="1" w:styleId="ListLabel47">
    <w:name w:val="ListLabel 47"/>
    <w:qFormat/>
    <w:rPr>
      <w:rFonts w:cs="Courier New"/>
    </w:rPr>
  </w:style>
  <w:style w:type="character" w:customStyle="1" w:styleId="ListLabel48">
    <w:name w:val="ListLabel 48"/>
    <w:qFormat/>
    <w:rPr>
      <w:rFonts w:cs="Wingdings"/>
    </w:rPr>
  </w:style>
  <w:style w:type="character" w:customStyle="1" w:styleId="ListLabel49">
    <w:name w:val="ListLabel 49"/>
    <w:qFormat/>
    <w:rPr>
      <w:rFonts w:cs="Wingdings"/>
    </w:rPr>
  </w:style>
  <w:style w:type="character" w:customStyle="1" w:styleId="ListLabel50">
    <w:name w:val="ListLabel 50"/>
    <w:qFormat/>
    <w:rPr>
      <w:rFonts w:cs="Courier New"/>
    </w:rPr>
  </w:style>
  <w:style w:type="character" w:customStyle="1" w:styleId="ListLabel51">
    <w:name w:val="ListLabel 51"/>
    <w:qFormat/>
    <w:rPr>
      <w:rFonts w:cs="Wingdings"/>
    </w:rPr>
  </w:style>
  <w:style w:type="character" w:customStyle="1" w:styleId="ListLabel52">
    <w:name w:val="ListLabel 52"/>
    <w:qFormat/>
    <w:rPr>
      <w:rFonts w:cs="Symbol"/>
    </w:rPr>
  </w:style>
  <w:style w:type="character" w:customStyle="1" w:styleId="ListLabel53">
    <w:name w:val="ListLabel 53"/>
    <w:qFormat/>
    <w:rPr>
      <w:rFonts w:cs="Courier New"/>
    </w:rPr>
  </w:style>
  <w:style w:type="character" w:customStyle="1" w:styleId="ListLabel54">
    <w:name w:val="ListLabel 54"/>
    <w:qFormat/>
    <w:rPr>
      <w:rFonts w:cs="Wingdings"/>
    </w:rPr>
  </w:style>
  <w:style w:type="character" w:customStyle="1" w:styleId="ListLabel55">
    <w:name w:val="ListLabel 55"/>
    <w:qFormat/>
    <w:rPr>
      <w:rFonts w:cs="Symbol"/>
    </w:rPr>
  </w:style>
  <w:style w:type="character" w:customStyle="1" w:styleId="ListLabel56">
    <w:name w:val="ListLabel 56"/>
    <w:qFormat/>
    <w:rPr>
      <w:rFonts w:cs="Courier New"/>
    </w:rPr>
  </w:style>
  <w:style w:type="character" w:customStyle="1" w:styleId="ListLabel57">
    <w:name w:val="ListLabel 57"/>
    <w:qFormat/>
    <w:rPr>
      <w:rFonts w:cs="Wingdings"/>
    </w:rPr>
  </w:style>
  <w:style w:type="character" w:customStyle="1" w:styleId="ListLabel58">
    <w:name w:val="ListLabel 58"/>
    <w:qFormat/>
    <w:rPr>
      <w:rFonts w:cs="Symbol"/>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cs="Symbol"/>
    </w:rPr>
  </w:style>
  <w:style w:type="character" w:customStyle="1" w:styleId="ListLabel68">
    <w:name w:val="ListLabel 68"/>
    <w:qFormat/>
    <w:rPr>
      <w:rFonts w:cs="Wingdings"/>
    </w:rPr>
  </w:style>
  <w:style w:type="character" w:customStyle="1" w:styleId="ListLabel69">
    <w:name w:val="ListLabel 69"/>
    <w:qFormat/>
    <w:rPr>
      <w:rFonts w:cs="Wingdings"/>
    </w:rPr>
  </w:style>
  <w:style w:type="character" w:customStyle="1" w:styleId="ListLabel70">
    <w:name w:val="ListLabel 70"/>
    <w:qFormat/>
    <w:rPr>
      <w:rFonts w:cs="Wingdings"/>
    </w:rPr>
  </w:style>
  <w:style w:type="character" w:customStyle="1" w:styleId="ListLabel71">
    <w:name w:val="ListLabel 71"/>
    <w:qFormat/>
    <w:rPr>
      <w:rFonts w:cs="Wingdings"/>
    </w:rPr>
  </w:style>
  <w:style w:type="character" w:customStyle="1" w:styleId="ListLabel72">
    <w:name w:val="ListLabel 72"/>
    <w:qFormat/>
    <w:rPr>
      <w:rFonts w:cs="Wingdings"/>
    </w:rPr>
  </w:style>
  <w:style w:type="character" w:customStyle="1" w:styleId="ListLabel73">
    <w:name w:val="ListLabel 73"/>
    <w:qFormat/>
    <w:rPr>
      <w:rFonts w:cs="Wingdings"/>
    </w:rPr>
  </w:style>
  <w:style w:type="character" w:customStyle="1" w:styleId="ListLabel74">
    <w:name w:val="ListLabel 74"/>
    <w:qFormat/>
    <w:rPr>
      <w:rFonts w:cs="Symbol"/>
    </w:rPr>
  </w:style>
  <w:style w:type="character" w:customStyle="1" w:styleId="ListLabel75">
    <w:name w:val="ListLabel 75"/>
    <w:qFormat/>
    <w:rPr>
      <w:rFonts w:cs="Wingdings"/>
    </w:rPr>
  </w:style>
  <w:style w:type="character" w:customStyle="1" w:styleId="ListLabel76">
    <w:name w:val="ListLabel 76"/>
    <w:qFormat/>
    <w:rPr>
      <w:rFonts w:cs="Wingdings"/>
    </w:rPr>
  </w:style>
  <w:style w:type="character" w:customStyle="1" w:styleId="ListLabel77">
    <w:name w:val="ListLabel 77"/>
    <w:qFormat/>
    <w:rPr>
      <w:rFonts w:cs="Wingdings"/>
    </w:rPr>
  </w:style>
  <w:style w:type="character" w:customStyle="1" w:styleId="ListLabel78">
    <w:name w:val="ListLabel 78"/>
    <w:qFormat/>
    <w:rPr>
      <w:rFonts w:cs="Wingdings"/>
    </w:rPr>
  </w:style>
  <w:style w:type="character" w:customStyle="1" w:styleId="ListLabel79">
    <w:name w:val="ListLabel 79"/>
    <w:qFormat/>
    <w:rPr>
      <w:rFonts w:cs="Wingdings"/>
    </w:rPr>
  </w:style>
  <w:style w:type="character" w:customStyle="1" w:styleId="ListLabel80">
    <w:name w:val="ListLabel 80"/>
    <w:qFormat/>
    <w:rPr>
      <w:rFonts w:cs="Wingdings"/>
    </w:rPr>
  </w:style>
  <w:style w:type="character" w:customStyle="1" w:styleId="ListLabel81">
    <w:name w:val="ListLabel 81"/>
    <w:qFormat/>
    <w:rPr>
      <w:rFonts w:cs="Symbol"/>
    </w:rPr>
  </w:style>
  <w:style w:type="character" w:customStyle="1" w:styleId="ListLabel82">
    <w:name w:val="ListLabel 82"/>
    <w:qFormat/>
    <w:rPr>
      <w:rFonts w:cs="Wingdings"/>
    </w:rPr>
  </w:style>
  <w:style w:type="character" w:customStyle="1" w:styleId="ListLabel83">
    <w:name w:val="ListLabel 83"/>
    <w:qFormat/>
    <w:rPr>
      <w:rFonts w:cs="Wingdings"/>
    </w:rPr>
  </w:style>
  <w:style w:type="character" w:customStyle="1" w:styleId="ListLabel84">
    <w:name w:val="ListLabel 84"/>
    <w:qFormat/>
    <w:rPr>
      <w:rFonts w:cs="Wingdings"/>
    </w:rPr>
  </w:style>
  <w:style w:type="character" w:customStyle="1" w:styleId="ListLabel85">
    <w:name w:val="ListLabel 85"/>
    <w:qFormat/>
    <w:rPr>
      <w:rFonts w:cs="Wingdings"/>
    </w:rPr>
  </w:style>
  <w:style w:type="character" w:customStyle="1" w:styleId="ListLabel86">
    <w:name w:val="ListLabel 86"/>
    <w:qFormat/>
    <w:rPr>
      <w:rFonts w:cs="Wingdings"/>
    </w:rPr>
  </w:style>
  <w:style w:type="character" w:customStyle="1" w:styleId="ListLabel87">
    <w:name w:val="ListLabel 87"/>
    <w:qFormat/>
    <w:rPr>
      <w:rFonts w:cs="Wingdings"/>
    </w:rPr>
  </w:style>
  <w:style w:type="character" w:customStyle="1" w:styleId="ListLabel88">
    <w:name w:val="ListLabel 88"/>
    <w:qFormat/>
    <w:rPr>
      <w:rFonts w:cs="Symbol"/>
    </w:rPr>
  </w:style>
  <w:style w:type="character" w:customStyle="1" w:styleId="ListLabel89">
    <w:name w:val="ListLabel 89"/>
    <w:qFormat/>
    <w:rPr>
      <w:rFonts w:cs="Wingdings"/>
    </w:rPr>
  </w:style>
  <w:style w:type="character" w:customStyle="1" w:styleId="ListLabel90">
    <w:name w:val="ListLabel 90"/>
    <w:qFormat/>
    <w:rPr>
      <w:rFonts w:cs="Wingdings"/>
    </w:rPr>
  </w:style>
  <w:style w:type="character" w:customStyle="1" w:styleId="ListLabel91">
    <w:name w:val="ListLabel 91"/>
    <w:qFormat/>
    <w:rPr>
      <w:rFonts w:cs="Wingdings"/>
    </w:rPr>
  </w:style>
  <w:style w:type="character" w:customStyle="1" w:styleId="ListLabel92">
    <w:name w:val="ListLabel 92"/>
    <w:qFormat/>
    <w:rPr>
      <w:rFonts w:cs="Wingdings"/>
    </w:rPr>
  </w:style>
  <w:style w:type="character" w:customStyle="1" w:styleId="ListLabel93">
    <w:name w:val="ListLabel 93"/>
    <w:qFormat/>
    <w:rPr>
      <w:rFonts w:cs="Wingdings"/>
    </w:rPr>
  </w:style>
  <w:style w:type="character" w:customStyle="1" w:styleId="ListLabel94">
    <w:name w:val="ListLabel 94"/>
    <w:qFormat/>
    <w:rPr>
      <w:rFonts w:cs="Wingdings"/>
    </w:rPr>
  </w:style>
  <w:style w:type="character" w:customStyle="1" w:styleId="ListLabel95">
    <w:name w:val="ListLabel 95"/>
    <w:qFormat/>
    <w:rPr>
      <w:rFonts w:cs="Symbol"/>
    </w:rPr>
  </w:style>
  <w:style w:type="character" w:customStyle="1" w:styleId="ListLabel96">
    <w:name w:val="ListLabel 96"/>
    <w:qFormat/>
    <w:rPr>
      <w:rFonts w:cs="Wingdings"/>
    </w:rPr>
  </w:style>
  <w:style w:type="character" w:customStyle="1" w:styleId="ListLabel97">
    <w:name w:val="ListLabel 97"/>
    <w:qFormat/>
    <w:rPr>
      <w:rFonts w:cs="Wingdings"/>
    </w:rPr>
  </w:style>
  <w:style w:type="character" w:customStyle="1" w:styleId="ListLabel98">
    <w:name w:val="ListLabel 98"/>
    <w:qFormat/>
    <w:rPr>
      <w:rFonts w:cs="Wingdings"/>
    </w:rPr>
  </w:style>
  <w:style w:type="character" w:customStyle="1" w:styleId="ListLabel99">
    <w:name w:val="ListLabel 99"/>
    <w:qFormat/>
    <w:rPr>
      <w:rFonts w:cs="Wingdings"/>
    </w:rPr>
  </w:style>
  <w:style w:type="character" w:customStyle="1" w:styleId="ListLabel100">
    <w:name w:val="ListLabel 100"/>
    <w:qFormat/>
    <w:rPr>
      <w:rFonts w:cs="Wingdings"/>
    </w:rPr>
  </w:style>
  <w:style w:type="character" w:customStyle="1" w:styleId="ListLabel101">
    <w:name w:val="ListLabel 101"/>
    <w:qFormat/>
    <w:rPr>
      <w:rFonts w:cs="Wingdings"/>
    </w:rPr>
  </w:style>
  <w:style w:type="character" w:customStyle="1" w:styleId="ListLabel102">
    <w:name w:val="ListLabel 102"/>
    <w:qFormat/>
    <w:rPr>
      <w:rFonts w:cs="Symbol"/>
      <w:b/>
    </w:rPr>
  </w:style>
  <w:style w:type="character" w:customStyle="1" w:styleId="ListLabel103">
    <w:name w:val="ListLabel 103"/>
    <w:qFormat/>
    <w:rPr>
      <w:rFonts w:cs="Courier New"/>
    </w:rPr>
  </w:style>
  <w:style w:type="character" w:customStyle="1" w:styleId="ListLabel104">
    <w:name w:val="ListLabel 104"/>
    <w:qFormat/>
    <w:rPr>
      <w:rFonts w:cs="Wingdings"/>
    </w:rPr>
  </w:style>
  <w:style w:type="character" w:customStyle="1" w:styleId="ListLabel105">
    <w:name w:val="ListLabel 105"/>
    <w:qFormat/>
    <w:rPr>
      <w:rFonts w:cs="Symbol"/>
    </w:rPr>
  </w:style>
  <w:style w:type="character" w:customStyle="1" w:styleId="ListLabel106">
    <w:name w:val="ListLabel 106"/>
    <w:qFormat/>
    <w:rPr>
      <w:rFonts w:cs="Courier New"/>
    </w:rPr>
  </w:style>
  <w:style w:type="character" w:customStyle="1" w:styleId="ListLabel107">
    <w:name w:val="ListLabel 107"/>
    <w:qFormat/>
    <w:rPr>
      <w:rFonts w:cs="Wingdings"/>
    </w:rPr>
  </w:style>
  <w:style w:type="character" w:customStyle="1" w:styleId="ListLabel108">
    <w:name w:val="ListLabel 108"/>
    <w:qFormat/>
    <w:rPr>
      <w:rFonts w:cs="Symbol"/>
    </w:rPr>
  </w:style>
  <w:style w:type="character" w:customStyle="1" w:styleId="ListLabel109">
    <w:name w:val="ListLabel 109"/>
    <w:qFormat/>
    <w:rPr>
      <w:rFonts w:cs="Courier New"/>
    </w:rPr>
  </w:style>
  <w:style w:type="character" w:customStyle="1" w:styleId="ListLabel110">
    <w:name w:val="ListLabel 110"/>
    <w:qFormat/>
    <w:rPr>
      <w:rFonts w:cs="Wingdings"/>
    </w:rPr>
  </w:style>
  <w:style w:type="character" w:customStyle="1" w:styleId="ListLabel111">
    <w:name w:val="ListLabel 111"/>
    <w:qFormat/>
    <w:rPr>
      <w:rFonts w:cs="Symbol"/>
      <w:b w:val="0"/>
    </w:rPr>
  </w:style>
  <w:style w:type="character" w:customStyle="1" w:styleId="ListLabel112">
    <w:name w:val="ListLabel 112"/>
    <w:qFormat/>
    <w:rPr>
      <w:rFonts w:cs="Courier New"/>
    </w:rPr>
  </w:style>
  <w:style w:type="character" w:customStyle="1" w:styleId="ListLabel113">
    <w:name w:val="ListLabel 113"/>
    <w:qFormat/>
    <w:rPr>
      <w:rFonts w:cs="Wingdings"/>
    </w:rPr>
  </w:style>
  <w:style w:type="character" w:customStyle="1" w:styleId="ListLabel114">
    <w:name w:val="ListLabel 114"/>
    <w:qFormat/>
    <w:rPr>
      <w:rFonts w:cs="Symbol"/>
    </w:rPr>
  </w:style>
  <w:style w:type="character" w:customStyle="1" w:styleId="ListLabel115">
    <w:name w:val="ListLabel 115"/>
    <w:qFormat/>
    <w:rPr>
      <w:rFonts w:cs="Courier New"/>
    </w:rPr>
  </w:style>
  <w:style w:type="character" w:customStyle="1" w:styleId="ListLabel116">
    <w:name w:val="ListLabel 116"/>
    <w:qFormat/>
    <w:rPr>
      <w:rFonts w:cs="Wingdings"/>
    </w:rPr>
  </w:style>
  <w:style w:type="character" w:customStyle="1" w:styleId="ListLabel117">
    <w:name w:val="ListLabel 117"/>
    <w:qFormat/>
    <w:rPr>
      <w:rFonts w:cs="Symbol"/>
    </w:rPr>
  </w:style>
  <w:style w:type="character" w:customStyle="1" w:styleId="ListLabel118">
    <w:name w:val="ListLabel 118"/>
    <w:qFormat/>
    <w:rPr>
      <w:rFonts w:cs="Courier New"/>
    </w:rPr>
  </w:style>
  <w:style w:type="character" w:customStyle="1" w:styleId="ListLabel119">
    <w:name w:val="ListLabel 119"/>
    <w:qFormat/>
    <w:rPr>
      <w:rFonts w:cs="Wingdings"/>
    </w:rPr>
  </w:style>
  <w:style w:type="character" w:customStyle="1" w:styleId="ListLabel120">
    <w:name w:val="ListLabel 120"/>
    <w:qFormat/>
    <w:rPr>
      <w:rFonts w:cs="Symbol"/>
    </w:rPr>
  </w:style>
  <w:style w:type="character" w:customStyle="1" w:styleId="ListLabel121">
    <w:name w:val="ListLabel 121"/>
    <w:qFormat/>
    <w:rPr>
      <w:rFonts w:cs="Courier New"/>
    </w:rPr>
  </w:style>
  <w:style w:type="character" w:customStyle="1" w:styleId="ListLabel122">
    <w:name w:val="ListLabel 122"/>
    <w:qFormat/>
    <w:rPr>
      <w:rFonts w:cs="Wingdings"/>
    </w:rPr>
  </w:style>
  <w:style w:type="character" w:customStyle="1" w:styleId="ListLabel123">
    <w:name w:val="ListLabel 123"/>
    <w:qFormat/>
    <w:rPr>
      <w:rFonts w:cs="Symbol"/>
    </w:rPr>
  </w:style>
  <w:style w:type="character" w:customStyle="1" w:styleId="ListLabel124">
    <w:name w:val="ListLabel 124"/>
    <w:qFormat/>
    <w:rPr>
      <w:rFonts w:cs="Courier New"/>
    </w:rPr>
  </w:style>
  <w:style w:type="character" w:customStyle="1" w:styleId="ListLabel125">
    <w:name w:val="ListLabel 125"/>
    <w:qFormat/>
    <w:rPr>
      <w:rFonts w:cs="Wingdings"/>
    </w:rPr>
  </w:style>
  <w:style w:type="character" w:customStyle="1" w:styleId="ListLabel126">
    <w:name w:val="ListLabel 126"/>
    <w:qFormat/>
    <w:rPr>
      <w:rFonts w:cs="Symbol"/>
    </w:rPr>
  </w:style>
  <w:style w:type="character" w:customStyle="1" w:styleId="ListLabel127">
    <w:name w:val="ListLabel 127"/>
    <w:qFormat/>
    <w:rPr>
      <w:rFonts w:cs="Courier New"/>
    </w:rPr>
  </w:style>
  <w:style w:type="character" w:customStyle="1" w:styleId="ListLabel128">
    <w:name w:val="ListLabel 128"/>
    <w:qFormat/>
    <w:rPr>
      <w:rFonts w:cs="Wingdings"/>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rsid w:val="00A32C9E"/>
    <w:pPr>
      <w:spacing w:after="220"/>
    </w:pPr>
  </w:style>
  <w:style w:type="paragraph" w:styleId="List">
    <w:name w:val="List"/>
    <w:basedOn w:val="TextBody"/>
    <w:rPr>
      <w:rFonts w:cs="Mangal"/>
    </w:rPr>
  </w:style>
  <w:style w:type="paragraph" w:styleId="Caption">
    <w:name w:val="caption"/>
    <w:basedOn w:val="Normal"/>
    <w:next w:val="Normal"/>
    <w:qFormat/>
    <w:rsid w:val="00A32C9E"/>
    <w:rPr>
      <w:b/>
      <w:bCs/>
      <w:sz w:val="18"/>
    </w:rPr>
  </w:style>
  <w:style w:type="paragraph" w:customStyle="1" w:styleId="Index">
    <w:name w:val="Index"/>
    <w:basedOn w:val="Normal"/>
    <w:qFormat/>
    <w:pPr>
      <w:suppressLineNumbers/>
    </w:pPr>
    <w:rPr>
      <w:rFonts w:cs="Mangal"/>
    </w:rPr>
  </w:style>
  <w:style w:type="paragraph" w:styleId="CommentText">
    <w:name w:val="annotation text"/>
    <w:basedOn w:val="Normal"/>
    <w:link w:val="CommentTextChar"/>
    <w:semiHidden/>
    <w:qFormat/>
    <w:rsid w:val="00A32C9E"/>
    <w:rPr>
      <w:sz w:val="18"/>
    </w:rPr>
  </w:style>
  <w:style w:type="paragraph" w:styleId="EndnoteText">
    <w:name w:val="endnote text"/>
    <w:basedOn w:val="Normal"/>
    <w:semiHidden/>
    <w:qFormat/>
    <w:rsid w:val="00A32C9E"/>
    <w:rPr>
      <w:sz w:val="18"/>
    </w:rPr>
  </w:style>
  <w:style w:type="paragraph" w:styleId="Footer">
    <w:name w:val="footer"/>
    <w:basedOn w:val="Normal"/>
    <w:link w:val="FooterChar"/>
    <w:uiPriority w:val="99"/>
    <w:rsid w:val="00A32C9E"/>
    <w:pPr>
      <w:tabs>
        <w:tab w:val="center" w:pos="4320"/>
        <w:tab w:val="right" w:pos="8640"/>
      </w:tabs>
    </w:pPr>
  </w:style>
  <w:style w:type="paragraph" w:styleId="FootnoteText">
    <w:name w:val="footnote text"/>
    <w:basedOn w:val="Normal"/>
    <w:semiHidden/>
    <w:qFormat/>
    <w:rsid w:val="00A32C9E"/>
    <w:rPr>
      <w:sz w:val="18"/>
    </w:rPr>
  </w:style>
  <w:style w:type="paragraph" w:customStyle="1" w:styleId="Endofdocument-Annex">
    <w:name w:val="[End of document - Annex]"/>
    <w:basedOn w:val="Normal"/>
    <w:qFormat/>
    <w:rsid w:val="00815082"/>
    <w:pPr>
      <w:ind w:left="5534"/>
    </w:pPr>
    <w:rPr>
      <w:lang w:val="en-US"/>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semiHidden/>
    <w:qFormat/>
    <w:rsid w:val="00A32C9E"/>
  </w:style>
  <w:style w:type="paragraph" w:customStyle="1" w:styleId="ONUME">
    <w:name w:val="ONUM E"/>
    <w:basedOn w:val="TextBody"/>
    <w:qFormat/>
    <w:rsid w:val="00A32C9E"/>
  </w:style>
  <w:style w:type="paragraph" w:customStyle="1" w:styleId="ONUMFS">
    <w:name w:val="ONUM FS"/>
    <w:basedOn w:val="TextBody"/>
    <w:qFormat/>
    <w:rsid w:val="00A32C9E"/>
  </w:style>
  <w:style w:type="paragraph" w:customStyle="1" w:styleId="ComplimentaryClose">
    <w:name w:val="Complimentary Close"/>
    <w:basedOn w:val="Normal"/>
    <w:next w:val="Normal"/>
    <w:semiHidden/>
    <w:rsid w:val="00A32C9E"/>
  </w:style>
  <w:style w:type="paragraph" w:styleId="Signature">
    <w:name w:val="Signature"/>
    <w:basedOn w:val="Normal"/>
    <w:semiHidden/>
    <w:rsid w:val="00A32C9E"/>
    <w:pPr>
      <w:ind w:left="5250"/>
    </w:pPr>
  </w:style>
  <w:style w:type="paragraph" w:styleId="BalloonText">
    <w:name w:val="Balloon Text"/>
    <w:basedOn w:val="Normal"/>
    <w:link w:val="BalloonTextChar"/>
    <w:qFormat/>
    <w:rsid w:val="00FB218B"/>
    <w:rPr>
      <w:rFonts w:ascii="Tahoma" w:hAnsi="Tahoma" w:cs="Tahoma"/>
      <w:sz w:val="16"/>
      <w:szCs w:val="16"/>
    </w:rPr>
  </w:style>
  <w:style w:type="paragraph" w:styleId="NormalWeb">
    <w:name w:val="Normal (Web)"/>
    <w:basedOn w:val="Normal"/>
    <w:qFormat/>
    <w:rsid w:val="00F473F0"/>
    <w:pPr>
      <w:spacing w:beforeAutospacing="1" w:afterAutospacing="1"/>
    </w:pPr>
    <w:rPr>
      <w:rFonts w:eastAsia="Times New Roman"/>
      <w:sz w:val="18"/>
      <w:szCs w:val="18"/>
      <w:lang w:eastAsia="es-ES" w:bidi="es-ES"/>
    </w:rPr>
  </w:style>
  <w:style w:type="paragraph" w:customStyle="1" w:styleId="Default">
    <w:name w:val="Default"/>
    <w:qFormat/>
    <w:rsid w:val="00F473F0"/>
    <w:rPr>
      <w:color w:val="000000"/>
      <w:sz w:val="24"/>
      <w:szCs w:val="24"/>
      <w:lang w:val="es-ES" w:eastAsia="es-ES" w:bidi="es-ES"/>
    </w:rPr>
  </w:style>
  <w:style w:type="paragraph" w:customStyle="1" w:styleId="TextBodyIndent">
    <w:name w:val="Text Body Indent"/>
    <w:basedOn w:val="Normal"/>
    <w:link w:val="BodyTextIndentChar"/>
    <w:rsid w:val="00F473F0"/>
    <w:pPr>
      <w:spacing w:after="120"/>
      <w:ind w:left="283"/>
    </w:pPr>
    <w:rPr>
      <w:rFonts w:ascii="Times New Roman" w:eastAsia="Times New Roman" w:hAnsi="Times New Roman" w:cs="Times New Roman"/>
      <w:sz w:val="24"/>
      <w:szCs w:val="24"/>
      <w:lang w:eastAsia="es-ES" w:bidi="es-ES"/>
    </w:rPr>
  </w:style>
  <w:style w:type="paragraph" w:customStyle="1" w:styleId="StyleH2-S16pt">
    <w:name w:val="Style H2-S + 16 pt"/>
    <w:basedOn w:val="Normal"/>
    <w:autoRedefine/>
    <w:qFormat/>
    <w:rsid w:val="00F473F0"/>
    <w:pPr>
      <w:keepNext/>
      <w:tabs>
        <w:tab w:val="left" w:pos="0"/>
      </w:tabs>
      <w:spacing w:before="120" w:after="120"/>
      <w:jc w:val="center"/>
      <w:outlineLvl w:val="1"/>
    </w:pPr>
    <w:rPr>
      <w:rFonts w:eastAsia="Times New Roman"/>
      <w:b/>
      <w:bCs/>
      <w:smallCaps/>
      <w:sz w:val="32"/>
      <w:szCs w:val="30"/>
      <w:lang w:eastAsia="es-ES" w:bidi="es-ES"/>
    </w:rPr>
  </w:style>
  <w:style w:type="paragraph" w:customStyle="1" w:styleId="Style1">
    <w:name w:val="Style1"/>
    <w:basedOn w:val="Normal"/>
    <w:link w:val="Style1Char"/>
    <w:qFormat/>
    <w:rsid w:val="00F473F0"/>
    <w:pPr>
      <w:tabs>
        <w:tab w:val="left" w:pos="8640"/>
      </w:tabs>
    </w:pPr>
    <w:rPr>
      <w:rFonts w:eastAsia="Times New Roman"/>
      <w:b/>
      <w:color w:val="333399"/>
      <w:sz w:val="52"/>
      <w:szCs w:val="52"/>
      <w:lang w:eastAsia="es-ES" w:bidi="es-ES"/>
    </w:rPr>
  </w:style>
  <w:style w:type="paragraph" w:customStyle="1" w:styleId="Style2">
    <w:name w:val="Style2"/>
    <w:basedOn w:val="Normal"/>
    <w:qFormat/>
    <w:rsid w:val="00F473F0"/>
    <w:rPr>
      <w:rFonts w:eastAsia="Times New Roman"/>
      <w:b/>
      <w:smallCaps/>
      <w:color w:val="0000FF"/>
      <w:lang w:eastAsia="es-ES" w:bidi="es-ES"/>
    </w:rPr>
  </w:style>
  <w:style w:type="paragraph" w:customStyle="1" w:styleId="StyleArial10pt">
    <w:name w:val="Style Arial 10 pt"/>
    <w:basedOn w:val="Normal"/>
    <w:link w:val="StyleArial10ptChar"/>
    <w:qFormat/>
    <w:rsid w:val="00F473F0"/>
    <w:pPr>
      <w:ind w:firstLine="200"/>
    </w:pPr>
    <w:rPr>
      <w:rFonts w:eastAsia="Times New Roman" w:cs="Times New Roman"/>
      <w:sz w:val="20"/>
      <w:lang w:eastAsia="es-ES" w:bidi="es-ES"/>
    </w:rPr>
  </w:style>
  <w:style w:type="paragraph" w:customStyle="1" w:styleId="Styletexte">
    <w:name w:val="Style texte"/>
    <w:basedOn w:val="Normal"/>
    <w:link w:val="StyletexteChar"/>
    <w:qFormat/>
    <w:rsid w:val="00F473F0"/>
    <w:pPr>
      <w:spacing w:after="120"/>
      <w:jc w:val="both"/>
    </w:pPr>
    <w:rPr>
      <w:rFonts w:eastAsia="Times New Roman" w:cs="Times New Roman"/>
      <w:lang w:eastAsia="es-ES" w:bidi="es-ES"/>
    </w:rPr>
  </w:style>
  <w:style w:type="paragraph" w:customStyle="1" w:styleId="Style3">
    <w:name w:val="Style3"/>
    <w:basedOn w:val="Styletexte"/>
    <w:link w:val="Style3Char"/>
    <w:qFormat/>
    <w:rsid w:val="00F473F0"/>
  </w:style>
  <w:style w:type="paragraph" w:customStyle="1" w:styleId="Style3Bold">
    <w:name w:val="Style3 + Bold"/>
    <w:basedOn w:val="Style3"/>
    <w:qFormat/>
    <w:rsid w:val="00F473F0"/>
    <w:rPr>
      <w:b/>
      <w:bCs/>
    </w:rPr>
  </w:style>
  <w:style w:type="paragraph" w:customStyle="1" w:styleId="STYLETITRENOTES">
    <w:name w:val="STYLE TITRE NOTES"/>
    <w:basedOn w:val="Style2"/>
    <w:qFormat/>
    <w:rsid w:val="00F473F0"/>
    <w:pPr>
      <w:jc w:val="both"/>
    </w:pPr>
    <w:rPr>
      <w:rFonts w:cs="Times New Roman"/>
      <w:bCs/>
      <w:color w:val="00000A"/>
    </w:rPr>
  </w:style>
  <w:style w:type="paragraph" w:customStyle="1" w:styleId="TITOLI1">
    <w:name w:val="TITOLI1"/>
    <w:basedOn w:val="Normal"/>
    <w:qFormat/>
    <w:rsid w:val="00F473F0"/>
    <w:pPr>
      <w:keepNext/>
      <w:keepLines/>
      <w:pBdr>
        <w:top w:val="single" w:sz="48" w:space="16" w:color="8C9EBA"/>
      </w:pBdr>
      <w:overflowPunct w:val="0"/>
      <w:spacing w:before="180" w:after="120" w:line="264" w:lineRule="auto"/>
      <w:ind w:left="567" w:hanging="567"/>
      <w:jc w:val="both"/>
      <w:textAlignment w:val="baseline"/>
      <w:outlineLvl w:val="1"/>
    </w:pPr>
    <w:rPr>
      <w:rFonts w:ascii="BL Frutiger Black" w:eastAsia="Times New Roman" w:hAnsi="BL Frutiger Black" w:cs="Times New Roman"/>
      <w:b/>
      <w:sz w:val="30"/>
      <w:lang w:eastAsia="es-ES" w:bidi="es-ES"/>
    </w:rPr>
  </w:style>
  <w:style w:type="paragraph" w:customStyle="1" w:styleId="STYLE10">
    <w:name w:val="STYLE 1"/>
    <w:basedOn w:val="Heading1"/>
    <w:next w:val="Heading1"/>
    <w:qFormat/>
    <w:rsid w:val="00F473F0"/>
    <w:pPr>
      <w:tabs>
        <w:tab w:val="left" w:pos="0"/>
      </w:tabs>
      <w:spacing w:before="120" w:after="0"/>
      <w:ind w:hanging="284"/>
      <w:jc w:val="center"/>
    </w:pPr>
    <w:rPr>
      <w:rFonts w:eastAsia="Times New Roman"/>
      <w:b w:val="0"/>
      <w:bCs w:val="0"/>
      <w:caps w:val="0"/>
      <w:color w:val="FF0000"/>
      <w:sz w:val="36"/>
      <w:szCs w:val="36"/>
      <w:lang w:eastAsia="es-ES" w:bidi="es-ES"/>
    </w:rPr>
  </w:style>
  <w:style w:type="paragraph" w:customStyle="1" w:styleId="Contents1">
    <w:name w:val="Contents 1"/>
    <w:basedOn w:val="Normal"/>
    <w:next w:val="Normal"/>
    <w:autoRedefine/>
    <w:rsid w:val="00F473F0"/>
    <w:pPr>
      <w:tabs>
        <w:tab w:val="right" w:leader="dot" w:pos="9403"/>
      </w:tabs>
      <w:spacing w:line="480" w:lineRule="auto"/>
    </w:pPr>
    <w:rPr>
      <w:rFonts w:eastAsia="Times New Roman"/>
      <w:sz w:val="24"/>
      <w:szCs w:val="24"/>
      <w:lang w:eastAsia="es-ES" w:bidi="es-ES"/>
    </w:rPr>
  </w:style>
  <w:style w:type="paragraph" w:customStyle="1" w:styleId="Contents2">
    <w:name w:val="Contents 2"/>
    <w:basedOn w:val="Normal"/>
    <w:next w:val="Normal"/>
    <w:autoRedefine/>
    <w:rsid w:val="00F473F0"/>
    <w:pPr>
      <w:tabs>
        <w:tab w:val="right" w:leader="dot" w:pos="9403"/>
      </w:tabs>
    </w:pPr>
    <w:rPr>
      <w:rFonts w:ascii="Times New Roman" w:eastAsia="Times New Roman" w:hAnsi="Times New Roman" w:cs="Times New Roman"/>
      <w:sz w:val="24"/>
      <w:szCs w:val="24"/>
      <w:lang w:eastAsia="es-ES" w:bidi="es-ES"/>
    </w:rPr>
  </w:style>
  <w:style w:type="paragraph" w:customStyle="1" w:styleId="HEADING10">
    <w:name w:val="HEADING1"/>
    <w:basedOn w:val="Heading1"/>
    <w:next w:val="Heading1"/>
    <w:qFormat/>
    <w:rsid w:val="00F473F0"/>
    <w:pPr>
      <w:spacing w:before="0" w:after="360"/>
      <w:ind w:left="284" w:hanging="284"/>
      <w:jc w:val="right"/>
    </w:pPr>
    <w:rPr>
      <w:rFonts w:ascii="Times New Roman Bold" w:eastAsia="Times New Roman" w:hAnsi="Times New Roman Bold" w:cs="Times New Roman"/>
      <w:b w:val="0"/>
      <w:caps w:val="0"/>
      <w:sz w:val="72"/>
      <w:szCs w:val="24"/>
      <w:lang w:eastAsia="es-ES" w:bidi="es-ES"/>
    </w:rPr>
  </w:style>
  <w:style w:type="paragraph" w:customStyle="1" w:styleId="STYLE1LASTONE">
    <w:name w:val="STYLE 1 LAST ONE"/>
    <w:basedOn w:val="HEADING10"/>
    <w:link w:val="STYLE1LASTONEChar"/>
    <w:qFormat/>
    <w:rsid w:val="00F473F0"/>
    <w:pPr>
      <w:jc w:val="center"/>
    </w:pPr>
    <w:rPr>
      <w:rFonts w:ascii="Arial" w:hAnsi="Arial"/>
      <w:b/>
      <w:sz w:val="28"/>
      <w:szCs w:val="28"/>
    </w:rPr>
  </w:style>
  <w:style w:type="paragraph" w:customStyle="1" w:styleId="StyleHeading1">
    <w:name w:val="Style Heading 1"/>
    <w:qFormat/>
    <w:rsid w:val="00F473F0"/>
    <w:pPr>
      <w:jc w:val="center"/>
    </w:pPr>
    <w:rPr>
      <w:rFonts w:ascii="Arial" w:hAnsi="Arial"/>
      <w:b/>
      <w:bCs/>
      <w:color w:val="00000A"/>
      <w:sz w:val="72"/>
      <w:lang w:val="es-ES" w:eastAsia="es-ES" w:bidi="es-ES"/>
    </w:rPr>
  </w:style>
  <w:style w:type="paragraph" w:customStyle="1" w:styleId="STYLE2LASTONE">
    <w:name w:val="STYLE 2 LAST ONE"/>
    <w:basedOn w:val="STYLE1LASTONE"/>
    <w:link w:val="STYLE2LASTONEChar"/>
    <w:qFormat/>
    <w:rsid w:val="00F473F0"/>
    <w:pPr>
      <w:spacing w:after="0"/>
      <w:jc w:val="left"/>
    </w:pPr>
    <w:rPr>
      <w:color w:val="FFFFFF"/>
      <w:sz w:val="16"/>
    </w:rPr>
  </w:style>
  <w:style w:type="paragraph" w:customStyle="1" w:styleId="STYLEDUTEXTE">
    <w:name w:val="STYLE DU TEXTE"/>
    <w:basedOn w:val="Styletexte"/>
    <w:link w:val="STYLEDUTEXTEChar"/>
    <w:qFormat/>
    <w:rsid w:val="00F473F0"/>
    <w:pPr>
      <w:spacing w:after="0"/>
    </w:pPr>
  </w:style>
  <w:style w:type="paragraph" w:styleId="DocumentMap">
    <w:name w:val="Document Map"/>
    <w:basedOn w:val="Normal"/>
    <w:link w:val="DocumentMapChar"/>
    <w:qFormat/>
    <w:rsid w:val="00F473F0"/>
    <w:pPr>
      <w:shd w:val="clear" w:color="auto" w:fill="000080"/>
    </w:pPr>
    <w:rPr>
      <w:rFonts w:ascii="Tahoma" w:eastAsia="Times New Roman" w:hAnsi="Tahoma" w:cs="Tahoma"/>
      <w:sz w:val="20"/>
      <w:lang w:eastAsia="es-ES" w:bidi="es-ES"/>
    </w:rPr>
  </w:style>
  <w:style w:type="paragraph" w:customStyle="1" w:styleId="StyleSTYLE1LASTONEWhite">
    <w:name w:val="Style STYLE 1 LAST ONE + White"/>
    <w:basedOn w:val="STYLE1LASTONE"/>
    <w:link w:val="StyleSTYLE1LASTONEWhiteChar"/>
    <w:qFormat/>
    <w:rsid w:val="00F473F0"/>
    <w:rPr>
      <w:color w:val="FFFFFF"/>
    </w:rPr>
  </w:style>
  <w:style w:type="paragraph" w:customStyle="1" w:styleId="style30">
    <w:name w:val="style3"/>
    <w:basedOn w:val="Normal"/>
    <w:qFormat/>
    <w:rsid w:val="00F473F0"/>
    <w:pPr>
      <w:spacing w:after="120"/>
      <w:jc w:val="both"/>
    </w:pPr>
    <w:rPr>
      <w:rFonts w:eastAsia="Times New Roman"/>
      <w:szCs w:val="22"/>
      <w:lang w:eastAsia="es-ES" w:bidi="es-ES"/>
    </w:rPr>
  </w:style>
  <w:style w:type="paragraph" w:styleId="CommentSubject">
    <w:name w:val="annotation subject"/>
    <w:basedOn w:val="CommentText"/>
    <w:link w:val="CommentSubjectChar"/>
    <w:qFormat/>
    <w:rsid w:val="00F473F0"/>
    <w:rPr>
      <w:rFonts w:ascii="Times New Roman" w:eastAsia="Times New Roman" w:hAnsi="Times New Roman" w:cs="Times New Roman"/>
      <w:b/>
      <w:bCs/>
      <w:sz w:val="20"/>
      <w:lang w:eastAsia="es-ES" w:bidi="es-ES"/>
    </w:rPr>
  </w:style>
  <w:style w:type="paragraph" w:customStyle="1" w:styleId="StyleSTYLE2LASTONE10ptNotBoldAuto">
    <w:name w:val="Style STYLE 2 LAST ONE + 10 pt Not Bold Auto"/>
    <w:basedOn w:val="Normal"/>
    <w:qFormat/>
    <w:rsid w:val="00F473F0"/>
    <w:pPr>
      <w:jc w:val="center"/>
    </w:pPr>
    <w:rPr>
      <w:rFonts w:eastAsia="Times New Roman" w:cs="Times New Roman"/>
      <w:b/>
      <w:bCs/>
      <w:sz w:val="24"/>
      <w:szCs w:val="24"/>
      <w:lang w:eastAsia="es-ES" w:bidi="es-ES"/>
    </w:rPr>
  </w:style>
  <w:style w:type="paragraph" w:customStyle="1" w:styleId="Contents3">
    <w:name w:val="Contents 3"/>
    <w:basedOn w:val="Normal"/>
    <w:next w:val="Normal"/>
    <w:autoRedefine/>
    <w:rsid w:val="00F473F0"/>
    <w:pPr>
      <w:ind w:left="480"/>
    </w:pPr>
    <w:rPr>
      <w:rFonts w:ascii="Times New Roman" w:eastAsia="Times New Roman" w:hAnsi="Times New Roman" w:cs="Times New Roman"/>
      <w:sz w:val="24"/>
      <w:szCs w:val="24"/>
      <w:lang w:eastAsia="es-ES" w:bidi="es-ES"/>
    </w:rPr>
  </w:style>
  <w:style w:type="paragraph" w:customStyle="1" w:styleId="StyleHeading211ptNotBoldNotItalicAllcaps">
    <w:name w:val="Style Heading 2 + 11 pt Not Bold Not Italic All caps"/>
    <w:basedOn w:val="Heading2"/>
    <w:qFormat/>
    <w:rsid w:val="00F473F0"/>
    <w:rPr>
      <w:rFonts w:eastAsia="Times New Roman"/>
      <w:b/>
      <w:bCs w:val="0"/>
      <w:iCs w:val="0"/>
      <w:lang w:eastAsia="es-ES" w:bidi="es-ES"/>
    </w:rPr>
  </w:style>
  <w:style w:type="paragraph" w:styleId="ListParagraph">
    <w:name w:val="List Paragraph"/>
    <w:basedOn w:val="Normal"/>
    <w:uiPriority w:val="34"/>
    <w:qFormat/>
    <w:rsid w:val="00F473F0"/>
    <w:pPr>
      <w:ind w:left="720"/>
    </w:pPr>
    <w:rPr>
      <w:rFonts w:ascii="Times New Roman" w:eastAsia="Times New Roman" w:hAnsi="Times New Roman" w:cs="Times New Roman"/>
      <w:sz w:val="24"/>
      <w:szCs w:val="24"/>
      <w:lang w:eastAsia="es-ES" w:bidi="es-ES"/>
    </w:rPr>
  </w:style>
  <w:style w:type="paragraph" w:customStyle="1" w:styleId="TableContents">
    <w:name w:val="Table Contents"/>
    <w:basedOn w:val="Normal"/>
    <w:qFormat/>
  </w:style>
  <w:style w:type="paragraph" w:customStyle="1" w:styleId="TableHeading">
    <w:name w:val="Table Heading"/>
    <w:basedOn w:val="TableContents"/>
    <w:qFormat/>
  </w:style>
  <w:style w:type="table" w:styleId="TableGrid">
    <w:name w:val="Table Grid"/>
    <w:basedOn w:val="TableNormal"/>
    <w:rsid w:val="00F473F0"/>
    <w:rPr>
      <w:lang w:val="es-ES" w:eastAsia="es-ES" w:bidi="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DB3B85"/>
    <w:rPr>
      <w:rFonts w:asciiTheme="minorHAnsi" w:eastAsiaTheme="minorEastAsia" w:hAnsiTheme="minorHAnsi" w:cstheme="minorBidi"/>
      <w:sz w:val="22"/>
      <w:szCs w:val="22"/>
      <w:lang w:val="es-ES" w:eastAsia="es-ES"/>
    </w:rPr>
  </w:style>
  <w:style w:type="character" w:customStyle="1" w:styleId="NoSpacingChar">
    <w:name w:val="No Spacing Char"/>
    <w:basedOn w:val="DefaultParagraphFont"/>
    <w:link w:val="NoSpacing"/>
    <w:uiPriority w:val="1"/>
    <w:rsid w:val="00DB3B85"/>
    <w:rPr>
      <w:rFonts w:asciiTheme="minorHAnsi" w:eastAsiaTheme="minorEastAsia" w:hAnsiTheme="minorHAnsi" w:cstheme="minorBidi"/>
      <w:sz w:val="22"/>
      <w:szCs w:val="22"/>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6487190">
      <w:bodyDiv w:val="1"/>
      <w:marLeft w:val="0"/>
      <w:marRight w:val="0"/>
      <w:marTop w:val="0"/>
      <w:marBottom w:val="0"/>
      <w:divBdr>
        <w:top w:val="none" w:sz="0" w:space="0" w:color="auto"/>
        <w:left w:val="none" w:sz="0" w:space="0" w:color="auto"/>
        <w:bottom w:val="none" w:sz="0" w:space="0" w:color="auto"/>
        <w:right w:val="none" w:sz="0" w:space="0" w:color="auto"/>
      </w:divBdr>
    </w:div>
    <w:div w:id="1014453041">
      <w:bodyDiv w:val="1"/>
      <w:marLeft w:val="0"/>
      <w:marRight w:val="0"/>
      <w:marTop w:val="0"/>
      <w:marBottom w:val="0"/>
      <w:divBdr>
        <w:top w:val="none" w:sz="0" w:space="0" w:color="auto"/>
        <w:left w:val="none" w:sz="0" w:space="0" w:color="auto"/>
        <w:bottom w:val="none" w:sz="0" w:space="0" w:color="auto"/>
        <w:right w:val="none" w:sz="0" w:space="0" w:color="auto"/>
      </w:divBdr>
    </w:div>
    <w:div w:id="110561465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117" Type="http://schemas.openxmlformats.org/officeDocument/2006/relationships/image" Target="media/image81.emf"/><Relationship Id="rId21" Type="http://schemas.openxmlformats.org/officeDocument/2006/relationships/image" Target="media/image6.emf"/><Relationship Id="rId42" Type="http://schemas.openxmlformats.org/officeDocument/2006/relationships/header" Target="header6.xml"/><Relationship Id="rId47" Type="http://schemas.openxmlformats.org/officeDocument/2006/relationships/image" Target="media/image28.emf"/><Relationship Id="rId63" Type="http://schemas.openxmlformats.org/officeDocument/2006/relationships/image" Target="media/image40.emf"/><Relationship Id="rId68" Type="http://schemas.openxmlformats.org/officeDocument/2006/relationships/footer" Target="footer7.xml"/><Relationship Id="rId84" Type="http://schemas.openxmlformats.org/officeDocument/2006/relationships/image" Target="media/image49.emf"/><Relationship Id="rId89" Type="http://schemas.openxmlformats.org/officeDocument/2006/relationships/image" Target="media/image54.emf"/><Relationship Id="rId112" Type="http://schemas.openxmlformats.org/officeDocument/2006/relationships/image" Target="media/image76.emf"/><Relationship Id="rId133" Type="http://schemas.openxmlformats.org/officeDocument/2006/relationships/footer" Target="footer17.xml"/><Relationship Id="rId16" Type="http://schemas.openxmlformats.org/officeDocument/2006/relationships/footer" Target="footer2.xml"/><Relationship Id="rId107" Type="http://schemas.openxmlformats.org/officeDocument/2006/relationships/image" Target="media/image71.emf"/><Relationship Id="rId11" Type="http://schemas.openxmlformats.org/officeDocument/2006/relationships/image" Target="media/image2.jpeg"/><Relationship Id="rId32" Type="http://schemas.openxmlformats.org/officeDocument/2006/relationships/image" Target="media/image17.png"/><Relationship Id="rId37" Type="http://schemas.openxmlformats.org/officeDocument/2006/relationships/image" Target="media/image22.emf"/><Relationship Id="rId53" Type="http://schemas.openxmlformats.org/officeDocument/2006/relationships/header" Target="header9.xml"/><Relationship Id="rId58" Type="http://schemas.openxmlformats.org/officeDocument/2006/relationships/image" Target="media/image35.emf"/><Relationship Id="rId74" Type="http://schemas.openxmlformats.org/officeDocument/2006/relationships/image" Target="media/image43.emf"/><Relationship Id="rId79" Type="http://schemas.openxmlformats.org/officeDocument/2006/relationships/footer" Target="footer12.xml"/><Relationship Id="rId102" Type="http://schemas.openxmlformats.org/officeDocument/2006/relationships/image" Target="media/image66.emf"/><Relationship Id="rId123" Type="http://schemas.openxmlformats.org/officeDocument/2006/relationships/footer" Target="footer14.xml"/><Relationship Id="rId128" Type="http://schemas.openxmlformats.org/officeDocument/2006/relationships/header" Target="header19.xml"/><Relationship Id="rId5" Type="http://schemas.openxmlformats.org/officeDocument/2006/relationships/settings" Target="settings.xml"/><Relationship Id="rId90" Type="http://schemas.openxmlformats.org/officeDocument/2006/relationships/image" Target="media/image55.emf"/><Relationship Id="rId95" Type="http://schemas.openxmlformats.org/officeDocument/2006/relationships/hyperlink" Target="http://www.unjspf.org/" TargetMode="External"/><Relationship Id="rId14" Type="http://schemas.openxmlformats.org/officeDocument/2006/relationships/header" Target="header4.xml"/><Relationship Id="rId22" Type="http://schemas.openxmlformats.org/officeDocument/2006/relationships/image" Target="media/image7.emf"/><Relationship Id="rId27" Type="http://schemas.openxmlformats.org/officeDocument/2006/relationships/image" Target="media/image12.emf"/><Relationship Id="rId30" Type="http://schemas.openxmlformats.org/officeDocument/2006/relationships/image" Target="media/image15.png"/><Relationship Id="rId35" Type="http://schemas.openxmlformats.org/officeDocument/2006/relationships/image" Target="media/image20.emf"/><Relationship Id="rId43" Type="http://schemas.openxmlformats.org/officeDocument/2006/relationships/header" Target="header7.xml"/><Relationship Id="rId48" Type="http://schemas.openxmlformats.org/officeDocument/2006/relationships/image" Target="media/image29.emf"/><Relationship Id="rId56" Type="http://schemas.openxmlformats.org/officeDocument/2006/relationships/image" Target="media/image33.emf"/><Relationship Id="rId64" Type="http://schemas.openxmlformats.org/officeDocument/2006/relationships/image" Target="media/image41.emf"/><Relationship Id="rId69" Type="http://schemas.openxmlformats.org/officeDocument/2006/relationships/footer" Target="footer8.xml"/><Relationship Id="rId77" Type="http://schemas.openxmlformats.org/officeDocument/2006/relationships/header" Target="header15.xml"/><Relationship Id="rId100" Type="http://schemas.openxmlformats.org/officeDocument/2006/relationships/image" Target="media/image64.emf"/><Relationship Id="rId105" Type="http://schemas.openxmlformats.org/officeDocument/2006/relationships/image" Target="media/image69.emf"/><Relationship Id="rId113" Type="http://schemas.openxmlformats.org/officeDocument/2006/relationships/image" Target="media/image77.emf"/><Relationship Id="rId118" Type="http://schemas.openxmlformats.org/officeDocument/2006/relationships/image" Target="media/image82.emf"/><Relationship Id="rId126" Type="http://schemas.openxmlformats.org/officeDocument/2006/relationships/image" Target="media/image86.emf"/><Relationship Id="rId134" Type="http://schemas.openxmlformats.org/officeDocument/2006/relationships/footer" Target="footer18.xml"/><Relationship Id="rId8" Type="http://schemas.openxmlformats.org/officeDocument/2006/relationships/endnotes" Target="endnotes.xml"/><Relationship Id="rId51" Type="http://schemas.openxmlformats.org/officeDocument/2006/relationships/image" Target="media/image32.emf"/><Relationship Id="rId72" Type="http://schemas.openxmlformats.org/officeDocument/2006/relationships/footer" Target="footer9.xml"/><Relationship Id="rId80" Type="http://schemas.openxmlformats.org/officeDocument/2006/relationships/image" Target="media/image45.emf"/><Relationship Id="rId85" Type="http://schemas.openxmlformats.org/officeDocument/2006/relationships/image" Target="media/image50.emf"/><Relationship Id="rId93" Type="http://schemas.openxmlformats.org/officeDocument/2006/relationships/image" Target="media/image58.emf"/><Relationship Id="rId98" Type="http://schemas.openxmlformats.org/officeDocument/2006/relationships/image" Target="media/image62.emf"/><Relationship Id="rId121" Type="http://schemas.openxmlformats.org/officeDocument/2006/relationships/header" Target="header17.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eader" Target="header5.xml"/><Relationship Id="rId25" Type="http://schemas.openxmlformats.org/officeDocument/2006/relationships/image" Target="media/image10.emf"/><Relationship Id="rId33" Type="http://schemas.openxmlformats.org/officeDocument/2006/relationships/image" Target="media/image18.emf"/><Relationship Id="rId38" Type="http://schemas.openxmlformats.org/officeDocument/2006/relationships/image" Target="media/image23.png"/><Relationship Id="rId46" Type="http://schemas.openxmlformats.org/officeDocument/2006/relationships/image" Target="media/image27.emf"/><Relationship Id="rId59" Type="http://schemas.openxmlformats.org/officeDocument/2006/relationships/image" Target="media/image36.emf"/><Relationship Id="rId67" Type="http://schemas.openxmlformats.org/officeDocument/2006/relationships/header" Target="header11.xml"/><Relationship Id="rId103" Type="http://schemas.openxmlformats.org/officeDocument/2006/relationships/image" Target="media/image67.emf"/><Relationship Id="rId108" Type="http://schemas.openxmlformats.org/officeDocument/2006/relationships/image" Target="media/image72.emf"/><Relationship Id="rId116" Type="http://schemas.openxmlformats.org/officeDocument/2006/relationships/image" Target="media/image80.emf"/><Relationship Id="rId124" Type="http://schemas.openxmlformats.org/officeDocument/2006/relationships/image" Target="media/image84.emf"/><Relationship Id="rId129" Type="http://schemas.openxmlformats.org/officeDocument/2006/relationships/footer" Target="footer15.xml"/><Relationship Id="rId137" Type="http://schemas.openxmlformats.org/officeDocument/2006/relationships/theme" Target="theme/theme1.xml"/><Relationship Id="rId20" Type="http://schemas.openxmlformats.org/officeDocument/2006/relationships/image" Target="media/image5.png"/><Relationship Id="rId41" Type="http://schemas.openxmlformats.org/officeDocument/2006/relationships/image" Target="media/image26.emf"/><Relationship Id="rId54" Type="http://schemas.openxmlformats.org/officeDocument/2006/relationships/footer" Target="footer5.xml"/><Relationship Id="rId62" Type="http://schemas.openxmlformats.org/officeDocument/2006/relationships/image" Target="media/image39.emf"/><Relationship Id="rId70" Type="http://schemas.openxmlformats.org/officeDocument/2006/relationships/header" Target="header12.xml"/><Relationship Id="rId75" Type="http://schemas.openxmlformats.org/officeDocument/2006/relationships/image" Target="media/image44.emf"/><Relationship Id="rId83" Type="http://schemas.openxmlformats.org/officeDocument/2006/relationships/image" Target="media/image48.emf"/><Relationship Id="rId88" Type="http://schemas.openxmlformats.org/officeDocument/2006/relationships/image" Target="media/image53.emf"/><Relationship Id="rId91" Type="http://schemas.openxmlformats.org/officeDocument/2006/relationships/image" Target="media/image56.emf"/><Relationship Id="rId96" Type="http://schemas.openxmlformats.org/officeDocument/2006/relationships/image" Target="media/image60.emf"/><Relationship Id="rId111" Type="http://schemas.openxmlformats.org/officeDocument/2006/relationships/image" Target="media/image75.emf"/><Relationship Id="rId132" Type="http://schemas.openxmlformats.org/officeDocument/2006/relationships/header" Target="header2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8.png"/><Relationship Id="rId28" Type="http://schemas.openxmlformats.org/officeDocument/2006/relationships/image" Target="media/image13.emf"/><Relationship Id="rId36" Type="http://schemas.openxmlformats.org/officeDocument/2006/relationships/image" Target="media/image21.emf"/><Relationship Id="rId49" Type="http://schemas.openxmlformats.org/officeDocument/2006/relationships/image" Target="media/image30.emf"/><Relationship Id="rId57" Type="http://schemas.openxmlformats.org/officeDocument/2006/relationships/image" Target="media/image34.emf"/><Relationship Id="rId106" Type="http://schemas.openxmlformats.org/officeDocument/2006/relationships/image" Target="media/image70.emf"/><Relationship Id="rId114" Type="http://schemas.openxmlformats.org/officeDocument/2006/relationships/image" Target="media/image78.emf"/><Relationship Id="rId119" Type="http://schemas.openxmlformats.org/officeDocument/2006/relationships/image" Target="media/image83.emf"/><Relationship Id="rId127" Type="http://schemas.openxmlformats.org/officeDocument/2006/relationships/header" Target="header18.xml"/><Relationship Id="rId10" Type="http://schemas.openxmlformats.org/officeDocument/2006/relationships/header" Target="header1.xml"/><Relationship Id="rId31" Type="http://schemas.openxmlformats.org/officeDocument/2006/relationships/image" Target="media/image16.emf"/><Relationship Id="rId44" Type="http://schemas.openxmlformats.org/officeDocument/2006/relationships/footer" Target="footer3.xml"/><Relationship Id="rId52" Type="http://schemas.openxmlformats.org/officeDocument/2006/relationships/header" Target="header8.xml"/><Relationship Id="rId60" Type="http://schemas.openxmlformats.org/officeDocument/2006/relationships/image" Target="media/image37.emf"/><Relationship Id="rId65" Type="http://schemas.openxmlformats.org/officeDocument/2006/relationships/image" Target="media/image42.emf"/><Relationship Id="rId73" Type="http://schemas.openxmlformats.org/officeDocument/2006/relationships/footer" Target="footer10.xml"/><Relationship Id="rId78" Type="http://schemas.openxmlformats.org/officeDocument/2006/relationships/footer" Target="footer11.xml"/><Relationship Id="rId81" Type="http://schemas.openxmlformats.org/officeDocument/2006/relationships/image" Target="media/image46.emf"/><Relationship Id="rId86" Type="http://schemas.openxmlformats.org/officeDocument/2006/relationships/image" Target="media/image51.emf"/><Relationship Id="rId94" Type="http://schemas.openxmlformats.org/officeDocument/2006/relationships/image" Target="media/image59.emf"/><Relationship Id="rId99" Type="http://schemas.openxmlformats.org/officeDocument/2006/relationships/image" Target="media/image63.emf"/><Relationship Id="rId101" Type="http://schemas.openxmlformats.org/officeDocument/2006/relationships/image" Target="media/image65.emf"/><Relationship Id="rId122" Type="http://schemas.openxmlformats.org/officeDocument/2006/relationships/footer" Target="footer13.xml"/><Relationship Id="rId130" Type="http://schemas.openxmlformats.org/officeDocument/2006/relationships/footer" Target="footer16.xml"/><Relationship Id="rId135" Type="http://schemas.openxmlformats.org/officeDocument/2006/relationships/header" Target="header22.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image" Target="media/image3.emf"/><Relationship Id="rId39" Type="http://schemas.openxmlformats.org/officeDocument/2006/relationships/image" Target="media/image24.png"/><Relationship Id="rId109" Type="http://schemas.openxmlformats.org/officeDocument/2006/relationships/image" Target="media/image73.emf"/><Relationship Id="rId34" Type="http://schemas.openxmlformats.org/officeDocument/2006/relationships/image" Target="media/image19.emf"/><Relationship Id="rId50" Type="http://schemas.openxmlformats.org/officeDocument/2006/relationships/image" Target="media/image31.emf"/><Relationship Id="rId55" Type="http://schemas.openxmlformats.org/officeDocument/2006/relationships/footer" Target="footer6.xml"/><Relationship Id="rId76" Type="http://schemas.openxmlformats.org/officeDocument/2006/relationships/header" Target="header14.xml"/><Relationship Id="rId97" Type="http://schemas.openxmlformats.org/officeDocument/2006/relationships/image" Target="media/image61.emf"/><Relationship Id="rId104" Type="http://schemas.openxmlformats.org/officeDocument/2006/relationships/image" Target="media/image68.emf"/><Relationship Id="rId120" Type="http://schemas.openxmlformats.org/officeDocument/2006/relationships/header" Target="header16.xml"/><Relationship Id="rId125" Type="http://schemas.openxmlformats.org/officeDocument/2006/relationships/image" Target="media/image85.emf"/><Relationship Id="rId7" Type="http://schemas.openxmlformats.org/officeDocument/2006/relationships/footnotes" Target="footnotes.xml"/><Relationship Id="rId71" Type="http://schemas.openxmlformats.org/officeDocument/2006/relationships/header" Target="header13.xml"/><Relationship Id="rId92" Type="http://schemas.openxmlformats.org/officeDocument/2006/relationships/image" Target="media/image57.emf"/><Relationship Id="rId2" Type="http://schemas.openxmlformats.org/officeDocument/2006/relationships/numbering" Target="numbering.xml"/><Relationship Id="rId29" Type="http://schemas.openxmlformats.org/officeDocument/2006/relationships/image" Target="media/image14.png"/><Relationship Id="rId24" Type="http://schemas.openxmlformats.org/officeDocument/2006/relationships/image" Target="media/image9.emf"/><Relationship Id="rId40" Type="http://schemas.openxmlformats.org/officeDocument/2006/relationships/image" Target="media/image25.png"/><Relationship Id="rId45" Type="http://schemas.openxmlformats.org/officeDocument/2006/relationships/footer" Target="footer4.xml"/><Relationship Id="rId66" Type="http://schemas.openxmlformats.org/officeDocument/2006/relationships/header" Target="header10.xml"/><Relationship Id="rId87" Type="http://schemas.openxmlformats.org/officeDocument/2006/relationships/image" Target="media/image52.emf"/><Relationship Id="rId110" Type="http://schemas.openxmlformats.org/officeDocument/2006/relationships/image" Target="media/image74.emf"/><Relationship Id="rId115" Type="http://schemas.openxmlformats.org/officeDocument/2006/relationships/image" Target="media/image79.emf"/><Relationship Id="rId131" Type="http://schemas.openxmlformats.org/officeDocument/2006/relationships/header" Target="header20.xml"/><Relationship Id="rId136" Type="http://schemas.openxmlformats.org/officeDocument/2006/relationships/fontTable" Target="fontTable.xml"/><Relationship Id="rId61" Type="http://schemas.openxmlformats.org/officeDocument/2006/relationships/image" Target="media/image38.emf"/><Relationship Id="rId82" Type="http://schemas.openxmlformats.org/officeDocument/2006/relationships/image" Target="media/image47.emf"/><Relationship Id="rId19"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22C062-F895-4EF6-8AF0-7A3F52C5DD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65D7ABB7</Template>
  <TotalTime>988</TotalTime>
  <Pages>94</Pages>
  <Words>27436</Words>
  <Characters>156389</Characters>
  <Application>Microsoft Office Word</Application>
  <DocSecurity>0</DocSecurity>
  <Lines>1303</Lines>
  <Paragraphs>366</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WO/PBC/24/8</vt:lpstr>
      <vt:lpstr>WO/PBC/24/8</vt:lpstr>
    </vt:vector>
  </TitlesOfParts>
  <Company>WIPO</Company>
  <LinksUpToDate>false</LinksUpToDate>
  <CharactersWithSpaces>183459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WO/PBC/24/8</dc:title>
  <dc:creator>BOU LLORET Amparo</dc:creator>
  <dc:description>TLF (trad. ext.)
JC (QC) - 3.8.2015</dc:description>
  <cp:lastModifiedBy>HÄFLIGER Patience</cp:lastModifiedBy>
  <cp:revision>5</cp:revision>
  <cp:lastPrinted>2016-07-27T08:21:00Z</cp:lastPrinted>
  <dcterms:created xsi:type="dcterms:W3CDTF">2016-07-25T14:39:00Z</dcterms:created>
  <dcterms:modified xsi:type="dcterms:W3CDTF">2016-07-27T08:24:00Z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WIPO</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